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88" w:rsidRPr="00466AD1" w:rsidRDefault="00FA39EE" w:rsidP="00E347B5">
      <w:pPr>
        <w:rPr>
          <w:rFonts w:ascii="Century Gothic" w:hAnsi="Century Gothic"/>
          <w:b/>
          <w:color w:val="5F497A"/>
          <w:sz w:val="20"/>
          <w:szCs w:val="20"/>
        </w:rPr>
      </w:pPr>
      <w:r w:rsidRPr="00466AD1">
        <w:rPr>
          <w:rFonts w:ascii="Century Gothic" w:hAnsi="Century Gothic"/>
          <w:b/>
          <w:color w:val="5F497A"/>
          <w:sz w:val="20"/>
          <w:szCs w:val="20"/>
        </w:rPr>
        <w:t>A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dı Soyadı: </w:t>
      </w:r>
      <w:hyperlink r:id="rId6" w:history="1">
        <w:r w:rsidR="002F75E0" w:rsidRPr="00BD4CE0">
          <w:rPr>
            <w:rStyle w:val="Kpr"/>
            <w:rFonts w:ascii="Century Gothic" w:hAnsi="Century Gothic"/>
            <w:b/>
            <w:sz w:val="20"/>
            <w:szCs w:val="20"/>
          </w:rPr>
          <w:t>www.sorubak.com</w:t>
        </w:r>
      </w:hyperlink>
      <w:r w:rsidR="002F75E0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 Sınıf: ……  No: ……      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Tarih: …</w:t>
      </w:r>
      <w:r w:rsidR="00CB3DC2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</w:p>
    <w:p w:rsidR="00282F1B" w:rsidRPr="004710F3" w:rsidRDefault="00466AD1" w:rsidP="004710F3">
      <w:pPr>
        <w:jc w:val="center"/>
        <w:rPr>
          <w:rFonts w:ascii="Century Gothic" w:hAnsi="Century Gothic" w:cs="Arial"/>
          <w:b/>
          <w:color w:val="C00000"/>
          <w:sz w:val="20"/>
          <w:szCs w:val="20"/>
        </w:rPr>
      </w:pPr>
      <w:r>
        <w:rPr>
          <w:rFonts w:ascii="Century Gothic" w:hAnsi="Century Gothic"/>
          <w:b/>
          <w:color w:val="C00000"/>
          <w:sz w:val="20"/>
          <w:szCs w:val="20"/>
        </w:rPr>
        <w:t xml:space="preserve">  </w:t>
      </w:r>
      <w:r w:rsidR="002F75E0" w:rsidRPr="00EE310B">
        <w:rPr>
          <w:rFonts w:ascii="Century Gothic" w:hAnsi="Century Gothic"/>
          <w:b/>
          <w:color w:val="C00000"/>
          <w:sz w:val="20"/>
          <w:szCs w:val="20"/>
        </w:rPr>
        <w:pict>
          <v:shape id="_x0000_i1025" type="#_x0000_t136" style="width:274.5pt;height:21pt" fillcolor="#002060" stroked="f">
            <v:shadow color="#868686"/>
            <v:textpath style="font-family:&quot;Comic Sans MS&quot;;font-size:18pt;font-weight:bold;v-text-kern:t" trim="t" fitpath="t" string="Temiz insan, temiz çevre.  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5812"/>
      </w:tblGrid>
      <w:tr w:rsidR="00282F1B" w:rsidTr="00411A9E">
        <w:tc>
          <w:tcPr>
            <w:tcW w:w="10456" w:type="dxa"/>
            <w:gridSpan w:val="2"/>
            <w:tcBorders>
              <w:top w:val="single" w:sz="6" w:space="0" w:color="4F6228" w:themeColor="accent3" w:themeShade="80"/>
              <w:left w:val="single" w:sz="6" w:space="0" w:color="4F6228" w:themeColor="accent3" w:themeShade="80"/>
              <w:right w:val="single" w:sz="6" w:space="0" w:color="4F6228" w:themeColor="accent3" w:themeShade="80"/>
            </w:tcBorders>
          </w:tcPr>
          <w:p w:rsidR="00282F1B" w:rsidRPr="00861167" w:rsidRDefault="00282F1B" w:rsidP="00861167">
            <w:pPr>
              <w:rPr>
                <w:rFonts w:asciiTheme="minorHAnsi" w:hAnsiTheme="minorHAnsi"/>
                <w:sz w:val="24"/>
                <w:szCs w:val="24"/>
              </w:rPr>
            </w:pPr>
            <w:r w:rsidRPr="00861167">
              <w:rPr>
                <w:rFonts w:asciiTheme="minorHAnsi" w:hAnsiTheme="minorHAnsi"/>
                <w:color w:val="00B0F0"/>
                <w:sz w:val="24"/>
                <w:szCs w:val="24"/>
              </w:rPr>
              <w:t>Ders:</w:t>
            </w:r>
            <w:r w:rsidRPr="00861167">
              <w:rPr>
                <w:rFonts w:asciiTheme="minorHAnsi" w:hAnsiTheme="minorHAnsi"/>
                <w:color w:val="FF0000"/>
                <w:sz w:val="24"/>
                <w:szCs w:val="24"/>
              </w:rPr>
              <w:t xml:space="preserve"> </w:t>
            </w:r>
            <w:r w:rsidRPr="00861167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Hayat Bilgisi</w:t>
            </w:r>
            <w:r w:rsidRPr="00861167">
              <w:rPr>
                <w:rFonts w:asciiTheme="minorHAnsi" w:hAnsiTheme="minorHAnsi"/>
                <w:color w:val="7030A0"/>
                <w:sz w:val="24"/>
                <w:szCs w:val="24"/>
              </w:rPr>
              <w:br/>
            </w:r>
            <w:r w:rsidRPr="00861167">
              <w:rPr>
                <w:rFonts w:asciiTheme="minorHAnsi" w:hAnsiTheme="minorHAnsi"/>
                <w:color w:val="943634"/>
                <w:sz w:val="24"/>
                <w:szCs w:val="24"/>
              </w:rPr>
              <w:t xml:space="preserve">Konu: </w:t>
            </w:r>
            <w:r w:rsidR="004710F3" w:rsidRPr="00861167">
              <w:rPr>
                <w:rFonts w:asciiTheme="minorHAnsi" w:hAnsiTheme="minorHAnsi"/>
                <w:color w:val="943634"/>
                <w:sz w:val="24"/>
                <w:szCs w:val="24"/>
              </w:rPr>
              <w:t xml:space="preserve"> </w:t>
            </w:r>
            <w:r w:rsidR="00861167" w:rsidRPr="00861167">
              <w:rPr>
                <w:sz w:val="24"/>
                <w:szCs w:val="24"/>
              </w:rPr>
              <w:t>A.1.13. Görev almak istediği kulübü tercih etme nedenini açıklar.</w:t>
            </w:r>
          </w:p>
        </w:tc>
      </w:tr>
      <w:tr w:rsidR="00282F1B" w:rsidTr="0011577C">
        <w:tc>
          <w:tcPr>
            <w:tcW w:w="4644" w:type="dxa"/>
            <w:tcBorders>
              <w:top w:val="single" w:sz="6" w:space="0" w:color="4F6228" w:themeColor="accent3" w:themeShade="80"/>
              <w:left w:val="single" w:sz="6" w:space="0" w:color="4F6228" w:themeColor="accent3" w:themeShade="80"/>
              <w:bottom w:val="single" w:sz="6" w:space="0" w:color="4F6228" w:themeColor="accent3" w:themeShade="80"/>
              <w:right w:val="single" w:sz="6" w:space="0" w:color="4F6228" w:themeColor="accent3" w:themeShade="80"/>
            </w:tcBorders>
          </w:tcPr>
          <w:p w:rsidR="00282F1B" w:rsidRDefault="00857751" w:rsidP="00857751">
            <w:r>
              <w:rPr>
                <w:color w:val="0070C0"/>
                <w:sz w:val="40"/>
                <w:szCs w:val="40"/>
              </w:rPr>
              <w:t>1</w:t>
            </w:r>
            <w:r w:rsidR="004710F3">
              <w:rPr>
                <w:color w:val="0070C0"/>
                <w:sz w:val="40"/>
                <w:szCs w:val="40"/>
              </w:rPr>
              <w:t xml:space="preserve"> </w:t>
            </w:r>
            <w:r w:rsidR="0011577C" w:rsidRPr="0011577C">
              <w:rPr>
                <w:rFonts w:ascii="Arial" w:hAnsi="Arial" w:cs="Arial"/>
                <w:color w:val="FF0000"/>
                <w:sz w:val="18"/>
                <w:szCs w:val="18"/>
              </w:rPr>
              <w:t>Hoşgörü ve yardımseverlik üzerinde durulacaktır.</w:t>
            </w:r>
          </w:p>
        </w:tc>
        <w:tc>
          <w:tcPr>
            <w:tcW w:w="5812" w:type="dxa"/>
            <w:tcBorders>
              <w:top w:val="single" w:sz="6" w:space="0" w:color="4F6228" w:themeColor="accent3" w:themeShade="80"/>
              <w:left w:val="single" w:sz="6" w:space="0" w:color="4F6228" w:themeColor="accent3" w:themeShade="80"/>
              <w:bottom w:val="single" w:sz="6" w:space="0" w:color="4F6228" w:themeColor="accent3" w:themeShade="80"/>
              <w:right w:val="single" w:sz="6" w:space="0" w:color="4F6228" w:themeColor="accent3" w:themeShade="80"/>
            </w:tcBorders>
          </w:tcPr>
          <w:p w:rsidR="00282F1B" w:rsidRDefault="00857751" w:rsidP="0011577C">
            <w:r>
              <w:rPr>
                <w:color w:val="0070C0"/>
                <w:sz w:val="40"/>
                <w:szCs w:val="40"/>
              </w:rPr>
              <w:t>2</w:t>
            </w:r>
            <w:r w:rsidR="004710F3">
              <w:rPr>
                <w:color w:val="0070C0"/>
                <w:sz w:val="40"/>
                <w:szCs w:val="40"/>
              </w:rPr>
              <w:t xml:space="preserve">  </w:t>
            </w:r>
            <w:r w:rsidR="0011577C" w:rsidRPr="0011577C">
              <w:rPr>
                <w:rFonts w:ascii="Arial" w:hAnsi="Arial" w:cs="Arial"/>
                <w:color w:val="FF0000"/>
                <w:sz w:val="18"/>
                <w:szCs w:val="18"/>
              </w:rPr>
              <w:t>Haydi Seçime Hangi Kulüpte Olmalıyım? diye sorulacak.</w:t>
            </w:r>
          </w:p>
        </w:tc>
      </w:tr>
    </w:tbl>
    <w:p w:rsidR="00282F1B" w:rsidRDefault="00282F1B" w:rsidP="007513E9">
      <w:r>
        <w:t>*-*-*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56"/>
      </w:tblGrid>
      <w:tr w:rsidR="00282F1B" w:rsidTr="00411A9E">
        <w:trPr>
          <w:trHeight w:val="348"/>
        </w:trPr>
        <w:tc>
          <w:tcPr>
            <w:tcW w:w="10456" w:type="dxa"/>
            <w:tcBorders>
              <w:top w:val="single" w:sz="6" w:space="0" w:color="00B0F0"/>
              <w:left w:val="single" w:sz="6" w:space="0" w:color="00B0F0"/>
              <w:bottom w:val="single" w:sz="6" w:space="0" w:color="00B0F0"/>
              <w:right w:val="single" w:sz="6" w:space="0" w:color="00B0F0"/>
            </w:tcBorders>
          </w:tcPr>
          <w:p w:rsidR="00282F1B" w:rsidRPr="00857751" w:rsidRDefault="00C0369B" w:rsidP="0011577C">
            <w:pPr>
              <w:rPr>
                <w:rFonts w:asciiTheme="minorHAnsi" w:hAnsiTheme="minorHAnsi"/>
              </w:rPr>
            </w:pPr>
            <w:r>
              <w:rPr>
                <w:color w:val="0070C0"/>
                <w:sz w:val="40"/>
                <w:szCs w:val="40"/>
              </w:rPr>
              <w:t xml:space="preserve">3 </w:t>
            </w:r>
            <w:r w:rsidRPr="00083386">
              <w:rPr>
                <w:b/>
                <w:color w:val="0070C0"/>
                <w:sz w:val="28"/>
                <w:szCs w:val="28"/>
                <w:highlight w:val="cyan"/>
              </w:rPr>
              <w:t>Çocuklarımızı Konuşturalım:</w:t>
            </w:r>
            <w:r w:rsidRPr="00083386">
              <w:rPr>
                <w:rFonts w:asciiTheme="minorHAnsi" w:hAnsiTheme="minorHAnsi"/>
                <w:b/>
                <w:color w:val="632423"/>
              </w:rPr>
              <w:t xml:space="preserve"> </w:t>
            </w:r>
            <w:r>
              <w:rPr>
                <w:rFonts w:asciiTheme="minorHAnsi" w:hAnsiTheme="minorHAnsi"/>
                <w:color w:val="632423"/>
              </w:rPr>
              <w:t xml:space="preserve">   </w:t>
            </w:r>
            <w:r w:rsidR="00282F1B" w:rsidRPr="00857751">
              <w:rPr>
                <w:rFonts w:asciiTheme="minorHAnsi" w:hAnsiTheme="minorHAnsi"/>
                <w:color w:val="215868"/>
              </w:rPr>
              <w:t xml:space="preserve">1.  </w:t>
            </w:r>
            <w:r w:rsidR="0011577C">
              <w:rPr>
                <w:rFonts w:asciiTheme="minorHAnsi" w:hAnsiTheme="minorHAnsi"/>
                <w:color w:val="215868"/>
              </w:rPr>
              <w:t>Hoşgörülü insanın özellikleri nelerdir?</w:t>
            </w:r>
          </w:p>
        </w:tc>
      </w:tr>
    </w:tbl>
    <w:p w:rsidR="001E1CEA" w:rsidRDefault="0004026E" w:rsidP="007513E9">
      <w:r>
        <w:t>*-*-*</w:t>
      </w:r>
    </w:p>
    <w:p w:rsidR="00393160" w:rsidRDefault="002F75E0" w:rsidP="00393160">
      <w:r>
        <w:pict>
          <v:shape id="_x0000_i1026" type="#_x0000_t136" style="width:27pt;height:31.5pt" filled="f" fillcolor="#7030a0" strokeweight="1.5pt">
            <v:shadow color="#868686"/>
            <v:textpath style="font-family:&quot;Comic Sans MS&quot;;font-weight:bold;v-text-kern:t" trim="t" fitpath="t" string="4"/>
          </v:shape>
        </w:pict>
      </w:r>
      <w:r w:rsidR="00393160">
        <w:t xml:space="preserve">    </w:t>
      </w:r>
      <w:r w:rsidR="00393160">
        <w:rPr>
          <w:rFonts w:ascii="cemilimam02" w:hAnsi="cemilimam02"/>
          <w:b/>
          <w:sz w:val="72"/>
          <w:szCs w:val="72"/>
        </w:rPr>
        <w:t xml:space="preserve"> </w:t>
      </w:r>
      <w:r w:rsidR="00C51A6A">
        <w:rPr>
          <w:rFonts w:ascii="cemilimam02" w:hAnsi="cemilimam02"/>
          <w:b/>
          <w:sz w:val="72"/>
          <w:szCs w:val="72"/>
        </w:rPr>
        <w:t>At-Ata-Et-ete-al-el-la-le</w:t>
      </w:r>
    </w:p>
    <w:p w:rsidR="00393160" w:rsidRDefault="002F75E0" w:rsidP="00393160">
      <w:r>
        <w:pict>
          <v:shape id="_x0000_i1027" type="#_x0000_t136" style="width:18.75pt;height:31.5pt" o:bullet="t" fillcolor="#7030a0" stroked="f" strokecolor="blue">
            <v:shadow color="#868686"/>
            <v:textpath style="font-family:&quot;Arial Black&quot;;font-weight:bold;v-text-kern:t" trim="t" fitpath="t" string="5"/>
          </v:shape>
        </w:pict>
      </w:r>
      <w:r w:rsidR="00393160">
        <w:t xml:space="preserve">      </w:t>
      </w:r>
      <w:r w:rsidR="00C51A6A">
        <w:rPr>
          <w:rFonts w:ascii="cemilimam02" w:hAnsi="cemilimam02"/>
          <w:b/>
          <w:sz w:val="72"/>
          <w:szCs w:val="72"/>
        </w:rPr>
        <w:t>Ata al. Ata al. Ata al.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3686"/>
        <w:gridCol w:w="3827"/>
      </w:tblGrid>
      <w:tr w:rsidR="003C3820" w:rsidTr="00C0369B">
        <w:trPr>
          <w:trHeight w:val="2293"/>
        </w:trPr>
        <w:tc>
          <w:tcPr>
            <w:tcW w:w="294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393160" w:rsidP="008E1AD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7648A3">
              <w:rPr>
                <w:b/>
                <w:sz w:val="28"/>
                <w:szCs w:val="28"/>
              </w:rPr>
              <w:t>.</w:t>
            </w:r>
            <w:r w:rsidR="003C3820">
              <w:rPr>
                <w:b/>
                <w:sz w:val="28"/>
                <w:szCs w:val="28"/>
              </w:rPr>
              <w:br/>
            </w:r>
            <w:r w:rsidR="00857751">
              <w:rPr>
                <w:b/>
                <w:color w:val="984806"/>
                <w:sz w:val="20"/>
                <w:szCs w:val="20"/>
              </w:rPr>
              <w:t xml:space="preserve">Okuma Metinleri </w:t>
            </w:r>
            <w:r w:rsidR="00825049" w:rsidRPr="00726528">
              <w:rPr>
                <w:b/>
                <w:color w:val="984806"/>
                <w:sz w:val="20"/>
                <w:szCs w:val="20"/>
              </w:rPr>
              <w:t>- 1</w:t>
            </w:r>
            <w:r w:rsidR="003721FE"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8E1AD7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Lale, lale al.</w:t>
            </w:r>
            <w:r w:rsidR="008E1AD7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t>Lale, lale at.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8E1AD7" w:rsidRPr="0005745D">
              <w:rPr>
                <w:rFonts w:ascii="Hand writing Mutlu" w:hAnsi="Hand writing Mutlu"/>
                <w:b/>
                <w:sz w:val="32"/>
                <w:szCs w:val="32"/>
              </w:rPr>
              <w:t>Lale al, at.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385A5A">
              <w:rPr>
                <w:sz w:val="20"/>
                <w:szCs w:val="20"/>
              </w:rPr>
              <w:t>1 kez ezberden yazdıralım.</w:t>
            </w:r>
          </w:p>
        </w:tc>
        <w:tc>
          <w:tcPr>
            <w:tcW w:w="368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825049" w:rsidRDefault="00393160" w:rsidP="008E1AD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648A3">
              <w:rPr>
                <w:b/>
                <w:sz w:val="28"/>
                <w:szCs w:val="28"/>
              </w:rPr>
              <w:t>.</w:t>
            </w:r>
            <w:r w:rsidR="003C3820">
              <w:rPr>
                <w:b/>
                <w:sz w:val="28"/>
                <w:szCs w:val="28"/>
              </w:rPr>
              <w:br/>
            </w:r>
            <w:r w:rsidR="00825049" w:rsidRPr="003721FE">
              <w:rPr>
                <w:b/>
                <w:color w:val="0070C0"/>
                <w:sz w:val="20"/>
                <w:szCs w:val="20"/>
              </w:rPr>
              <w:t>Okuma Metinleri - 2</w:t>
            </w:r>
            <w:r w:rsidR="003721FE"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t>At at at.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t xml:space="preserve">Ela at. 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t>At Ela at.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385A5A">
              <w:rPr>
                <w:sz w:val="20"/>
                <w:szCs w:val="20"/>
              </w:rPr>
              <w:t>1 kez ezberden yazdıralım.</w:t>
            </w:r>
          </w:p>
        </w:tc>
        <w:tc>
          <w:tcPr>
            <w:tcW w:w="382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3C3820" w:rsidRDefault="00393160" w:rsidP="00DA39DD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7648A3">
              <w:rPr>
                <w:b/>
                <w:sz w:val="28"/>
                <w:szCs w:val="28"/>
              </w:rPr>
              <w:t>.</w:t>
            </w:r>
            <w:r w:rsidR="003C3820">
              <w:rPr>
                <w:sz w:val="20"/>
                <w:szCs w:val="20"/>
              </w:rPr>
              <w:br/>
            </w:r>
            <w:r w:rsidR="00825049" w:rsidRPr="00825049">
              <w:rPr>
                <w:b/>
                <w:color w:val="002060"/>
                <w:sz w:val="20"/>
                <w:szCs w:val="20"/>
              </w:rPr>
              <w:t xml:space="preserve">Okuma Metinleri - </w:t>
            </w:r>
            <w:r w:rsidR="00424CBF">
              <w:rPr>
                <w:b/>
                <w:color w:val="002060"/>
                <w:sz w:val="20"/>
                <w:szCs w:val="20"/>
              </w:rPr>
              <w:t>3</w:t>
            </w:r>
            <w:r w:rsidR="003721FE"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8E1AD7" w:rsidRPr="008E1AD7">
              <w:rPr>
                <w:rFonts w:ascii="Hand writing Mutlu" w:hAnsi="Hand writing Mutlu"/>
                <w:b/>
                <w:sz w:val="32"/>
                <w:szCs w:val="32"/>
              </w:rPr>
              <w:t>Ata et al.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Et al Ata.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8E1AD7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8E1AD7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Ata 3 et al.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385A5A">
              <w:rPr>
                <w:sz w:val="20"/>
                <w:szCs w:val="20"/>
              </w:rPr>
              <w:t>1 kez ezberden yazdıralım.</w:t>
            </w:r>
          </w:p>
        </w:tc>
      </w:tr>
    </w:tbl>
    <w:p w:rsidR="00726528" w:rsidRDefault="00726528" w:rsidP="007513E9"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>
        <w:br/>
      </w:r>
      <w:r w:rsidR="00385A5A">
        <w:rPr>
          <w:rFonts w:ascii="Century" w:hAnsi="Century"/>
          <w:b/>
          <w:sz w:val="32"/>
          <w:szCs w:val="32"/>
        </w:rPr>
        <w:br/>
      </w:r>
      <w:r w:rsidR="007648A3" w:rsidRPr="00A1517C">
        <w:rPr>
          <w:rFonts w:ascii="Century" w:hAnsi="Century"/>
          <w:b/>
          <w:sz w:val="32"/>
          <w:szCs w:val="32"/>
        </w:rPr>
        <w:t>9.</w:t>
      </w:r>
      <w:r w:rsidR="007648A3">
        <w:t xml:space="preserve"> </w:t>
      </w:r>
      <w:r>
        <w:t xml:space="preserve">  </w:t>
      </w:r>
      <w:r w:rsidR="00F60232">
        <w:rPr>
          <w:rFonts w:ascii="Hand writing Mutlu" w:hAnsi="Hand writing Mutlu"/>
          <w:sz w:val="56"/>
          <w:szCs w:val="56"/>
        </w:rPr>
        <w:t>At</w:t>
      </w:r>
      <w:r w:rsidR="00DA39DD">
        <w:rPr>
          <w:rFonts w:ascii="Hand writing Mutlu" w:hAnsi="Hand writing Mutlu"/>
          <w:sz w:val="56"/>
          <w:szCs w:val="56"/>
        </w:rPr>
        <w:t>a</w:t>
      </w:r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cemilimam02" w:hAnsi="cemilimam02"/>
          <w:b/>
          <w:sz w:val="72"/>
          <w:szCs w:val="72"/>
        </w:rPr>
        <w:t xml:space="preserve">    </w:t>
      </w:r>
      <w:r w:rsidR="009C5DBD">
        <w:rPr>
          <w:rFonts w:ascii="cemilimam02" w:hAnsi="cemilimam02"/>
          <w:b/>
          <w:sz w:val="72"/>
          <w:szCs w:val="72"/>
        </w:rPr>
        <w:t xml:space="preserve">   </w:t>
      </w:r>
      <w:r w:rsidR="007648A3">
        <w:rPr>
          <w:rFonts w:ascii="cemilimam02" w:hAnsi="cemilimam02"/>
          <w:b/>
          <w:sz w:val="72"/>
          <w:szCs w:val="72"/>
        </w:rPr>
        <w:t xml:space="preserve">      </w:t>
      </w:r>
      <w:r w:rsidR="00F60232">
        <w:rPr>
          <w:rFonts w:ascii="cemilimam02" w:hAnsi="cemilimam02"/>
          <w:b/>
          <w:sz w:val="72"/>
          <w:szCs w:val="72"/>
        </w:rPr>
        <w:t xml:space="preserve"> </w:t>
      </w:r>
      <w:r w:rsidR="007648A3">
        <w:rPr>
          <w:rFonts w:ascii="cemilimam02" w:hAnsi="cemilimam02"/>
          <w:b/>
          <w:sz w:val="72"/>
          <w:szCs w:val="72"/>
        </w:rPr>
        <w:t xml:space="preserve">      </w:t>
      </w:r>
      <w:r>
        <w:rPr>
          <w:rFonts w:ascii="cemilimam02" w:hAnsi="cemilimam02"/>
          <w:b/>
          <w:sz w:val="72"/>
          <w:szCs w:val="72"/>
        </w:rPr>
        <w:t xml:space="preserve">                      </w:t>
      </w:r>
    </w:p>
    <w:p w:rsidR="007513E9" w:rsidRDefault="007648A3" w:rsidP="007513E9">
      <w:r w:rsidRPr="007648A3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.</w:t>
      </w:r>
      <w:r w:rsidR="00F4009F">
        <w:t xml:space="preserve"> </w:t>
      </w:r>
      <w:r w:rsidR="00F60232">
        <w:t xml:space="preserve"> </w:t>
      </w:r>
      <w:r w:rsidR="00DA39DD">
        <w:rPr>
          <w:rFonts w:ascii="Hand writing Mutlu" w:hAnsi="Hand writing Mutlu"/>
          <w:sz w:val="56"/>
          <w:szCs w:val="56"/>
        </w:rPr>
        <w:t>Ta ta</w:t>
      </w:r>
      <w:r w:rsidR="00353014">
        <w:rPr>
          <w:rFonts w:ascii="Hand writing Mutlu" w:hAnsi="Hand writing Mutlu"/>
          <w:sz w:val="56"/>
          <w:szCs w:val="56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F60232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510B98">
        <w:rPr>
          <w:rFonts w:ascii="cemilimam02" w:hAnsi="cemilimam02"/>
          <w:b/>
          <w:sz w:val="72"/>
          <w:szCs w:val="72"/>
        </w:rPr>
        <w:t xml:space="preserve">     </w:t>
      </w:r>
      <w:r w:rsidR="00820703">
        <w:rPr>
          <w:rFonts w:ascii="cemilimam02" w:hAnsi="cemilimam02"/>
          <w:b/>
          <w:sz w:val="72"/>
          <w:szCs w:val="72"/>
        </w:rPr>
        <w:t xml:space="preserve">   </w:t>
      </w:r>
      <w:r>
        <w:rPr>
          <w:rFonts w:ascii="cemilimam02" w:hAnsi="cemilimam02"/>
          <w:b/>
          <w:sz w:val="72"/>
          <w:szCs w:val="72"/>
        </w:rPr>
        <w:t xml:space="preserve">      </w:t>
      </w:r>
      <w:r w:rsidR="00510B98">
        <w:rPr>
          <w:rFonts w:ascii="cemilimam02" w:hAnsi="cemilimam02"/>
          <w:b/>
          <w:sz w:val="72"/>
          <w:szCs w:val="72"/>
        </w:rPr>
        <w:t xml:space="preserve">             </w:t>
      </w:r>
    </w:p>
    <w:p w:rsidR="007648A3" w:rsidRDefault="00385A5A" w:rsidP="00726528">
      <w:pPr>
        <w:rPr>
          <w:color w:val="943634"/>
        </w:rPr>
      </w:pPr>
      <w:r w:rsidRPr="00385A5A">
        <w:rPr>
          <w:b/>
          <w:sz w:val="32"/>
          <w:szCs w:val="32"/>
        </w:rPr>
        <w:t>11.</w:t>
      </w:r>
      <w:r w:rsidR="00396FE4">
        <w:t xml:space="preserve">  </w:t>
      </w:r>
      <w:r w:rsidR="00F60232">
        <w:t xml:space="preserve"> </w:t>
      </w:r>
      <w:r w:rsidR="00DA39DD">
        <w:rPr>
          <w:rFonts w:ascii="Hand writing Mutlu" w:hAnsi="Hand writing Mutlu"/>
          <w:sz w:val="56"/>
          <w:szCs w:val="56"/>
        </w:rPr>
        <w:t>Tat</w:t>
      </w:r>
      <w:r w:rsidR="00CF2F4C">
        <w:rPr>
          <w:rFonts w:ascii="Hand writing Mutlu" w:hAnsi="Hand writing Mutlu"/>
          <w:sz w:val="56"/>
          <w:szCs w:val="56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  </w:t>
      </w:r>
      <w:r w:rsidR="00353014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 </w:t>
      </w:r>
      <w:r w:rsidR="00510B98">
        <w:rPr>
          <w:rFonts w:ascii="cemilimam02" w:hAnsi="cemilimam02"/>
          <w:b/>
          <w:sz w:val="72"/>
          <w:szCs w:val="72"/>
        </w:rPr>
        <w:t xml:space="preserve">      </w:t>
      </w:r>
      <w:r w:rsidR="00DA39DD">
        <w:rPr>
          <w:rFonts w:ascii="cemilimam02" w:hAnsi="cemilimam02"/>
          <w:b/>
          <w:sz w:val="72"/>
          <w:szCs w:val="72"/>
        </w:rPr>
        <w:t xml:space="preserve">  </w:t>
      </w:r>
      <w:r w:rsidR="00820703">
        <w:rPr>
          <w:rFonts w:ascii="cemilimam02" w:hAnsi="cemilimam02"/>
          <w:b/>
          <w:sz w:val="72"/>
          <w:szCs w:val="72"/>
        </w:rPr>
        <w:t xml:space="preserve"> </w:t>
      </w:r>
      <w:r w:rsidR="007648A3">
        <w:rPr>
          <w:rFonts w:ascii="cemilimam02" w:hAnsi="cemilimam02"/>
          <w:b/>
          <w:sz w:val="72"/>
          <w:szCs w:val="72"/>
        </w:rPr>
        <w:t xml:space="preserve">   </w:t>
      </w:r>
      <w:r w:rsidR="00510B98">
        <w:rPr>
          <w:rFonts w:ascii="cemilimam02" w:hAnsi="cemilimam02"/>
          <w:b/>
          <w:sz w:val="72"/>
          <w:szCs w:val="72"/>
        </w:rPr>
        <w:t xml:space="preserve">               </w:t>
      </w:r>
    </w:p>
    <w:p w:rsidR="00726528" w:rsidRDefault="007648A3" w:rsidP="00726528">
      <w:r w:rsidRPr="007648A3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2.</w:t>
      </w:r>
      <w:r>
        <w:t xml:space="preserve"> </w:t>
      </w:r>
      <w:r w:rsidR="00726528">
        <w:t xml:space="preserve"> </w:t>
      </w:r>
      <w:r w:rsidR="00393160">
        <w:t xml:space="preserve">  </w:t>
      </w:r>
      <w:r w:rsidR="00726528">
        <w:t xml:space="preserve"> </w:t>
      </w:r>
      <w:r w:rsidR="00DA39DD">
        <w:rPr>
          <w:rFonts w:ascii="Hand writing Mutlu" w:hAnsi="Hand writing Mutlu"/>
          <w:sz w:val="56"/>
          <w:szCs w:val="56"/>
        </w:rPr>
        <w:t>Ata et tat.</w:t>
      </w:r>
      <w:r w:rsidR="003A735D">
        <w:rPr>
          <w:rFonts w:ascii="Hand writing Mutlu" w:hAnsi="Hand writing Mutlu"/>
          <w:sz w:val="56"/>
          <w:szCs w:val="56"/>
        </w:rPr>
        <w:t xml:space="preserve"> </w:t>
      </w:r>
      <w:r w:rsidR="00820703">
        <w:rPr>
          <w:rFonts w:ascii="cemilimam02" w:hAnsi="cemilimam02"/>
          <w:b/>
          <w:sz w:val="72"/>
          <w:szCs w:val="72"/>
        </w:rPr>
        <w:t xml:space="preserve">      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    </w:t>
      </w:r>
    </w:p>
    <w:p w:rsidR="004E2551" w:rsidRPr="003C3820" w:rsidRDefault="002F75E0" w:rsidP="00353014">
      <w:pPr>
        <w:jc w:val="center"/>
      </w:pPr>
      <w:r>
        <w:pict>
          <v:shape id="_x0000_i1028" type="#_x0000_t136" style="width:290.25pt;height:28.5pt" fillcolor="#0070c0" stroked="f">
            <v:shadow color="#868686"/>
            <v:textpath style="font-family:&quot;Arial Black&quot;;v-text-kern:t" trim="t" fitpath="t" string="Güzel aileler, güzel adamları yetiştirir."/>
          </v:shape>
        </w:pic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3544"/>
        <w:gridCol w:w="3685"/>
      </w:tblGrid>
      <w:tr w:rsidR="00726528" w:rsidTr="00C0369B">
        <w:trPr>
          <w:trHeight w:val="2097"/>
        </w:trPr>
        <w:tc>
          <w:tcPr>
            <w:tcW w:w="2977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</w:tcPr>
          <w:p w:rsidR="006363D5" w:rsidRPr="00396FE4" w:rsidRDefault="00393160" w:rsidP="00385A5A">
            <w:pPr>
              <w:rPr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lastRenderedPageBreak/>
              <w:t>1</w:t>
            </w:r>
            <w:r w:rsidR="00C228E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.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="009C5DBD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F464B1" w:rsidRPr="00D21433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br/>
            </w:r>
            <w:r w:rsidR="00D21433">
              <w:rPr>
                <w:b/>
                <w:color w:val="984806"/>
                <w:sz w:val="20"/>
                <w:szCs w:val="20"/>
              </w:rPr>
              <w:t>Çalışma</w:t>
            </w:r>
            <w:r w:rsidR="00F464B1" w:rsidRPr="00726528">
              <w:rPr>
                <w:b/>
                <w:color w:val="984806"/>
                <w:sz w:val="20"/>
                <w:szCs w:val="20"/>
              </w:rPr>
              <w:t xml:space="preserve"> Metinleri  - </w:t>
            </w:r>
            <w:r w:rsidR="00D21433">
              <w:rPr>
                <w:b/>
                <w:color w:val="984806"/>
                <w:sz w:val="20"/>
                <w:szCs w:val="20"/>
              </w:rPr>
              <w:t>1</w:t>
            </w:r>
            <w:r w:rsidR="00F464B1"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6363D5">
              <w:rPr>
                <w:rFonts w:ascii="Hand writing Mutlu" w:hAnsi="Hand writing Mutlu"/>
                <w:b/>
                <w:sz w:val="32"/>
                <w:szCs w:val="32"/>
              </w:rPr>
              <w:t>At at at at.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DA39DD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Ata at.</w:t>
            </w:r>
            <w:r w:rsidR="00C0369B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 xml:space="preserve"> </w:t>
            </w:r>
            <w:r w:rsidR="00C0369B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6363D5">
              <w:rPr>
                <w:rFonts w:ascii="Hand writing Mutlu" w:hAnsi="Hand writing Mutlu"/>
                <w:b/>
                <w:sz w:val="32"/>
                <w:szCs w:val="32"/>
              </w:rPr>
              <w:t xml:space="preserve">At 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Ata</w:t>
            </w:r>
            <w:r w:rsidR="006363D5">
              <w:rPr>
                <w:rFonts w:ascii="Hand writing Mutlu" w:hAnsi="Hand writing Mutlu"/>
                <w:b/>
                <w:sz w:val="32"/>
                <w:szCs w:val="32"/>
              </w:rPr>
              <w:t xml:space="preserve"> at.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C0369B" w:rsidRPr="00C0369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4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 xml:space="preserve">Ata 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t>at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C0369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5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.At Ata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t xml:space="preserve"> at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385A5A">
              <w:rPr>
                <w:sz w:val="20"/>
                <w:szCs w:val="20"/>
              </w:rPr>
              <w:t>1 kez ezberden yazdıralım.</w:t>
            </w:r>
          </w:p>
        </w:tc>
        <w:tc>
          <w:tcPr>
            <w:tcW w:w="3544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</w:tcPr>
          <w:p w:rsidR="00C0369B" w:rsidRPr="00396FE4" w:rsidRDefault="00393160" w:rsidP="00DA39DD">
            <w:pPr>
              <w:rPr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  <w:r w:rsidR="00C228E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.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*</w:t>
            </w:r>
            <w:r w:rsidR="00F464B1">
              <w:rPr>
                <w:b/>
                <w:sz w:val="28"/>
                <w:szCs w:val="28"/>
              </w:rPr>
              <w:br/>
            </w:r>
            <w:r w:rsidR="00D21433">
              <w:rPr>
                <w:b/>
                <w:color w:val="984806"/>
                <w:sz w:val="20"/>
                <w:szCs w:val="20"/>
              </w:rPr>
              <w:t xml:space="preserve">Çalışma </w:t>
            </w:r>
            <w:r w:rsidR="00F464B1" w:rsidRPr="00726528">
              <w:rPr>
                <w:b/>
                <w:color w:val="984806"/>
                <w:sz w:val="20"/>
                <w:szCs w:val="20"/>
              </w:rPr>
              <w:t xml:space="preserve">Metinleri  - </w:t>
            </w:r>
            <w:r w:rsidR="00D21433">
              <w:rPr>
                <w:b/>
                <w:color w:val="984806"/>
                <w:sz w:val="20"/>
                <w:szCs w:val="20"/>
              </w:rPr>
              <w:t>2</w:t>
            </w:r>
            <w:r w:rsidR="00F464B1"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Ata et al.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C0369B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 xml:space="preserve">Ata </w:t>
            </w:r>
            <w:r w:rsidR="00DA39DD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et at.</w:t>
            </w:r>
            <w:r w:rsidR="00C0369B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 xml:space="preserve">Ata    at. </w:t>
            </w:r>
            <w:r w:rsidR="00DA39DD" w:rsidRPr="00DA39DD">
              <w:rPr>
                <w:rFonts w:asciiTheme="minorHAnsi" w:hAnsiTheme="minorHAnsi"/>
                <w:sz w:val="20"/>
                <w:szCs w:val="20"/>
              </w:rPr>
              <w:t>(tuz</w:t>
            </w:r>
            <w:r w:rsidR="00385A5A">
              <w:rPr>
                <w:rFonts w:asciiTheme="minorHAnsi" w:hAnsiTheme="minorHAnsi"/>
                <w:sz w:val="20"/>
                <w:szCs w:val="20"/>
              </w:rPr>
              <w:t>luk</w:t>
            </w:r>
            <w:r w:rsidR="00DA39DD" w:rsidRPr="00DA39DD">
              <w:rPr>
                <w:rFonts w:asciiTheme="minorHAnsi" w:hAnsiTheme="minorHAnsi"/>
                <w:sz w:val="20"/>
                <w:szCs w:val="20"/>
              </w:rPr>
              <w:t>)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C0369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4</w:t>
            </w:r>
            <w:r w:rsidR="00C0369B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t xml:space="preserve">Ata ete   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 xml:space="preserve"> at.</w:t>
            </w:r>
            <w:r w:rsidR="00DA39DD" w:rsidRPr="00DA39DD">
              <w:rPr>
                <w:rFonts w:asciiTheme="minorHAnsi" w:hAnsiTheme="minorHAnsi"/>
                <w:sz w:val="20"/>
                <w:szCs w:val="20"/>
              </w:rPr>
              <w:t>(tuz</w:t>
            </w:r>
            <w:r w:rsidR="00385A5A">
              <w:rPr>
                <w:rFonts w:asciiTheme="minorHAnsi" w:hAnsiTheme="minorHAnsi"/>
                <w:sz w:val="20"/>
                <w:szCs w:val="20"/>
              </w:rPr>
              <w:t>luk</w:t>
            </w:r>
            <w:r w:rsidR="00DA39DD" w:rsidRPr="00DA39DD">
              <w:rPr>
                <w:rFonts w:asciiTheme="minorHAnsi" w:hAnsiTheme="minorHAnsi"/>
                <w:sz w:val="20"/>
                <w:szCs w:val="20"/>
              </w:rPr>
              <w:t>)</w:t>
            </w:r>
            <w:r w:rsidR="00385A5A">
              <w:rPr>
                <w:rFonts w:asciiTheme="minorHAnsi" w:hAnsiTheme="minorHAnsi"/>
                <w:sz w:val="20"/>
                <w:szCs w:val="20"/>
              </w:rPr>
              <w:br/>
            </w:r>
            <w:r w:rsidR="00385A5A">
              <w:rPr>
                <w:sz w:val="20"/>
                <w:szCs w:val="20"/>
              </w:rPr>
              <w:t>1 kez ezberden yazdıralım.</w:t>
            </w:r>
          </w:p>
        </w:tc>
        <w:tc>
          <w:tcPr>
            <w:tcW w:w="3685" w:type="dxa"/>
            <w:tcBorders>
              <w:top w:val="single" w:sz="6" w:space="0" w:color="76923C" w:themeColor="accent3" w:themeShade="BF"/>
              <w:left w:val="single" w:sz="6" w:space="0" w:color="76923C" w:themeColor="accent3" w:themeShade="BF"/>
              <w:bottom w:val="single" w:sz="6" w:space="0" w:color="76923C" w:themeColor="accent3" w:themeShade="BF"/>
              <w:right w:val="single" w:sz="6" w:space="0" w:color="76923C" w:themeColor="accent3" w:themeShade="BF"/>
            </w:tcBorders>
          </w:tcPr>
          <w:p w:rsidR="00C0369B" w:rsidRDefault="00393160" w:rsidP="00C0369B">
            <w:pPr>
              <w:rPr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C228E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.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="00F464B1">
              <w:rPr>
                <w:b/>
                <w:sz w:val="28"/>
                <w:szCs w:val="28"/>
              </w:rPr>
              <w:br/>
            </w:r>
            <w:r w:rsidR="00D21433">
              <w:rPr>
                <w:b/>
                <w:color w:val="984806"/>
                <w:sz w:val="20"/>
                <w:szCs w:val="20"/>
              </w:rPr>
              <w:t>Çalışma</w:t>
            </w:r>
            <w:r w:rsidR="00F464B1" w:rsidRPr="00726528">
              <w:rPr>
                <w:b/>
                <w:color w:val="984806"/>
                <w:sz w:val="20"/>
                <w:szCs w:val="20"/>
              </w:rPr>
              <w:t xml:space="preserve"> Metinleri  - </w:t>
            </w:r>
            <w:r w:rsidR="00D21433">
              <w:rPr>
                <w:b/>
                <w:color w:val="984806"/>
                <w:sz w:val="20"/>
                <w:szCs w:val="20"/>
              </w:rPr>
              <w:t>3</w:t>
            </w:r>
            <w:r w:rsidR="00F464B1"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DA39DD">
              <w:rPr>
                <w:rFonts w:ascii="Hand writing Mutlu" w:hAnsi="Hand writing Mutlu"/>
                <w:b/>
                <w:sz w:val="32"/>
                <w:szCs w:val="32"/>
              </w:rPr>
              <w:t>Ata ete      at.</w:t>
            </w:r>
            <w:r w:rsidR="00DA39DD" w:rsidRPr="00DA39DD">
              <w:rPr>
                <w:rFonts w:asciiTheme="minorHAnsi" w:hAnsiTheme="minorHAnsi"/>
                <w:sz w:val="20"/>
                <w:szCs w:val="20"/>
              </w:rPr>
              <w:t xml:space="preserve"> (tuz</w:t>
            </w:r>
            <w:r w:rsidR="00385A5A">
              <w:rPr>
                <w:rFonts w:asciiTheme="minorHAnsi" w:hAnsiTheme="minorHAnsi"/>
                <w:sz w:val="20"/>
                <w:szCs w:val="20"/>
              </w:rPr>
              <w:t>luk</w:t>
            </w:r>
            <w:r w:rsidR="00DA39DD" w:rsidRPr="00DA39DD">
              <w:rPr>
                <w:rFonts w:asciiTheme="minorHAnsi" w:hAnsiTheme="minorHAnsi"/>
                <w:sz w:val="20"/>
                <w:szCs w:val="20"/>
              </w:rPr>
              <w:t>)</w:t>
            </w:r>
            <w:r w:rsidR="00C0369B">
              <w:rPr>
                <w:sz w:val="20"/>
                <w:szCs w:val="20"/>
              </w:rPr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C0369B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Ata</w:t>
            </w:r>
            <w:r w:rsidRPr="0076732A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 xml:space="preserve">       a</w:t>
            </w:r>
            <w:r w:rsidR="00D4120A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t</w:t>
            </w:r>
            <w:r w:rsidRPr="0076732A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.</w:t>
            </w:r>
            <w:r w:rsidR="00C0369B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 xml:space="preserve"> </w:t>
            </w:r>
            <w:r w:rsidR="00C0369B">
              <w:rPr>
                <w:color w:val="000000"/>
                <w:sz w:val="20"/>
                <w:szCs w:val="20"/>
              </w:rPr>
              <w:t>(t</w:t>
            </w:r>
            <w:r w:rsidR="00D4120A">
              <w:rPr>
                <w:color w:val="000000"/>
                <w:sz w:val="20"/>
                <w:szCs w:val="20"/>
              </w:rPr>
              <w:t>op</w:t>
            </w:r>
            <w:r w:rsidRPr="00393160">
              <w:rPr>
                <w:color w:val="000000"/>
                <w:sz w:val="20"/>
                <w:szCs w:val="20"/>
              </w:rPr>
              <w:t>)</w:t>
            </w:r>
            <w:r w:rsidR="00C0369B">
              <w:rPr>
                <w:color w:val="000000"/>
                <w:sz w:val="20"/>
                <w:szCs w:val="20"/>
              </w:rPr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t>Ete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t xml:space="preserve">   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 a</w:t>
            </w:r>
            <w:r w:rsidR="00D4120A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C0369B" w:rsidRPr="00C0369B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C0369B" w:rsidRPr="00C0369B">
              <w:rPr>
                <w:rFonts w:asciiTheme="minorHAnsi" w:hAnsiTheme="minorHAnsi"/>
                <w:sz w:val="20"/>
                <w:szCs w:val="20"/>
              </w:rPr>
              <w:t>(</w:t>
            </w:r>
            <w:r w:rsidR="00385A5A">
              <w:rPr>
                <w:sz w:val="20"/>
                <w:szCs w:val="20"/>
              </w:rPr>
              <w:t>tuzluk</w:t>
            </w:r>
            <w:r w:rsidRPr="00393160">
              <w:rPr>
                <w:sz w:val="20"/>
                <w:szCs w:val="20"/>
              </w:rPr>
              <w:t>)</w:t>
            </w:r>
            <w:r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411A9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4</w:t>
            </w:r>
            <w:r w:rsidR="00C0369B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.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t xml:space="preserve">Ata   </w:t>
            </w:r>
            <w:r w:rsidR="00C0369B"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 a</w:t>
            </w:r>
            <w:r w:rsidR="00C0369B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 w:rsidR="00C0369B" w:rsidRPr="0076732A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C0369B" w:rsidRPr="00C0369B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C0369B" w:rsidRPr="00C0369B">
              <w:rPr>
                <w:rFonts w:asciiTheme="minorHAnsi" w:hAnsiTheme="minorHAnsi"/>
                <w:sz w:val="20"/>
                <w:szCs w:val="20"/>
              </w:rPr>
              <w:t>(</w:t>
            </w:r>
            <w:r w:rsidR="00C0369B">
              <w:rPr>
                <w:sz w:val="20"/>
                <w:szCs w:val="20"/>
              </w:rPr>
              <w:t>çiçek</w:t>
            </w:r>
            <w:r w:rsidR="00C0369B" w:rsidRPr="00393160">
              <w:rPr>
                <w:sz w:val="20"/>
                <w:szCs w:val="20"/>
              </w:rPr>
              <w:t>)</w:t>
            </w:r>
          </w:p>
          <w:p w:rsidR="00726528" w:rsidRPr="00393160" w:rsidRDefault="00385A5A" w:rsidP="00C03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kez ezberden yazdıralım.</w:t>
            </w:r>
          </w:p>
        </w:tc>
      </w:tr>
    </w:tbl>
    <w:p w:rsidR="003C3820" w:rsidRPr="00C0369B" w:rsidRDefault="0004026E" w:rsidP="004E2551">
      <w:pPr>
        <w:rPr>
          <w:rFonts w:ascii="Book Antiqua" w:hAnsi="Book Antiqua"/>
        </w:rPr>
      </w:pPr>
      <w:r>
        <w:t>*-*-*</w:t>
      </w:r>
      <w:r w:rsidR="007F1121">
        <w:t xml:space="preserve"> </w:t>
      </w:r>
    </w:p>
    <w:p w:rsidR="0050555D" w:rsidRDefault="0050555D" w:rsidP="0005745D">
      <w:pPr>
        <w:jc w:val="center"/>
        <w:rPr>
          <w:color w:val="943634"/>
        </w:rPr>
      </w:pPr>
      <w:r w:rsidRPr="004710F3">
        <w:rPr>
          <w:color w:val="FF0000"/>
        </w:rPr>
        <w:t>Çocuklarımıza böyle sesleniyoruz</w:t>
      </w:r>
      <w:r w:rsidR="00AC6274" w:rsidRPr="004710F3">
        <w:rPr>
          <w:color w:val="FF0000"/>
        </w:rPr>
        <w:t>.</w:t>
      </w:r>
      <w:r w:rsidR="00C0369B">
        <w:rPr>
          <w:color w:val="FF0000"/>
        </w:rPr>
        <w:br/>
      </w:r>
      <w:r w:rsidR="002F75E0" w:rsidRPr="00EE310B">
        <w:rPr>
          <w:color w:val="943634"/>
        </w:rPr>
        <w:pict>
          <v:shape id="_x0000_i1029" type="#_x0000_t136" style="width:498pt;height:43.5pt" fillcolor="#00b0f0" stroked="f">
            <v:shadow color="#868686"/>
            <v:textpath style="font-family:&quot;Comic Sans MS&quot;;font-weight:bold;v-text-spacing:78650f;v-text-kern:t" trim="t" fitpath="t" string="Gayretli bir insan olacağız."/>
          </v:shape>
        </w:pic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6"/>
      </w:tblGrid>
      <w:tr w:rsidR="006C71EE" w:rsidTr="00B528AC">
        <w:tc>
          <w:tcPr>
            <w:tcW w:w="10206" w:type="dxa"/>
            <w:tcBorders>
              <w:top w:val="single" w:sz="12" w:space="0" w:color="D99594" w:themeColor="accent2" w:themeTint="99"/>
              <w:left w:val="single" w:sz="12" w:space="0" w:color="D99594" w:themeColor="accent2" w:themeTint="99"/>
              <w:bottom w:val="single" w:sz="12" w:space="0" w:color="D99594" w:themeColor="accent2" w:themeTint="99"/>
              <w:right w:val="single" w:sz="12" w:space="0" w:color="D99594" w:themeColor="accent2" w:themeTint="99"/>
            </w:tcBorders>
          </w:tcPr>
          <w:p w:rsidR="006C71EE" w:rsidRPr="00C228E5" w:rsidRDefault="006C71EE" w:rsidP="006C71EE">
            <w:pPr>
              <w:rPr>
                <w:rFonts w:ascii="Bookman Old Style" w:hAnsi="Bookman Old Style"/>
                <w:color w:val="7030A0"/>
              </w:rPr>
            </w:pPr>
            <w:r w:rsidRPr="00C228E5">
              <w:rPr>
                <w:rFonts w:ascii="Bookman Old Style" w:hAnsi="Bookman Old Style"/>
                <w:b/>
                <w:color w:val="943634"/>
              </w:rPr>
              <w:t>Ders:</w:t>
            </w:r>
            <w:r w:rsidRPr="00C228E5">
              <w:rPr>
                <w:rFonts w:ascii="Bookman Old Style" w:hAnsi="Bookman Old Style"/>
                <w:b/>
                <w:color w:val="4F6228"/>
              </w:rPr>
              <w:t xml:space="preserve"> </w:t>
            </w:r>
            <w:r w:rsidRPr="00C228E5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C228E5">
              <w:rPr>
                <w:rFonts w:ascii="Bookman Old Style" w:hAnsi="Bookman Old Style"/>
                <w:b/>
                <w:color w:val="4F6228"/>
              </w:rPr>
              <w:t xml:space="preserve">     Konu:</w:t>
            </w:r>
            <w:r w:rsidRPr="00C228E5">
              <w:rPr>
                <w:rFonts w:ascii="Bookman Old Style" w:hAnsi="Bookman Old Style"/>
                <w:color w:val="7030A0"/>
              </w:rPr>
              <w:t xml:space="preserve"> Rakamların yazılışları</w:t>
            </w:r>
          </w:p>
          <w:p w:rsidR="006C71EE" w:rsidRPr="00C228E5" w:rsidRDefault="006C71EE" w:rsidP="00385A5A">
            <w:pPr>
              <w:rPr>
                <w:color w:val="943634"/>
              </w:rPr>
            </w:pPr>
            <w:r w:rsidRPr="00C228E5">
              <w:rPr>
                <w:b/>
                <w:color w:val="FF0000"/>
                <w:sz w:val="72"/>
                <w:szCs w:val="72"/>
              </w:rPr>
              <w:t>1.</w:t>
            </w:r>
            <w:r w:rsidRPr="00C228E5">
              <w:rPr>
                <w:b/>
                <w:sz w:val="72"/>
                <w:szCs w:val="72"/>
              </w:rPr>
              <w:t xml:space="preserve"> </w:t>
            </w:r>
            <w:r w:rsidR="00385A5A">
              <w:rPr>
                <w:rFonts w:ascii="Hand writing Mutlu" w:hAnsi="Hand writing Mutlu"/>
                <w:sz w:val="72"/>
                <w:szCs w:val="72"/>
              </w:rPr>
              <w:t>5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Pr="00C228E5">
              <w:rPr>
                <w:rFonts w:ascii="cemilimam02" w:hAnsi="cemilimam02"/>
                <w:b/>
                <w:sz w:val="72"/>
                <w:szCs w:val="72"/>
              </w:rPr>
              <w:t xml:space="preserve">                                       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br/>
            </w:r>
            <w:r w:rsidR="00EE310B" w:rsidRPr="00EE310B">
              <w:rPr>
                <w:b/>
                <w:color w:val="984806" w:themeColor="accent6" w:themeShade="80"/>
                <w:sz w:val="72"/>
                <w:szCs w:val="72"/>
              </w:rPr>
              <w:pict>
                <v:shape id="_x0000_i1030" type="#_x0000_t136" style="width:19.5pt;height:27.75pt">
                  <v:shadow color="#868686"/>
                  <v:textpath style="font-family:&quot;Arial Black&quot;;v-text-kern:t" trim="t" fitpath="t" string="2."/>
                </v:shape>
              </w:pict>
            </w:r>
            <w:r w:rsidR="00744F35">
              <w:rPr>
                <w:b/>
                <w:color w:val="984806" w:themeColor="accent6" w:themeShade="80"/>
                <w:sz w:val="72"/>
                <w:szCs w:val="72"/>
              </w:rPr>
              <w:t xml:space="preserve"> </w:t>
            </w:r>
            <w:r w:rsidR="00385A5A">
              <w:rPr>
                <w:rFonts w:ascii="Hand writing Mutlu" w:hAnsi="Hand writing Mutlu"/>
                <w:sz w:val="72"/>
                <w:szCs w:val="72"/>
              </w:rPr>
              <w:t>8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Pr="00C228E5">
              <w:rPr>
                <w:rFonts w:ascii="cemilimam02" w:hAnsi="cemilimam02"/>
                <w:b/>
                <w:sz w:val="72"/>
                <w:szCs w:val="72"/>
              </w:rPr>
              <w:t xml:space="preserve">                                  </w:t>
            </w:r>
            <w:r w:rsidR="00490693" w:rsidRPr="00C228E5">
              <w:rPr>
                <w:rFonts w:ascii="cemilimam02" w:hAnsi="cemilimam02"/>
                <w:b/>
                <w:sz w:val="72"/>
                <w:szCs w:val="72"/>
              </w:rPr>
              <w:t xml:space="preserve">  </w:t>
            </w:r>
            <w:r w:rsidRPr="00C228E5">
              <w:rPr>
                <w:rFonts w:ascii="cemilimam02" w:hAnsi="cemilimam02"/>
                <w:b/>
                <w:sz w:val="72"/>
                <w:szCs w:val="72"/>
              </w:rPr>
              <w:t xml:space="preserve">    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="00411A9E">
              <w:rPr>
                <w:rFonts w:ascii="Hand writing Mutlu" w:hAnsi="Hand writing Mutlu"/>
                <w:sz w:val="72"/>
                <w:szCs w:val="72"/>
              </w:rPr>
              <w:br/>
            </w:r>
            <w:r w:rsidR="00411A9E">
              <w:rPr>
                <w:color w:val="5F497A" w:themeColor="accent4" w:themeShade="BF"/>
              </w:rPr>
              <w:t>Matematik Ödevi</w:t>
            </w:r>
            <w:r w:rsidR="00411A9E" w:rsidRPr="004710F3">
              <w:rPr>
                <w:color w:val="5F497A" w:themeColor="accent4" w:themeShade="BF"/>
              </w:rPr>
              <w:t>:</w:t>
            </w:r>
            <w:r w:rsidR="00411A9E">
              <w:rPr>
                <w:color w:val="5F497A" w:themeColor="accent4" w:themeShade="BF"/>
              </w:rPr>
              <w:t xml:space="preserve">               </w:t>
            </w:r>
            <w:r w:rsidR="00411A9E" w:rsidRPr="00A1517C">
              <w:rPr>
                <w:b/>
                <w:color w:val="5F497A" w:themeColor="accent4" w:themeShade="BF"/>
              </w:rPr>
              <w:t xml:space="preserve"> 3 sıra </w:t>
            </w:r>
            <w:r w:rsidR="00411A9E">
              <w:rPr>
                <w:b/>
                <w:color w:val="5F497A" w:themeColor="accent4" w:themeShade="BF"/>
              </w:rPr>
              <w:t>6</w:t>
            </w:r>
            <w:r w:rsidR="00411A9E" w:rsidRPr="00A1517C">
              <w:rPr>
                <w:b/>
                <w:color w:val="5F497A" w:themeColor="accent4" w:themeShade="BF"/>
              </w:rPr>
              <w:t xml:space="preserve">,     3 sıra </w:t>
            </w:r>
            <w:r w:rsidR="00411A9E">
              <w:rPr>
                <w:b/>
                <w:color w:val="5F497A" w:themeColor="accent4" w:themeShade="BF"/>
              </w:rPr>
              <w:t>7</w:t>
            </w:r>
            <w:r w:rsidR="00411A9E" w:rsidRPr="00A1517C">
              <w:rPr>
                <w:b/>
                <w:color w:val="5F497A" w:themeColor="accent4" w:themeShade="BF"/>
              </w:rPr>
              <w:t xml:space="preserve">,     3 sıra </w:t>
            </w:r>
            <w:r w:rsidR="00411A9E">
              <w:rPr>
                <w:b/>
                <w:color w:val="5F497A" w:themeColor="accent4" w:themeShade="BF"/>
              </w:rPr>
              <w:t>8</w:t>
            </w:r>
            <w:r w:rsidR="00411A9E" w:rsidRPr="00A1517C">
              <w:rPr>
                <w:b/>
                <w:color w:val="5F497A" w:themeColor="accent4" w:themeShade="BF"/>
              </w:rPr>
              <w:t xml:space="preserve">,    3 sıra </w:t>
            </w:r>
            <w:r w:rsidR="00411A9E">
              <w:rPr>
                <w:b/>
                <w:color w:val="5F497A" w:themeColor="accent4" w:themeShade="BF"/>
              </w:rPr>
              <w:t xml:space="preserve">9 </w:t>
            </w:r>
            <w:r w:rsidR="00411A9E" w:rsidRPr="00A1517C">
              <w:rPr>
                <w:b/>
                <w:color w:val="5F497A" w:themeColor="accent4" w:themeShade="BF"/>
              </w:rPr>
              <w:t xml:space="preserve">     </w:t>
            </w:r>
            <w:r w:rsidR="00411A9E" w:rsidRPr="00A1517C">
              <w:rPr>
                <w:color w:val="5F497A" w:themeColor="accent4" w:themeShade="BF"/>
              </w:rPr>
              <w:t xml:space="preserve">            </w:t>
            </w:r>
            <w:r w:rsidR="00411A9E" w:rsidRPr="004710F3">
              <w:rPr>
                <w:color w:val="5F497A" w:themeColor="accent4" w:themeShade="BF"/>
              </w:rPr>
              <w:t>yazdıralım.</w:t>
            </w:r>
          </w:p>
        </w:tc>
      </w:tr>
    </w:tbl>
    <w:p w:rsidR="00490693" w:rsidRDefault="0005745D">
      <w:pPr>
        <w:rPr>
          <w:rFonts w:asciiTheme="minorHAnsi" w:hAnsiTheme="minorHAnsi"/>
          <w:color w:val="FF0000"/>
          <w:sz w:val="20"/>
          <w:szCs w:val="20"/>
        </w:rPr>
      </w:pPr>
      <w:r w:rsidRPr="00411A9E">
        <w:rPr>
          <w:color w:val="FF0000"/>
        </w:rPr>
        <w:t>*-*-*</w:t>
      </w:r>
      <w:r w:rsidR="004710F3" w:rsidRPr="00411A9E">
        <w:rPr>
          <w:color w:val="FF0000"/>
        </w:rPr>
        <w:t xml:space="preserve"> </w:t>
      </w:r>
      <w:r w:rsidR="00411A9E">
        <w:rPr>
          <w:color w:val="943634"/>
        </w:rPr>
        <w:br/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0"/>
        <w:gridCol w:w="3590"/>
        <w:gridCol w:w="3276"/>
      </w:tblGrid>
      <w:tr w:rsidR="004710F3" w:rsidRPr="004710F3" w:rsidTr="00B528AC">
        <w:tc>
          <w:tcPr>
            <w:tcW w:w="3340" w:type="dxa"/>
            <w:tcBorders>
              <w:top w:val="single" w:sz="12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</w:tcPr>
          <w:p w:rsidR="0005745D" w:rsidRPr="004710F3" w:rsidRDefault="0005745D" w:rsidP="00DE2B58">
            <w:pPr>
              <w:jc w:val="center"/>
              <w:rPr>
                <w:color w:val="943634"/>
              </w:rPr>
            </w:pPr>
            <w:r w:rsidRPr="004710F3">
              <w:rPr>
                <w:color w:val="943634"/>
              </w:rPr>
              <w:t>Serbest Boyama-1</w:t>
            </w:r>
            <w:r w:rsidR="003E240D">
              <w:rPr>
                <w:color w:val="943634"/>
              </w:rPr>
              <w:br/>
            </w:r>
            <w:r w:rsidR="002F75E0">
              <w:rPr>
                <w:noProof/>
                <w:lang w:eastAsia="tr-TR"/>
              </w:rPr>
              <w:drawing>
                <wp:inline distT="0" distB="0" distL="0" distR="0">
                  <wp:extent cx="1543050" cy="1885950"/>
                  <wp:effectExtent l="19050" t="0" r="0" b="0"/>
                  <wp:docPr id="45" name="Resim 45" descr="https://www.nkfu.com/wp-content/uploads/2013/04/at-boyama-sayfasi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nkfu.com/wp-content/uploads/2013/04/at-boyama-sayfasi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240D">
              <w:br/>
            </w:r>
            <w:r w:rsidR="003E240D">
              <w:rPr>
                <w:color w:val="FF0000"/>
              </w:rPr>
              <w:t>At</w:t>
            </w:r>
          </w:p>
        </w:tc>
        <w:tc>
          <w:tcPr>
            <w:tcW w:w="3590" w:type="dxa"/>
            <w:tcBorders>
              <w:top w:val="single" w:sz="12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</w:tcPr>
          <w:p w:rsidR="0005745D" w:rsidRPr="004710F3" w:rsidRDefault="0005745D" w:rsidP="00DE2B58">
            <w:pPr>
              <w:jc w:val="center"/>
              <w:rPr>
                <w:color w:val="943634"/>
              </w:rPr>
            </w:pPr>
            <w:r w:rsidRPr="004710F3">
              <w:rPr>
                <w:color w:val="943634"/>
              </w:rPr>
              <w:t>Serbest Boyama-2</w:t>
            </w:r>
            <w:r w:rsidR="001B2296">
              <w:rPr>
                <w:color w:val="943634"/>
              </w:rPr>
              <w:br/>
            </w:r>
            <w:r w:rsidR="002F75E0">
              <w:rPr>
                <w:noProof/>
                <w:lang w:eastAsia="tr-TR"/>
              </w:rPr>
              <w:drawing>
                <wp:inline distT="0" distB="0" distL="0" distR="0">
                  <wp:extent cx="1838325" cy="1876425"/>
                  <wp:effectExtent l="19050" t="0" r="9525" b="0"/>
                  <wp:docPr id="46" name="Resim 46" descr="http://www.oyunkolik.biz/medya/thumb/thumb_futbolcu-kayu-bo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oyunkolik.biz/medya/thumb/thumb_futbolcu-kayu-bo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10F3">
              <w:rPr>
                <w:color w:val="943634"/>
              </w:rPr>
              <w:br/>
            </w:r>
            <w:r w:rsidR="003E240D">
              <w:rPr>
                <w:color w:val="FF0000"/>
              </w:rPr>
              <w:t>Topu at, arkadaşım.</w:t>
            </w:r>
          </w:p>
        </w:tc>
        <w:tc>
          <w:tcPr>
            <w:tcW w:w="3276" w:type="dxa"/>
            <w:tcBorders>
              <w:top w:val="single" w:sz="12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</w:tcPr>
          <w:p w:rsidR="0005745D" w:rsidRPr="004710F3" w:rsidRDefault="0005745D" w:rsidP="00DE2B58">
            <w:pPr>
              <w:jc w:val="center"/>
              <w:rPr>
                <w:color w:val="943634"/>
              </w:rPr>
            </w:pPr>
            <w:r w:rsidRPr="004710F3">
              <w:rPr>
                <w:color w:val="943634"/>
              </w:rPr>
              <w:t>Serbest Boyama-3</w:t>
            </w:r>
            <w:r w:rsidR="001B2296">
              <w:rPr>
                <w:color w:val="943634"/>
              </w:rPr>
              <w:br/>
            </w:r>
            <w:r w:rsidR="002F75E0">
              <w:rPr>
                <w:noProof/>
                <w:lang w:eastAsia="tr-TR"/>
              </w:rPr>
              <w:drawing>
                <wp:inline distT="0" distB="0" distL="0" distR="0">
                  <wp:extent cx="1381125" cy="1838325"/>
                  <wp:effectExtent l="19050" t="0" r="9525" b="0"/>
                  <wp:docPr id="47" name="Resim 47" descr="http://tuub.net/resim_m/pictures/2013/04/d7ee883602003e3c12560ee2c4b62c59.gif/resim/at-boyama-sayfal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tuub.net/resim_m/pictures/2013/04/d7ee883602003e3c12560ee2c4b62c59.gif/resim/at-boyama-sayfal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10F3">
              <w:rPr>
                <w:color w:val="943634"/>
              </w:rPr>
              <w:br/>
            </w:r>
            <w:r w:rsidR="003E240D">
              <w:rPr>
                <w:color w:val="FF0000"/>
              </w:rPr>
              <w:t>İçinden nasıl geliyorsa öyle boya</w:t>
            </w:r>
            <w:r w:rsidR="00B528AC">
              <w:rPr>
                <w:color w:val="FF0000"/>
              </w:rPr>
              <w:t>.</w:t>
            </w:r>
          </w:p>
        </w:tc>
      </w:tr>
    </w:tbl>
    <w:p w:rsidR="00083386" w:rsidRDefault="00083386">
      <w:pPr>
        <w:rPr>
          <w:color w:val="943634"/>
        </w:rPr>
      </w:pPr>
    </w:p>
    <w:sectPr w:rsidR="00083386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11.25pt;height:26.2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11.25pt;height:26.2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11.25pt;height:26.2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11.25pt;height:26.2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25pt;height:31.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8.75pt;height:31.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75pt;height:31.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/>
  <w:rsids>
    <w:rsidRoot w:val="00E1585B"/>
    <w:rsid w:val="000004C7"/>
    <w:rsid w:val="00007C1D"/>
    <w:rsid w:val="00010201"/>
    <w:rsid w:val="0001411C"/>
    <w:rsid w:val="00033010"/>
    <w:rsid w:val="0004026E"/>
    <w:rsid w:val="0005265A"/>
    <w:rsid w:val="0005745D"/>
    <w:rsid w:val="00077C52"/>
    <w:rsid w:val="00083386"/>
    <w:rsid w:val="000867FC"/>
    <w:rsid w:val="00091313"/>
    <w:rsid w:val="000A3E8F"/>
    <w:rsid w:val="000B177C"/>
    <w:rsid w:val="000B39CB"/>
    <w:rsid w:val="000B4DDF"/>
    <w:rsid w:val="000B6618"/>
    <w:rsid w:val="000C72A0"/>
    <w:rsid w:val="000D7342"/>
    <w:rsid w:val="000E32FB"/>
    <w:rsid w:val="0011577C"/>
    <w:rsid w:val="00117FB5"/>
    <w:rsid w:val="001372B6"/>
    <w:rsid w:val="00137F1C"/>
    <w:rsid w:val="001477A3"/>
    <w:rsid w:val="001908BA"/>
    <w:rsid w:val="001924FA"/>
    <w:rsid w:val="001A40BE"/>
    <w:rsid w:val="001B2296"/>
    <w:rsid w:val="001C1288"/>
    <w:rsid w:val="001C343F"/>
    <w:rsid w:val="001C5FAF"/>
    <w:rsid w:val="001D4F56"/>
    <w:rsid w:val="001E1CEA"/>
    <w:rsid w:val="001E5BA7"/>
    <w:rsid w:val="001E6204"/>
    <w:rsid w:val="001F095E"/>
    <w:rsid w:val="00202DF0"/>
    <w:rsid w:val="00226E89"/>
    <w:rsid w:val="00230C26"/>
    <w:rsid w:val="00232EC3"/>
    <w:rsid w:val="00236F5C"/>
    <w:rsid w:val="00237164"/>
    <w:rsid w:val="002455A0"/>
    <w:rsid w:val="0024760E"/>
    <w:rsid w:val="00250834"/>
    <w:rsid w:val="00252D2F"/>
    <w:rsid w:val="00265CB9"/>
    <w:rsid w:val="00266539"/>
    <w:rsid w:val="00271387"/>
    <w:rsid w:val="00273F55"/>
    <w:rsid w:val="002819D7"/>
    <w:rsid w:val="00282F1B"/>
    <w:rsid w:val="00291447"/>
    <w:rsid w:val="002A2F60"/>
    <w:rsid w:val="002C7D24"/>
    <w:rsid w:val="002D0112"/>
    <w:rsid w:val="002D266C"/>
    <w:rsid w:val="002E6E2F"/>
    <w:rsid w:val="002F75E0"/>
    <w:rsid w:val="00301DA1"/>
    <w:rsid w:val="0031367C"/>
    <w:rsid w:val="00320CAE"/>
    <w:rsid w:val="00324A3C"/>
    <w:rsid w:val="00353014"/>
    <w:rsid w:val="00353ED1"/>
    <w:rsid w:val="00362698"/>
    <w:rsid w:val="00363394"/>
    <w:rsid w:val="003721FE"/>
    <w:rsid w:val="00380924"/>
    <w:rsid w:val="003850E3"/>
    <w:rsid w:val="00385A5A"/>
    <w:rsid w:val="00391452"/>
    <w:rsid w:val="00393160"/>
    <w:rsid w:val="00396FE4"/>
    <w:rsid w:val="003A0A1C"/>
    <w:rsid w:val="003A2541"/>
    <w:rsid w:val="003A65C2"/>
    <w:rsid w:val="003A735D"/>
    <w:rsid w:val="003B4972"/>
    <w:rsid w:val="003B5702"/>
    <w:rsid w:val="003C0AFC"/>
    <w:rsid w:val="003C3820"/>
    <w:rsid w:val="003C5409"/>
    <w:rsid w:val="003C5694"/>
    <w:rsid w:val="003C72EF"/>
    <w:rsid w:val="003E240D"/>
    <w:rsid w:val="003E690C"/>
    <w:rsid w:val="003F72E0"/>
    <w:rsid w:val="00402220"/>
    <w:rsid w:val="00410B5B"/>
    <w:rsid w:val="00411A9E"/>
    <w:rsid w:val="00415B21"/>
    <w:rsid w:val="00417D6A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710F3"/>
    <w:rsid w:val="00490693"/>
    <w:rsid w:val="004A490A"/>
    <w:rsid w:val="004A6E7B"/>
    <w:rsid w:val="004B55C1"/>
    <w:rsid w:val="004D50A6"/>
    <w:rsid w:val="004D5429"/>
    <w:rsid w:val="004E2551"/>
    <w:rsid w:val="004E74CF"/>
    <w:rsid w:val="00502236"/>
    <w:rsid w:val="00503FA7"/>
    <w:rsid w:val="0050555D"/>
    <w:rsid w:val="00510B98"/>
    <w:rsid w:val="005148EB"/>
    <w:rsid w:val="00523041"/>
    <w:rsid w:val="005517C1"/>
    <w:rsid w:val="005618A5"/>
    <w:rsid w:val="00561C99"/>
    <w:rsid w:val="00571ACE"/>
    <w:rsid w:val="00577F3A"/>
    <w:rsid w:val="00592591"/>
    <w:rsid w:val="005A2C2B"/>
    <w:rsid w:val="005B1D69"/>
    <w:rsid w:val="005B2B27"/>
    <w:rsid w:val="005C25ED"/>
    <w:rsid w:val="005C61B6"/>
    <w:rsid w:val="006008FA"/>
    <w:rsid w:val="0061129F"/>
    <w:rsid w:val="00623211"/>
    <w:rsid w:val="006255F2"/>
    <w:rsid w:val="00625C97"/>
    <w:rsid w:val="00630469"/>
    <w:rsid w:val="0063132F"/>
    <w:rsid w:val="00631737"/>
    <w:rsid w:val="006363D5"/>
    <w:rsid w:val="006567F0"/>
    <w:rsid w:val="00681886"/>
    <w:rsid w:val="006A0E8B"/>
    <w:rsid w:val="006B20D6"/>
    <w:rsid w:val="006C5987"/>
    <w:rsid w:val="006C71EE"/>
    <w:rsid w:val="006D7378"/>
    <w:rsid w:val="006E7462"/>
    <w:rsid w:val="006F24EE"/>
    <w:rsid w:val="007031FC"/>
    <w:rsid w:val="00710539"/>
    <w:rsid w:val="00710C04"/>
    <w:rsid w:val="00726528"/>
    <w:rsid w:val="00742A71"/>
    <w:rsid w:val="00742E26"/>
    <w:rsid w:val="007443E7"/>
    <w:rsid w:val="00744F35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5C5C"/>
    <w:rsid w:val="00797ECF"/>
    <w:rsid w:val="007A5176"/>
    <w:rsid w:val="007C4E91"/>
    <w:rsid w:val="007D5790"/>
    <w:rsid w:val="007E3DB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2893"/>
    <w:rsid w:val="00853925"/>
    <w:rsid w:val="00857751"/>
    <w:rsid w:val="00861167"/>
    <w:rsid w:val="0086385C"/>
    <w:rsid w:val="00863D21"/>
    <w:rsid w:val="00870572"/>
    <w:rsid w:val="00871BE9"/>
    <w:rsid w:val="008852D6"/>
    <w:rsid w:val="0088572C"/>
    <w:rsid w:val="008952D2"/>
    <w:rsid w:val="008A3DEA"/>
    <w:rsid w:val="008B1186"/>
    <w:rsid w:val="008B62CF"/>
    <w:rsid w:val="008D0A06"/>
    <w:rsid w:val="008E1AD7"/>
    <w:rsid w:val="008F05CE"/>
    <w:rsid w:val="008F1CDA"/>
    <w:rsid w:val="0091255B"/>
    <w:rsid w:val="0092733A"/>
    <w:rsid w:val="0094168C"/>
    <w:rsid w:val="0099335F"/>
    <w:rsid w:val="009B3196"/>
    <w:rsid w:val="009B7F05"/>
    <w:rsid w:val="009C5DBD"/>
    <w:rsid w:val="009D0924"/>
    <w:rsid w:val="009D201F"/>
    <w:rsid w:val="009D35DE"/>
    <w:rsid w:val="009D6CB4"/>
    <w:rsid w:val="00A03645"/>
    <w:rsid w:val="00A1517C"/>
    <w:rsid w:val="00A2227F"/>
    <w:rsid w:val="00A41DD4"/>
    <w:rsid w:val="00A62434"/>
    <w:rsid w:val="00A64404"/>
    <w:rsid w:val="00A77F00"/>
    <w:rsid w:val="00A8349D"/>
    <w:rsid w:val="00A864F8"/>
    <w:rsid w:val="00A904D9"/>
    <w:rsid w:val="00A91585"/>
    <w:rsid w:val="00AA79D3"/>
    <w:rsid w:val="00AB2142"/>
    <w:rsid w:val="00AB2322"/>
    <w:rsid w:val="00AC6274"/>
    <w:rsid w:val="00AC6833"/>
    <w:rsid w:val="00AC7E59"/>
    <w:rsid w:val="00AD4E39"/>
    <w:rsid w:val="00AE15CC"/>
    <w:rsid w:val="00AE4F23"/>
    <w:rsid w:val="00AF4CDE"/>
    <w:rsid w:val="00B11673"/>
    <w:rsid w:val="00B12616"/>
    <w:rsid w:val="00B1431D"/>
    <w:rsid w:val="00B14B79"/>
    <w:rsid w:val="00B17B1C"/>
    <w:rsid w:val="00B31E5F"/>
    <w:rsid w:val="00B4459F"/>
    <w:rsid w:val="00B528AC"/>
    <w:rsid w:val="00B56C8B"/>
    <w:rsid w:val="00B701B3"/>
    <w:rsid w:val="00B71ED6"/>
    <w:rsid w:val="00B76A7C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0369B"/>
    <w:rsid w:val="00C16716"/>
    <w:rsid w:val="00C228E5"/>
    <w:rsid w:val="00C261B9"/>
    <w:rsid w:val="00C33F7C"/>
    <w:rsid w:val="00C439F1"/>
    <w:rsid w:val="00C51A6A"/>
    <w:rsid w:val="00C520B9"/>
    <w:rsid w:val="00C55062"/>
    <w:rsid w:val="00C6526C"/>
    <w:rsid w:val="00C6788A"/>
    <w:rsid w:val="00C80F9B"/>
    <w:rsid w:val="00C817BE"/>
    <w:rsid w:val="00C97806"/>
    <w:rsid w:val="00CA0AFF"/>
    <w:rsid w:val="00CA32FF"/>
    <w:rsid w:val="00CB2DF8"/>
    <w:rsid w:val="00CB3DC2"/>
    <w:rsid w:val="00CD022C"/>
    <w:rsid w:val="00CD0292"/>
    <w:rsid w:val="00CD24F1"/>
    <w:rsid w:val="00CD6E39"/>
    <w:rsid w:val="00CE09E3"/>
    <w:rsid w:val="00CF2F4C"/>
    <w:rsid w:val="00CF396F"/>
    <w:rsid w:val="00D21433"/>
    <w:rsid w:val="00D26A85"/>
    <w:rsid w:val="00D31B55"/>
    <w:rsid w:val="00D33599"/>
    <w:rsid w:val="00D354AE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A39DD"/>
    <w:rsid w:val="00DB305C"/>
    <w:rsid w:val="00DB36E5"/>
    <w:rsid w:val="00DB6C79"/>
    <w:rsid w:val="00DC6ED2"/>
    <w:rsid w:val="00DE0003"/>
    <w:rsid w:val="00DE136A"/>
    <w:rsid w:val="00DE2180"/>
    <w:rsid w:val="00DE2ACE"/>
    <w:rsid w:val="00DE2B58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47B5"/>
    <w:rsid w:val="00E36C0F"/>
    <w:rsid w:val="00E36E8C"/>
    <w:rsid w:val="00E40AA9"/>
    <w:rsid w:val="00E41506"/>
    <w:rsid w:val="00E517E4"/>
    <w:rsid w:val="00E52B78"/>
    <w:rsid w:val="00E62E75"/>
    <w:rsid w:val="00E72E67"/>
    <w:rsid w:val="00E74E5F"/>
    <w:rsid w:val="00E75DDE"/>
    <w:rsid w:val="00E76044"/>
    <w:rsid w:val="00E90599"/>
    <w:rsid w:val="00E95DC4"/>
    <w:rsid w:val="00EA0AB4"/>
    <w:rsid w:val="00EA5DC0"/>
    <w:rsid w:val="00EA6454"/>
    <w:rsid w:val="00EA656A"/>
    <w:rsid w:val="00EE310B"/>
    <w:rsid w:val="00EE3F54"/>
    <w:rsid w:val="00EE689E"/>
    <w:rsid w:val="00EF6623"/>
    <w:rsid w:val="00F00A5D"/>
    <w:rsid w:val="00F07FAA"/>
    <w:rsid w:val="00F2198B"/>
    <w:rsid w:val="00F4009F"/>
    <w:rsid w:val="00F464B1"/>
    <w:rsid w:val="00F50229"/>
    <w:rsid w:val="00F52356"/>
    <w:rsid w:val="00F60232"/>
    <w:rsid w:val="00FA39EE"/>
    <w:rsid w:val="00FB379A"/>
    <w:rsid w:val="00FC1DC8"/>
    <w:rsid w:val="00FD519A"/>
    <w:rsid w:val="00FD6F57"/>
    <w:rsid w:val="00FE0E9F"/>
    <w:rsid w:val="00FE1B1B"/>
    <w:rsid w:val="00FE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F7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97A1-927C-4EDF-A9AD-73CA1DAE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2014-10-10T10:24:00Z</cp:lastPrinted>
  <dcterms:created xsi:type="dcterms:W3CDTF">2015-10-07T15:35:00Z</dcterms:created>
  <dcterms:modified xsi:type="dcterms:W3CDTF">2015-10-07T15:35:00Z</dcterms:modified>
  <cp:category>www.sorubak.com</cp:category>
</cp:coreProperties>
</file>