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74" w:rsidRPr="00B33A80" w:rsidRDefault="002A6474" w:rsidP="00C16A82">
      <w:pPr>
        <w:rPr>
          <w:rFonts w:ascii="Hand writing Mutlu" w:hAnsi="Hand writing Mutlu"/>
          <w:lang w:val="tr-TR"/>
        </w:rPr>
      </w:pP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U   mut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Umut  Umut Umut Umut Umut Umut Umut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                               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                                     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u  nu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unu unu unu unu unu unu unu unu unu unu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                                  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tu  tum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tutum tutum tutum tutum tutum tutum tutum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                            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mut   lu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mutlu mutlu mutlu mutlu mutlu mutlu mutlu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          mut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armut armut armut armut armut armut armut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                                     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tut                                 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                                     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mum                                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 xml:space="preserve">                                                     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  <w:sectPr w:rsidR="002A6474" w:rsidRPr="00B33A80" w:rsidSect="00C16A82">
          <w:pgSz w:w="12240" w:h="15840"/>
          <w:pgMar w:top="709" w:right="333" w:bottom="426" w:left="851" w:header="708" w:footer="708" w:gutter="0"/>
          <w:pgBorders w:offsetFrom="page">
            <w:top w:val="flowersDaisies" w:sz="12" w:space="24" w:color="auto"/>
            <w:left w:val="flowersDaisies" w:sz="12" w:space="24" w:color="auto"/>
            <w:bottom w:val="flowersDaisies" w:sz="12" w:space="24" w:color="auto"/>
            <w:right w:val="flowersDaisies" w:sz="12" w:space="24" w:color="auto"/>
          </w:pgBorders>
          <w:cols w:space="708"/>
          <w:docGrid w:linePitch="360"/>
        </w:sectPr>
      </w:pP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UMUT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Umut mum al.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Umut annenle unu ele.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Mutlu mutlu ele.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Anne ile armut tut.</w:t>
      </w:r>
    </w:p>
    <w:p w:rsidR="002A6474" w:rsidRPr="00B33A80" w:rsidRDefault="002A6474" w:rsidP="00C16A82">
      <w:pPr>
        <w:rPr>
          <w:rFonts w:ascii="Hand writing Mutlu" w:hAnsi="Hand writing Mutlu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Armut ile elma tut.</w:t>
      </w:r>
    </w:p>
    <w:p w:rsidR="002A6474" w:rsidRPr="00B33A80" w:rsidRDefault="002A6474" w:rsidP="00C16A82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/>
          <w:sz w:val="44"/>
          <w:szCs w:val="44"/>
          <w:lang w:val="tr-TR"/>
        </w:rPr>
        <w:t>Tutumlu ol.</w:t>
      </w:r>
    </w:p>
    <w:p w:rsidR="002A6474" w:rsidRPr="00B33A80" w:rsidRDefault="002A6474" w:rsidP="00C16A82">
      <w:pPr>
        <w:rPr>
          <w:rFonts w:ascii="Hand writing Mutlu" w:hAnsi="Hand writing Mutlu"/>
          <w:noProof/>
        </w:rPr>
      </w:pPr>
      <w:r w:rsidRPr="00B33A80">
        <w:rPr>
          <w:rFonts w:ascii="Hand writing Mutlu" w:hAnsi="Hand writing Mutlu"/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http://t3.gstatic.com/images?q=tbn:ANd9GcSjAxPF4l8cv1DOAXvOEZXzL8uX7RQJdkUBobFTPDKuDiQbb5S-Ng" style="width:99pt;height:141pt;visibility:visible">
            <v:imagedata r:id="rId4" o:title=""/>
          </v:shape>
        </w:pict>
      </w:r>
    </w:p>
    <w:p w:rsidR="002A6474" w:rsidRPr="00B33A80" w:rsidRDefault="002A6474" w:rsidP="00C16A82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                    </w:t>
      </w:r>
      <w:r w:rsidRPr="00B33A80">
        <w:rPr>
          <w:rFonts w:ascii="Hand writing Mutlu" w:hAnsi="Hand writing Mutlu"/>
          <w:noProof/>
          <w:lang w:val="tr-TR" w:eastAsia="tr-TR"/>
        </w:rPr>
        <w:pict>
          <v:shape id="Picture 4" o:spid="_x0000_i1026" type="#_x0000_t75" alt="http://t2.gstatic.com/images?q=tbn:ANd9GcRe8EsygFFCUdDmv7B2tmMA7lnD6GjHY9iaBF30ZzCp2jd5vRaXnA" style="width:116.25pt;height:148.5pt;visibility:visible">
            <v:imagedata r:id="rId5" o:title=""/>
          </v:shape>
        </w:pict>
      </w:r>
    </w:p>
    <w:p w:rsidR="002A6474" w:rsidRPr="00B33A80" w:rsidRDefault="002A6474" w:rsidP="00C16A82">
      <w:pPr>
        <w:rPr>
          <w:rFonts w:ascii="Hand writing Mutlu" w:hAnsi="Hand writing Mutlu" w:cs="Calibri"/>
          <w:sz w:val="44"/>
          <w:szCs w:val="44"/>
          <w:lang w:val="tr-TR"/>
        </w:rPr>
        <w:sectPr w:rsidR="002A6474" w:rsidRPr="00B33A80" w:rsidSect="00B7560E">
          <w:type w:val="continuous"/>
          <w:pgSz w:w="12240" w:h="15840"/>
          <w:pgMar w:top="709" w:right="333" w:bottom="426" w:left="851" w:header="708" w:footer="708" w:gutter="0"/>
          <w:pgBorders w:offsetFrom="page">
            <w:top w:val="flowersDaisies" w:sz="12" w:space="24" w:color="auto"/>
            <w:left w:val="flowersDaisies" w:sz="12" w:space="24" w:color="auto"/>
            <w:bottom w:val="flowersDaisies" w:sz="12" w:space="24" w:color="auto"/>
            <w:right w:val="flowersDaisies" w:sz="12" w:space="24" w:color="auto"/>
          </w:pgBorders>
          <w:cols w:num="2" w:space="708"/>
          <w:docGrid w:linePitch="360"/>
        </w:sectPr>
      </w:pPr>
    </w:p>
    <w:p w:rsidR="002A6474" w:rsidRPr="00B33A80" w:rsidRDefault="002A6474" w:rsidP="00C83785">
      <w:pPr>
        <w:jc w:val="center"/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>TUTUMLU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Onur , mumu  atma.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Annem  mumu  arar.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Unutma , tutumlu  ol.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Tuna  ile  Nuri  tutumlu.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Onur , tutumlu ol.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Tutumlu  ol , mutlu  ol.</w:t>
      </w:r>
    </w:p>
    <w:p w:rsidR="002A6474" w:rsidRPr="00B33A80" w:rsidRDefault="002A6474" w:rsidP="00C83785">
      <w:pPr>
        <w:jc w:val="center"/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>UMUT   İLE  MURAT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Umut  elma  ile  armut  al.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Murat  limonu  unutma.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Taner  elma ile  armut  tart.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Taner , onlar  ne  tuttu ?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On  lira  tuttu.</w:t>
      </w:r>
    </w:p>
    <w:p w:rsidR="002A6474" w:rsidRPr="00B33A80" w:rsidRDefault="002A6474" w:rsidP="00C83785">
      <w:pPr>
        <w:rPr>
          <w:rFonts w:ascii="Hand writing Mutlu" w:hAnsi="Hand writing Mutlu" w:cs="Calibri"/>
          <w:sz w:val="44"/>
          <w:szCs w:val="44"/>
          <w:lang w:val="tr-TR"/>
        </w:rPr>
      </w:pPr>
      <w:r w:rsidRPr="00B33A80">
        <w:rPr>
          <w:rFonts w:ascii="Hand writing Mutlu" w:hAnsi="Hand writing Mutlu" w:cs="Calibri"/>
          <w:sz w:val="44"/>
          <w:szCs w:val="44"/>
          <w:lang w:val="tr-TR"/>
        </w:rPr>
        <w:t xml:space="preserve"> Murat  limonu  unuttu.</w:t>
      </w:r>
    </w:p>
    <w:sectPr w:rsidR="002A6474" w:rsidRPr="00B33A80" w:rsidSect="006E0276">
      <w:type w:val="continuous"/>
      <w:pgSz w:w="12240" w:h="15840"/>
      <w:pgMar w:top="709" w:right="333" w:bottom="426" w:left="851" w:header="708" w:footer="708" w:gutter="0"/>
      <w:pgBorders w:offsetFrom="page">
        <w:top w:val="flowersDaisies" w:sz="12" w:space="24" w:color="auto"/>
        <w:left w:val="flowersDaisies" w:sz="12" w:space="24" w:color="auto"/>
        <w:bottom w:val="flowersDaisies" w:sz="12" w:space="24" w:color="auto"/>
        <w:right w:val="flowersDaisie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6A82"/>
    <w:rsid w:val="001C1C1B"/>
    <w:rsid w:val="002A6474"/>
    <w:rsid w:val="006E0276"/>
    <w:rsid w:val="009768F5"/>
    <w:rsid w:val="00A010C3"/>
    <w:rsid w:val="00B33A80"/>
    <w:rsid w:val="00B7560E"/>
    <w:rsid w:val="00BF1596"/>
    <w:rsid w:val="00C13D6C"/>
    <w:rsid w:val="00C16A82"/>
    <w:rsid w:val="00C45D72"/>
    <w:rsid w:val="00C83785"/>
    <w:rsid w:val="00F24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D72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7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56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3</Pages>
  <Words>176</Words>
  <Characters>1009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>www.sorubak.com</cp:keywords>
  <dc:description/>
  <cp:lastModifiedBy>EDANUR HANIM</cp:lastModifiedBy>
  <cp:revision>8</cp:revision>
  <cp:lastPrinted>2011-11-24T08:50:00Z</cp:lastPrinted>
  <dcterms:created xsi:type="dcterms:W3CDTF">2011-11-23T17:48:00Z</dcterms:created>
  <dcterms:modified xsi:type="dcterms:W3CDTF">2011-12-01T19:52:00Z</dcterms:modified>
  <cp:contentType>Sorubak.Com</cp:contentType>
</cp:coreProperties>
</file>