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053" w:rsidRDefault="00FE1053"/>
    <w:p w:rsidR="00FE1053" w:rsidRDefault="00FE1053"/>
    <w:p w:rsidR="00FE1053" w:rsidRPr="00B75435" w:rsidRDefault="00FE1053" w:rsidP="001B4D30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FE1053" w:rsidRPr="007702E7" w:rsidRDefault="00FE1053" w:rsidP="001B4D30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FE1053" w:rsidRPr="007702E7" w:rsidRDefault="00FE1053" w:rsidP="001B4D30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026" style="position:absolute;margin-left:351.9pt;margin-top:10pt;width:170.1pt;height:36pt;z-index:251550720" coordorigin="1413,7777" coordsize="9004,600">
            <v:line id="_x0000_s1027" style="position:absolute" from="1413,7777" to="10413,7777" strokecolor="green"/>
            <v:line id="_x0000_s1028" style="position:absolute" from="1413,7957" to="10413,7957" strokecolor="green"/>
            <v:line id="_x0000_s1029" style="position:absolute" from="1417,8197" to="10417,8197" strokecolor="green"/>
            <v:line id="_x0000_s1030" style="position:absolute" from="1417,8377" to="10417,8377" strokecolor="green"/>
            <v:line id="_x0000_s1031" style="position:absolute" from="10417,7777" to="10417,8344" strokecolor="green"/>
            <v:line id="_x0000_s103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33" style="position:absolute;margin-left:171.9pt;margin-top:9.15pt;width:170.1pt;height:36pt;z-index:251549696" coordorigin="1413,7777" coordsize="9004,600">
            <v:line id="_x0000_s1034" style="position:absolute" from="1413,7777" to="10413,7777" strokecolor="green"/>
            <v:line id="_x0000_s1035" style="position:absolute" from="1413,7957" to="10413,7957" strokecolor="green"/>
            <v:line id="_x0000_s1036" style="position:absolute" from="1417,8197" to="10417,8197" strokecolor="green"/>
            <v:line id="_x0000_s1037" style="position:absolute" from="1417,8377" to="10417,8377" strokecolor="green"/>
            <v:line id="_x0000_s1038" style="position:absolute" from="10417,7777" to="10417,8344" strokecolor="green"/>
            <v:line id="_x0000_s103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40" style="position:absolute;margin-left:-9pt;margin-top:9.15pt;width:170.1pt;height:36pt;z-index:251547648" coordorigin="1413,7777" coordsize="9004,600">
            <v:line id="_x0000_s1041" style="position:absolute" from="1413,7777" to="10413,7777" strokecolor="green"/>
            <v:line id="_x0000_s1042" style="position:absolute" from="1413,7957" to="10413,7957" strokecolor="green"/>
            <v:line id="_x0000_s1043" style="position:absolute" from="1417,8197" to="10417,8197" strokecolor="green"/>
            <v:line id="_x0000_s1044" style="position:absolute" from="1417,8377" to="10417,8377" strokecolor="green"/>
            <v:line id="_x0000_s1045" style="position:absolute" from="10417,7777" to="10417,8344" strokecolor="green"/>
            <v:line id="_x0000_s104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na-ne-li</w:t>
      </w:r>
      <w:r>
        <w:rPr>
          <w:rFonts w:ascii="Hand writing Mutlu" w:hAnsi="Hand writing Mutlu"/>
          <w:iCs/>
          <w:sz w:val="60"/>
          <w:szCs w:val="60"/>
        </w:rPr>
        <w:tab/>
        <w:t xml:space="preserve">   na-ne-ni     ta-ne-li</w:t>
      </w:r>
    </w:p>
    <w:p w:rsidR="00FE1053" w:rsidRPr="007702E7" w:rsidRDefault="00FE1053" w:rsidP="001B4D30"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7" type="#_x0000_t67" style="position:absolute;margin-left:81pt;margin-top:.55pt;width:9pt;height:18pt;z-index:251554816" fillcolor="red"/>
        </w:pict>
      </w:r>
      <w:r>
        <w:rPr>
          <w:noProof/>
        </w:rPr>
        <w:pict>
          <v:shape id="_x0000_s1048" type="#_x0000_t67" style="position:absolute;margin-left:252pt;margin-top:.55pt;width:9pt;height:18pt;z-index:251548672" fillcolor="red"/>
        </w:pict>
      </w:r>
      <w:r>
        <w:rPr>
          <w:noProof/>
        </w:rPr>
        <w:pict>
          <v:shape id="_x0000_s1049" type="#_x0000_t67" style="position:absolute;margin-left:414pt;margin-top:.55pt;width:9pt;height:18pt;z-index:251555840" fillcolor="red"/>
        </w:pict>
      </w:r>
    </w:p>
    <w:p w:rsidR="00FE1053" w:rsidRDefault="00FE1053" w:rsidP="001B4D30"/>
    <w:p w:rsidR="00FE1053" w:rsidRDefault="00FE1053" w:rsidP="001B4D30">
      <w:r>
        <w:rPr>
          <w:noProof/>
        </w:rPr>
        <w:pict>
          <v:group id="_x0000_s1050" style="position:absolute;margin-left:171pt;margin-top:3.2pt;width:170.1pt;height:36pt;z-index:251552768" coordorigin="1413,7777" coordsize="9004,600">
            <v:line id="_x0000_s1051" style="position:absolute" from="1413,7777" to="10413,7777" strokecolor="green"/>
            <v:line id="_x0000_s1052" style="position:absolute" from="1413,7957" to="10413,7957" strokecolor="green"/>
            <v:line id="_x0000_s1053" style="position:absolute" from="1417,8197" to="10417,8197" strokecolor="green"/>
            <v:line id="_x0000_s1054" style="position:absolute" from="1417,8377" to="10417,8377" strokecolor="green"/>
            <v:line id="_x0000_s1055" style="position:absolute" from="10417,7777" to="10417,8344" strokecolor="green"/>
            <v:line id="_x0000_s105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57" style="position:absolute;margin-left:351.9pt;margin-top:3.2pt;width:170.1pt;height:36pt;z-index:251553792" coordorigin="1413,7777" coordsize="9004,600">
            <v:line id="_x0000_s1058" style="position:absolute" from="1413,7777" to="10413,7777" strokecolor="green"/>
            <v:line id="_x0000_s1059" style="position:absolute" from="1413,7957" to="10413,7957" strokecolor="green"/>
            <v:line id="_x0000_s1060" style="position:absolute" from="1417,8197" to="10417,8197" strokecolor="green"/>
            <v:line id="_x0000_s1061" style="position:absolute" from="1417,8377" to="10417,8377" strokecolor="green"/>
            <v:line id="_x0000_s1062" style="position:absolute" from="10417,7777" to="10417,8344" strokecolor="green"/>
            <v:line id="_x0000_s106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64" style="position:absolute;margin-left:-9pt;margin-top:3.2pt;width:170.1pt;height:36pt;z-index:251551744" coordorigin="1413,7777" coordsize="9004,600">
            <v:line id="_x0000_s1065" style="position:absolute" from="1413,7777" to="10413,7777" strokecolor="green"/>
            <v:line id="_x0000_s1066" style="position:absolute" from="1413,7957" to="10413,7957" strokecolor="green"/>
            <v:line id="_x0000_s1067" style="position:absolute" from="1417,8197" to="10417,8197" strokecolor="green"/>
            <v:line id="_x0000_s1068" style="position:absolute" from="1417,8377" to="10417,8377" strokecolor="green"/>
            <v:line id="_x0000_s1069" style="position:absolute" from="10417,7777" to="10417,8344" strokecolor="green"/>
            <v:line id="_x0000_s1070" style="position:absolute" from="1417,7777" to="1417,8344" strokecolor="green"/>
            <w10:wrap side="left"/>
          </v:group>
        </w:pict>
      </w:r>
    </w:p>
    <w:p w:rsidR="00FE1053" w:rsidRDefault="00FE1053" w:rsidP="001B4D30"/>
    <w:p w:rsidR="00FE1053" w:rsidRDefault="00FE1053" w:rsidP="001B4D30"/>
    <w:p w:rsidR="00FE1053" w:rsidRDefault="00FE1053" w:rsidP="001B4D30"/>
    <w:p w:rsidR="00FE1053" w:rsidRDefault="00FE1053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071" type="#_x0000_t67" style="position:absolute;margin-left:6in;margin-top:47.15pt;width:9pt;height:18pt;z-index:251565056" fillcolor="red"/>
        </w:pict>
      </w:r>
      <w:r>
        <w:rPr>
          <w:noProof/>
        </w:rPr>
        <w:pict>
          <v:shape id="_x0000_s1072" type="#_x0000_t67" style="position:absolute;margin-left:252pt;margin-top:47.15pt;width:9pt;height:18pt;z-index:251564032" fillcolor="red"/>
        </w:pict>
      </w:r>
      <w:r>
        <w:rPr>
          <w:noProof/>
        </w:rPr>
        <w:pict>
          <v:shape id="_x0000_s1073" type="#_x0000_t67" style="position:absolute;margin-left:81pt;margin-top:48pt;width:9pt;height:18pt;z-index:251563008" fillcolor="red"/>
        </w:pict>
      </w:r>
      <w:r>
        <w:rPr>
          <w:noProof/>
        </w:rPr>
        <w:pict>
          <v:group id="_x0000_s1074" style="position:absolute;margin-left:351pt;margin-top:70.75pt;width:170.1pt;height:36pt;z-index:251561984" coordorigin="1413,7777" coordsize="9004,600">
            <v:line id="_x0000_s1075" style="position:absolute" from="1413,7777" to="10413,7777" strokecolor="green"/>
            <v:line id="_x0000_s1076" style="position:absolute" from="1413,7957" to="10413,7957" strokecolor="green"/>
            <v:line id="_x0000_s1077" style="position:absolute" from="1417,8197" to="10417,8197" strokecolor="green"/>
            <v:line id="_x0000_s1078" style="position:absolute" from="1417,8377" to="10417,8377" strokecolor="green"/>
            <v:line id="_x0000_s1079" style="position:absolute" from="10417,7777" to="10417,8344" strokecolor="green"/>
            <v:line id="_x0000_s108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81" style="position:absolute;margin-left:171pt;margin-top:70.75pt;width:170.1pt;height:36pt;z-index:251560960" coordorigin="1413,7777" coordsize="9004,600">
            <v:line id="_x0000_s1082" style="position:absolute" from="1413,7777" to="10413,7777" strokecolor="green"/>
            <v:line id="_x0000_s1083" style="position:absolute" from="1413,7957" to="10413,7957" strokecolor="green"/>
            <v:line id="_x0000_s1084" style="position:absolute" from="1417,8197" to="10417,8197" strokecolor="green"/>
            <v:line id="_x0000_s1085" style="position:absolute" from="1417,8377" to="10417,8377" strokecolor="green"/>
            <v:line id="_x0000_s1086" style="position:absolute" from="10417,7777" to="10417,8344" strokecolor="green"/>
            <v:line id="_x0000_s108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88" style="position:absolute;margin-left:-9pt;margin-top:70.75pt;width:170.1pt;height:36pt;z-index:251559936" coordorigin="1413,7777" coordsize="9004,600">
            <v:line id="_x0000_s1089" style="position:absolute" from="1413,7777" to="10413,7777" strokecolor="green"/>
            <v:line id="_x0000_s1090" style="position:absolute" from="1413,7957" to="10413,7957" strokecolor="green"/>
            <v:line id="_x0000_s1091" style="position:absolute" from="1417,8197" to="10417,8197" strokecolor="green"/>
            <v:line id="_x0000_s1092" style="position:absolute" from="1417,8377" to="10417,8377" strokecolor="green"/>
            <v:line id="_x0000_s1093" style="position:absolute" from="10417,7777" to="10417,8344" strokecolor="green"/>
            <v:line id="_x0000_s109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095" style="position:absolute;margin-left:351pt;margin-top:7.75pt;width:170.1pt;height:36pt;z-index:251558912" coordorigin="1413,7777" coordsize="9004,600">
            <v:line id="_x0000_s1096" style="position:absolute" from="1413,7777" to="10413,7777" strokecolor="green"/>
            <v:line id="_x0000_s1097" style="position:absolute" from="1413,7957" to="10413,7957" strokecolor="green"/>
            <v:line id="_x0000_s1098" style="position:absolute" from="1417,8197" to="10417,8197" strokecolor="green"/>
            <v:line id="_x0000_s1099" style="position:absolute" from="1417,8377" to="10417,8377" strokecolor="green"/>
            <v:line id="_x0000_s1100" style="position:absolute" from="10417,7777" to="10417,8344" strokecolor="green"/>
            <v:line id="_x0000_s110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2" style="position:absolute;margin-left:171pt;margin-top:7.75pt;width:170.1pt;height:36pt;z-index:251557888" coordorigin="1413,7777" coordsize="9004,600">
            <v:line id="_x0000_s1103" style="position:absolute" from="1413,7777" to="10413,7777" strokecolor="green"/>
            <v:line id="_x0000_s1104" style="position:absolute" from="1413,7957" to="10413,7957" strokecolor="green"/>
            <v:line id="_x0000_s1105" style="position:absolute" from="1417,8197" to="10417,8197" strokecolor="green"/>
            <v:line id="_x0000_s1106" style="position:absolute" from="1417,8377" to="10417,8377" strokecolor="green"/>
            <v:line id="_x0000_s1107" style="position:absolute" from="10417,7777" to="10417,8344" strokecolor="green"/>
            <v:line id="_x0000_s110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09" style="position:absolute;margin-left:-9pt;margin-top:8.95pt;width:170.1pt;height:36pt;z-index:251556864" coordorigin="1413,7777" coordsize="9004,600">
            <v:line id="_x0000_s1110" style="position:absolute" from="1413,7777" to="10413,7777" strokecolor="green"/>
            <v:line id="_x0000_s1111" style="position:absolute" from="1413,7957" to="10413,7957" strokecolor="green"/>
            <v:line id="_x0000_s1112" style="position:absolute" from="1417,8197" to="10417,8197" strokecolor="green"/>
            <v:line id="_x0000_s1113" style="position:absolute" from="1417,8377" to="10417,8377" strokecolor="green"/>
            <v:line id="_x0000_s1114" style="position:absolute" from="10417,7777" to="10417,8344" strokecolor="green"/>
            <v:line id="_x0000_s111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ma-ma-na  ta-ti-le      ta-ti-li</w:t>
      </w:r>
    </w:p>
    <w:p w:rsidR="00FE1053" w:rsidRDefault="00FE1053" w:rsidP="00EB79FE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p w:rsidR="00FE1053" w:rsidRPr="00E5158A" w:rsidRDefault="00FE1053" w:rsidP="001B4D30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Default="00FE1053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116" type="#_x0000_t67" style="position:absolute;margin-left:63pt;margin-top:47.25pt;width:9pt;height:18pt;z-index:251570176" fillcolor="red"/>
        </w:pict>
      </w:r>
      <w:r>
        <w:rPr>
          <w:noProof/>
        </w:rPr>
        <w:pict>
          <v:group id="_x0000_s1117" style="position:absolute;margin-left:-9pt;margin-top:74.25pt;width:170.1pt;height:36pt;z-index:251569152" coordorigin="1413,7777" coordsize="9004,600">
            <v:line id="_x0000_s1118" style="position:absolute" from="1413,7777" to="10413,7777" strokecolor="green"/>
            <v:line id="_x0000_s1119" style="position:absolute" from="1413,7957" to="10413,7957" strokecolor="green"/>
            <v:line id="_x0000_s1120" style="position:absolute" from="1417,8197" to="10417,8197" strokecolor="green"/>
            <v:line id="_x0000_s1121" style="position:absolute" from="1417,8377" to="10417,8377" strokecolor="green"/>
            <v:line id="_x0000_s1122" style="position:absolute" from="10417,7777" to="10417,8344" strokecolor="green"/>
            <v:line id="_x0000_s112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24" style="position:absolute;margin-left:351pt;margin-top:7.85pt;width:170.1pt;height:36pt;z-index:251568128" coordorigin="1413,7777" coordsize="9004,600">
            <v:line id="_x0000_s1125" style="position:absolute" from="1413,7777" to="10413,7777" strokecolor="green"/>
            <v:line id="_x0000_s1126" style="position:absolute" from="1413,7957" to="10413,7957" strokecolor="green"/>
            <v:line id="_x0000_s1127" style="position:absolute" from="1417,8197" to="10417,8197" strokecolor="green"/>
            <v:line id="_x0000_s1128" style="position:absolute" from="1417,8377" to="10417,8377" strokecolor="green"/>
            <v:line id="_x0000_s1129" style="position:absolute" from="10417,7777" to="10417,8344" strokecolor="green"/>
            <v:line id="_x0000_s113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1" style="position:absolute;margin-left:171.9pt;margin-top:8.7pt;width:170.1pt;height:36pt;z-index:251567104" coordorigin="1413,7777" coordsize="9004,600">
            <v:line id="_x0000_s1132" style="position:absolute" from="1413,7777" to="10413,7777" strokecolor="green"/>
            <v:line id="_x0000_s1133" style="position:absolute" from="1413,7957" to="10413,7957" strokecolor="green"/>
            <v:line id="_x0000_s1134" style="position:absolute" from="1417,8197" to="10417,8197" strokecolor="green"/>
            <v:line id="_x0000_s1135" style="position:absolute" from="1417,8377" to="10417,8377" strokecolor="green"/>
            <v:line id="_x0000_s1136" style="position:absolute" from="10417,7777" to="10417,8344" strokecolor="green"/>
            <v:line id="_x0000_s113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38" style="position:absolute;margin-left:-8.1pt;margin-top:8.7pt;width:170.1pt;height:36pt;z-index:251566080" coordorigin="1413,7777" coordsize="9004,600">
            <v:line id="_x0000_s1139" style="position:absolute" from="1413,7777" to="10413,7777" strokecolor="green"/>
            <v:line id="_x0000_s1140" style="position:absolute" from="1413,7957" to="10413,7957" strokecolor="green"/>
            <v:line id="_x0000_s1141" style="position:absolute" from="1417,8197" to="10417,8197" strokecolor="green"/>
            <v:line id="_x0000_s1142" style="position:absolute" from="1417,8377" to="10417,8377" strokecolor="green"/>
            <v:line id="_x0000_s1143" style="position:absolute" from="10417,7777" to="10417,8344" strokecolor="green"/>
            <v:line id="_x0000_s114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an-ne-ne</w:t>
      </w:r>
      <w:r>
        <w:rPr>
          <w:rFonts w:ascii="Hand writing Mutlu" w:hAnsi="Hand writing Mutlu"/>
          <w:sz w:val="60"/>
          <w:szCs w:val="60"/>
        </w:rPr>
        <w:tab/>
        <w:t>an-ne-ni</w:t>
      </w:r>
      <w:r>
        <w:rPr>
          <w:rFonts w:ascii="Hand writing Mutlu" w:hAnsi="Hand writing Mutlu"/>
          <w:sz w:val="60"/>
          <w:szCs w:val="60"/>
        </w:rPr>
        <w:tab/>
        <w:t xml:space="preserve"> an-ne-mi </w:t>
      </w:r>
    </w:p>
    <w:p w:rsidR="00FE1053" w:rsidRPr="0094628D" w:rsidRDefault="00FE1053" w:rsidP="001B4D30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145" type="#_x0000_t67" style="position:absolute;margin-left:414pt;margin-top:.45pt;width:9pt;height:18pt;z-index:251574272" fillcolor="red"/>
        </w:pict>
      </w:r>
      <w:r>
        <w:rPr>
          <w:noProof/>
        </w:rPr>
        <w:pict>
          <v:shape id="_x0000_s1146" type="#_x0000_t67" style="position:absolute;margin-left:243pt;margin-top:.45pt;width:9pt;height:18pt;z-index:251573248" fillcolor="red"/>
        </w:pict>
      </w:r>
      <w:r>
        <w:rPr>
          <w:noProof/>
        </w:rPr>
        <w:pict>
          <v:group id="_x0000_s1147" style="position:absolute;margin-left:351pt;margin-top:27.45pt;width:170.1pt;height:36pt;z-index:251572224" coordorigin="1413,7777" coordsize="9004,600">
            <v:line id="_x0000_s1148" style="position:absolute" from="1413,7777" to="10413,7777" strokecolor="green"/>
            <v:line id="_x0000_s1149" style="position:absolute" from="1413,7957" to="10413,7957" strokecolor="green"/>
            <v:line id="_x0000_s1150" style="position:absolute" from="1417,8197" to="10417,8197" strokecolor="green"/>
            <v:line id="_x0000_s1151" style="position:absolute" from="1417,8377" to="10417,8377" strokecolor="green"/>
            <v:line id="_x0000_s1152" style="position:absolute" from="10417,7777" to="10417,8344" strokecolor="green"/>
            <v:line id="_x0000_s115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54" style="position:absolute;margin-left:171pt;margin-top:27.45pt;width:170.1pt;height:36pt;z-index:251571200" coordorigin="1413,7777" coordsize="9004,600">
            <v:line id="_x0000_s1155" style="position:absolute" from="1413,7777" to="10413,7777" strokecolor="green"/>
            <v:line id="_x0000_s1156" style="position:absolute" from="1413,7957" to="10413,7957" strokecolor="green"/>
            <v:line id="_x0000_s1157" style="position:absolute" from="1417,8197" to="10417,8197" strokecolor="green"/>
            <v:line id="_x0000_s1158" style="position:absolute" from="1417,8377" to="10417,8377" strokecolor="green"/>
            <v:line id="_x0000_s1159" style="position:absolute" from="10417,7777" to="10417,8344" strokecolor="green"/>
            <v:line id="_x0000_s116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1B4D30"/>
    <w:p w:rsidR="00FE1053" w:rsidRDefault="00FE1053" w:rsidP="001B4D30"/>
    <w:p w:rsidR="00FE1053" w:rsidRDefault="00FE1053" w:rsidP="001B4D30"/>
    <w:p w:rsidR="00FE1053" w:rsidRPr="0094628D" w:rsidRDefault="00FE1053" w:rsidP="001B4D30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161" style="position:absolute;margin-left:351pt;margin-top:9pt;width:170.1pt;height:36pt;z-index:251577344" coordorigin="1413,7777" coordsize="9004,600">
            <v:line id="_x0000_s1162" style="position:absolute" from="1413,7777" to="10413,7777" strokecolor="green"/>
            <v:line id="_x0000_s1163" style="position:absolute" from="1413,7957" to="10413,7957" strokecolor="green"/>
            <v:line id="_x0000_s1164" style="position:absolute" from="1417,8197" to="10417,8197" strokecolor="green"/>
            <v:line id="_x0000_s1165" style="position:absolute" from="1417,8377" to="10417,8377" strokecolor="green"/>
            <v:line id="_x0000_s1166" style="position:absolute" from="10417,7777" to="10417,8344" strokecolor="green"/>
            <v:line id="_x0000_s116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68" style="position:absolute;margin-left:171pt;margin-top:9.5pt;width:170.1pt;height:36pt;z-index:251576320" coordorigin="1413,7777" coordsize="9004,600">
            <v:line id="_x0000_s1169" style="position:absolute" from="1413,7777" to="10413,7777" strokecolor="green"/>
            <v:line id="_x0000_s1170" style="position:absolute" from="1413,7957" to="10413,7957" strokecolor="green"/>
            <v:line id="_x0000_s1171" style="position:absolute" from="1417,8197" to="10417,8197" strokecolor="green"/>
            <v:line id="_x0000_s1172" style="position:absolute" from="1417,8377" to="10417,8377" strokecolor="green"/>
            <v:line id="_x0000_s1173" style="position:absolute" from="10417,7777" to="10417,8344" strokecolor="green"/>
            <v:line id="_x0000_s117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75" style="position:absolute;margin-left:-9pt;margin-top:8.65pt;width:170.1pt;height:36pt;z-index:251575296" coordorigin="1413,7777" coordsize="9004,600">
            <v:line id="_x0000_s1176" style="position:absolute" from="1413,7777" to="10413,7777" strokecolor="green"/>
            <v:line id="_x0000_s1177" style="position:absolute" from="1413,7957" to="10413,7957" strokecolor="green"/>
            <v:line id="_x0000_s1178" style="position:absolute" from="1417,8197" to="10417,8197" strokecolor="green"/>
            <v:line id="_x0000_s1179" style="position:absolute" from="1417,8377" to="10417,8377" strokecolor="green"/>
            <v:line id="_x0000_s1180" style="position:absolute" from="10417,7777" to="10417,8344" strokecolor="green"/>
            <v:line id="_x0000_s118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an-ne-me</w:t>
      </w:r>
      <w:r>
        <w:rPr>
          <w:rFonts w:ascii="Hand writing Mutlu" w:hAnsi="Hand writing Mutlu"/>
          <w:sz w:val="60"/>
          <w:szCs w:val="60"/>
        </w:rPr>
        <w:tab/>
        <w:t xml:space="preserve"> ni-ne-ni </w:t>
      </w:r>
      <w:r>
        <w:rPr>
          <w:rFonts w:ascii="Hand writing Mutlu" w:hAnsi="Hand writing Mutlu"/>
          <w:sz w:val="60"/>
          <w:szCs w:val="60"/>
        </w:rPr>
        <w:tab/>
        <w:t xml:space="preserve"> ni-ne-ne</w:t>
      </w:r>
    </w:p>
    <w:p w:rsidR="00FE1053" w:rsidRDefault="00FE1053" w:rsidP="001B4D30">
      <w:r>
        <w:rPr>
          <w:noProof/>
        </w:rPr>
        <w:pict>
          <v:shape id="_x0000_s1182" type="#_x0000_t67" style="position:absolute;margin-left:414pt;margin-top:.35pt;width:9pt;height:18pt;z-index:251583488" fillcolor="red"/>
        </w:pict>
      </w:r>
      <w:r>
        <w:rPr>
          <w:noProof/>
        </w:rPr>
        <w:pict>
          <v:shape id="_x0000_s1183" type="#_x0000_t67" style="position:absolute;margin-left:252pt;margin-top:.35pt;width:9pt;height:18pt;z-index:251582464" fillcolor="red"/>
        </w:pict>
      </w:r>
      <w:r>
        <w:rPr>
          <w:noProof/>
        </w:rPr>
        <w:pict>
          <v:shape id="_x0000_s1184" type="#_x0000_t67" style="position:absolute;margin-left:1in;margin-top:.35pt;width:9pt;height:18pt;z-index:251581440" fillcolor="red"/>
        </w:pict>
      </w:r>
    </w:p>
    <w:p w:rsidR="00FE1053" w:rsidRDefault="00FE1053" w:rsidP="001B4D30">
      <w:pPr>
        <w:tabs>
          <w:tab w:val="left" w:pos="7535"/>
        </w:tabs>
      </w:pPr>
      <w:r>
        <w:rPr>
          <w:noProof/>
        </w:rPr>
        <w:pict>
          <v:group id="_x0000_s1185" style="position:absolute;margin-left:351pt;margin-top:4.55pt;width:170.1pt;height:36pt;z-index:251580416" coordorigin="1413,7777" coordsize="9004,600">
            <v:line id="_x0000_s1186" style="position:absolute" from="1413,7777" to="10413,7777" strokecolor="green"/>
            <v:line id="_x0000_s1187" style="position:absolute" from="1413,7957" to="10413,7957" strokecolor="green"/>
            <v:line id="_x0000_s1188" style="position:absolute" from="1417,8197" to="10417,8197" strokecolor="green"/>
            <v:line id="_x0000_s1189" style="position:absolute" from="1417,8377" to="10417,8377" strokecolor="green"/>
            <v:line id="_x0000_s1190" style="position:absolute" from="10417,7777" to="10417,8344" strokecolor="green"/>
            <v:line id="_x0000_s119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2" style="position:absolute;margin-left:171.95pt;margin-top:5.4pt;width:170.1pt;height:36pt;z-index:251579392" coordorigin="1413,7777" coordsize="9004,600">
            <v:line id="_x0000_s1193" style="position:absolute" from="1413,7777" to="10413,7777" strokecolor="green"/>
            <v:line id="_x0000_s1194" style="position:absolute" from="1413,7957" to="10413,7957" strokecolor="green"/>
            <v:line id="_x0000_s1195" style="position:absolute" from="1417,8197" to="10417,8197" strokecolor="green"/>
            <v:line id="_x0000_s1196" style="position:absolute" from="1417,8377" to="10417,8377" strokecolor="green"/>
            <v:line id="_x0000_s1197" style="position:absolute" from="10417,7777" to="10417,8344" strokecolor="green"/>
            <v:line id="_x0000_s119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199" style="position:absolute;margin-left:-8.95pt;margin-top:4.55pt;width:170.1pt;height:36pt;z-index:251578368" coordorigin="1413,7777" coordsize="9004,600">
            <v:line id="_x0000_s1200" style="position:absolute" from="1413,7777" to="10413,7777" strokecolor="green"/>
            <v:line id="_x0000_s1201" style="position:absolute" from="1413,7957" to="10413,7957" strokecolor="green"/>
            <v:line id="_x0000_s1202" style="position:absolute" from="1417,8197" to="10417,8197" strokecolor="green"/>
            <v:line id="_x0000_s1203" style="position:absolute" from="1417,8377" to="10417,8377" strokecolor="green"/>
            <v:line id="_x0000_s1204" style="position:absolute" from="10417,7777" to="10417,8344" strokecolor="green"/>
            <v:line id="_x0000_s1205" style="position:absolute" from="1417,7777" to="1417,8344" strokecolor="green"/>
            <w10:wrap side="left"/>
          </v:group>
        </w:pict>
      </w:r>
      <w:r>
        <w:tab/>
      </w:r>
    </w:p>
    <w:p w:rsidR="00FE1053" w:rsidRDefault="00FE1053" w:rsidP="001B4D30"/>
    <w:p w:rsidR="00FE1053" w:rsidRDefault="00FE1053" w:rsidP="001B4D30"/>
    <w:p w:rsidR="00FE1053" w:rsidRDefault="00FE1053" w:rsidP="001B4D30"/>
    <w:p w:rsidR="00FE1053" w:rsidRPr="007758D4" w:rsidRDefault="00FE1053" w:rsidP="001B4D30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206" style="position:absolute;margin-left:351pt;margin-top:7.65pt;width:170.1pt;height:36pt;z-index:251590656" coordorigin="1413,7777" coordsize="9004,600">
            <v:line id="_x0000_s1207" style="position:absolute" from="1413,7777" to="10413,7777" strokecolor="green"/>
            <v:line id="_x0000_s1208" style="position:absolute" from="1413,7957" to="10413,7957" strokecolor="green"/>
            <v:line id="_x0000_s1209" style="position:absolute" from="1417,8197" to="10417,8197" strokecolor="green"/>
            <v:line id="_x0000_s1210" style="position:absolute" from="1417,8377" to="10417,8377" strokecolor="green"/>
            <v:line id="_x0000_s1211" style="position:absolute" from="10417,7777" to="10417,8344" strokecolor="green"/>
            <v:line id="_x0000_s121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13" style="position:absolute;margin-left:171.5pt;margin-top:9pt;width:170.1pt;height:36pt;z-index:251587584" coordorigin="1413,7777" coordsize="9004,600">
            <v:line id="_x0000_s1214" style="position:absolute" from="1413,7777" to="10413,7777" strokecolor="green"/>
            <v:line id="_x0000_s1215" style="position:absolute" from="1413,7957" to="10413,7957" strokecolor="green"/>
            <v:line id="_x0000_s1216" style="position:absolute" from="1417,8197" to="10417,8197" strokecolor="green"/>
            <v:line id="_x0000_s1217" style="position:absolute" from="1417,8377" to="10417,8377" strokecolor="green"/>
            <v:line id="_x0000_s1218" style="position:absolute" from="10417,7777" to="10417,8344" strokecolor="green"/>
            <v:line id="_x0000_s121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20" style="position:absolute;margin-left:-9pt;margin-top:9pt;width:170.1pt;height:36pt;z-index:251584512" coordorigin="1413,7777" coordsize="9004,600">
            <v:line id="_x0000_s1221" style="position:absolute" from="1413,7777" to="10413,7777" strokecolor="green"/>
            <v:line id="_x0000_s1222" style="position:absolute" from="1413,7957" to="10413,7957" strokecolor="green"/>
            <v:line id="_x0000_s1223" style="position:absolute" from="1417,8197" to="10417,8197" strokecolor="green"/>
            <v:line id="_x0000_s1224" style="position:absolute" from="1417,8377" to="10417,8377" strokecolor="green"/>
            <v:line id="_x0000_s1225" style="position:absolute" from="10417,7777" to="10417,8344" strokecolor="green"/>
            <v:line id="_x0000_s122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ni-ne-me    ne-re-li</w:t>
      </w:r>
      <w:r>
        <w:rPr>
          <w:rFonts w:ascii="Hand writing Mutlu" w:hAnsi="Hand writing Mutlu"/>
          <w:sz w:val="60"/>
          <w:szCs w:val="60"/>
        </w:rPr>
        <w:tab/>
        <w:t>or-ma-na</w:t>
      </w:r>
      <w:r>
        <w:rPr>
          <w:rFonts w:ascii="Hand writing Mutlu" w:hAnsi="Hand writing Mutlu"/>
          <w:sz w:val="60"/>
          <w:szCs w:val="60"/>
        </w:rPr>
        <w:tab/>
      </w:r>
    </w:p>
    <w:p w:rsidR="00FE1053" w:rsidRPr="007758D4" w:rsidRDefault="00FE1053" w:rsidP="001B4D30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227" type="#_x0000_t67" style="position:absolute;margin-left:423pt;margin-top:1.55pt;width:9pt;height:18pt;z-index:251592704" fillcolor="red"/>
        </w:pict>
      </w:r>
      <w:r>
        <w:rPr>
          <w:noProof/>
        </w:rPr>
        <w:pict>
          <v:group id="_x0000_s1228" style="position:absolute;margin-left:351pt;margin-top:19.55pt;width:170.1pt;height:36pt;z-index:251591680" coordorigin="1413,7777" coordsize="9004,600">
            <v:line id="_x0000_s1229" style="position:absolute" from="1413,7777" to="10413,7777" strokecolor="green"/>
            <v:line id="_x0000_s1230" style="position:absolute" from="1413,7957" to="10413,7957" strokecolor="green"/>
            <v:line id="_x0000_s1231" style="position:absolute" from="1417,8197" to="10417,8197" strokecolor="green"/>
            <v:line id="_x0000_s1232" style="position:absolute" from="1417,8377" to="10417,8377" strokecolor="green"/>
            <v:line id="_x0000_s1233" style="position:absolute" from="10417,7777" to="10417,8344" strokecolor="green"/>
            <v:line id="_x0000_s123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35" style="position:absolute;margin-left:171pt;margin-top:19.55pt;width:170.1pt;height:36pt;z-index:251588608" coordorigin="1413,7777" coordsize="9004,600">
            <v:line id="_x0000_s1236" style="position:absolute" from="1413,7777" to="10413,7777" strokecolor="green"/>
            <v:line id="_x0000_s1237" style="position:absolute" from="1413,7957" to="10413,7957" strokecolor="green"/>
            <v:line id="_x0000_s1238" style="position:absolute" from="1417,8197" to="10417,8197" strokecolor="green"/>
            <v:line id="_x0000_s1239" style="position:absolute" from="1417,8377" to="10417,8377" strokecolor="green"/>
            <v:line id="_x0000_s1240" style="position:absolute" from="10417,7777" to="10417,8344" strokecolor="green"/>
            <v:line id="_x0000_s124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242" type="#_x0000_t67" style="position:absolute;margin-left:243pt;margin-top:1.55pt;width:9pt;height:18pt;z-index:251589632" fillcolor="red"/>
        </w:pict>
      </w:r>
      <w:r>
        <w:rPr>
          <w:noProof/>
        </w:rPr>
        <w:pict>
          <v:shape id="_x0000_s1243" type="#_x0000_t67" style="position:absolute;margin-left:54pt;margin-top:1.55pt;width:9pt;height:18pt;z-index:251586560" fillcolor="red"/>
        </w:pict>
      </w:r>
      <w:r>
        <w:rPr>
          <w:noProof/>
        </w:rPr>
        <w:pict>
          <v:group id="_x0000_s1244" style="position:absolute;margin-left:-9pt;margin-top:19.55pt;width:170.1pt;height:36pt;z-index:251585536" coordorigin="1413,7777" coordsize="9004,600">
            <v:line id="_x0000_s1245" style="position:absolute" from="1413,7777" to="10413,7777" strokecolor="green"/>
            <v:line id="_x0000_s1246" style="position:absolute" from="1413,7957" to="10413,7957" strokecolor="green"/>
            <v:line id="_x0000_s1247" style="position:absolute" from="1417,8197" to="10417,8197" strokecolor="green"/>
            <v:line id="_x0000_s1248" style="position:absolute" from="1417,8377" to="10417,8377" strokecolor="green"/>
            <v:line id="_x0000_s1249" style="position:absolute" from="10417,7777" to="10417,8344" strokecolor="green"/>
            <v:line id="_x0000_s125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1B4D30"/>
    <w:p w:rsidR="00FE1053" w:rsidRPr="007758D4" w:rsidRDefault="00FE1053" w:rsidP="001B4D30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251" type="#_x0000_t67" style="position:absolute;margin-left:252pt;margin-top:39.9pt;width:9pt;height:18pt;z-index:251601920" fillcolor="red"/>
        </w:pict>
      </w:r>
      <w:r>
        <w:rPr>
          <w:noProof/>
        </w:rPr>
        <w:pict>
          <v:shape id="_x0000_s1252" type="#_x0000_t67" style="position:absolute;margin-left:6in;margin-top:39.9pt;width:9pt;height:18pt;z-index:251600896" fillcolor="red"/>
        </w:pict>
      </w:r>
      <w:r>
        <w:rPr>
          <w:noProof/>
        </w:rPr>
        <w:pict>
          <v:group id="_x0000_s1253" style="position:absolute;margin-left:369pt;margin-top:7.8pt;width:2in;height:36pt;z-index:251598848" coordorigin="1413,7777" coordsize="9004,600">
            <v:line id="_x0000_s1254" style="position:absolute" from="1413,7777" to="10413,7777" strokecolor="green"/>
            <v:line id="_x0000_s1255" style="position:absolute" from="1413,7957" to="10413,7957" strokecolor="green"/>
            <v:line id="_x0000_s1256" style="position:absolute" from="1417,8197" to="10417,8197" strokecolor="green"/>
            <v:line id="_x0000_s1257" style="position:absolute" from="1417,8377" to="10417,8377" strokecolor="green"/>
            <v:line id="_x0000_s1258" style="position:absolute" from="10417,7777" to="10417,8344" strokecolor="green"/>
            <v:line id="_x0000_s125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60" style="position:absolute;margin-left:171pt;margin-top:8.15pt;width:189pt;height:36pt;z-index:251596800" coordorigin="1413,7777" coordsize="9004,600">
            <v:line id="_x0000_s1261" style="position:absolute" from="1413,7777" to="10413,7777" strokecolor="green"/>
            <v:line id="_x0000_s1262" style="position:absolute" from="1413,7957" to="10413,7957" strokecolor="green"/>
            <v:line id="_x0000_s1263" style="position:absolute" from="1417,8197" to="10417,8197" strokecolor="green"/>
            <v:line id="_x0000_s1264" style="position:absolute" from="1417,8377" to="10417,8377" strokecolor="green"/>
            <v:line id="_x0000_s1265" style="position:absolute" from="10417,7777" to="10417,8344" strokecolor="green"/>
            <v:line id="_x0000_s126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267" type="#_x0000_t67" style="position:absolute;margin-left:63pt;margin-top:39.9pt;width:9pt;height:18pt;z-index:251595776" fillcolor="red"/>
        </w:pict>
      </w:r>
      <w:r>
        <w:rPr>
          <w:noProof/>
        </w:rPr>
        <w:pict>
          <v:group id="_x0000_s1268" style="position:absolute;margin-left:-9pt;margin-top:8.15pt;width:170.1pt;height:36pt;z-index:251593728" coordorigin="1413,7777" coordsize="9004,600">
            <v:line id="_x0000_s1269" style="position:absolute" from="1413,7777" to="10413,7777" strokecolor="green"/>
            <v:line id="_x0000_s1270" style="position:absolute" from="1413,7957" to="10413,7957" strokecolor="green"/>
            <v:line id="_x0000_s1271" style="position:absolute" from="1417,8197" to="10417,8197" strokecolor="green"/>
            <v:line id="_x0000_s1272" style="position:absolute" from="1417,8377" to="10417,8377" strokecolor="green"/>
            <v:line id="_x0000_s1273" style="position:absolute" from="10417,7777" to="10417,8344" strokecolor="green"/>
            <v:line id="_x0000_s127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noProof/>
          <w:sz w:val="60"/>
          <w:szCs w:val="60"/>
        </w:rPr>
        <w:t>ot-la-ma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or-ta-la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    er-te-le</w:t>
      </w:r>
    </w:p>
    <w:p w:rsidR="00FE1053" w:rsidRDefault="00FE1053" w:rsidP="001B4D30">
      <w:r>
        <w:rPr>
          <w:noProof/>
        </w:rPr>
        <w:pict>
          <v:group id="_x0000_s1275" style="position:absolute;margin-left:369.5pt;margin-top:11.1pt;width:2in;height:36pt;z-index:251599872" coordorigin="1413,7777" coordsize="9004,600">
            <v:line id="_x0000_s1276" style="position:absolute" from="1413,7777" to="10413,7777" strokecolor="green"/>
            <v:line id="_x0000_s1277" style="position:absolute" from="1413,7957" to="10413,7957" strokecolor="green"/>
            <v:line id="_x0000_s1278" style="position:absolute" from="1417,8197" to="10417,8197" strokecolor="green"/>
            <v:line id="_x0000_s1279" style="position:absolute" from="1417,8377" to="10417,8377" strokecolor="green"/>
            <v:line id="_x0000_s1280" style="position:absolute" from="10417,7777" to="10417,8344" strokecolor="green"/>
            <v:line id="_x0000_s128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2" style="position:absolute;margin-left:171pt;margin-top:11.1pt;width:189pt;height:36pt;z-index:251597824" coordorigin="1413,7777" coordsize="9004,600">
            <v:line id="_x0000_s1283" style="position:absolute" from="1413,7777" to="10413,7777" strokecolor="green"/>
            <v:line id="_x0000_s1284" style="position:absolute" from="1413,7957" to="10413,7957" strokecolor="green"/>
            <v:line id="_x0000_s1285" style="position:absolute" from="1417,8197" to="10417,8197" strokecolor="green"/>
            <v:line id="_x0000_s1286" style="position:absolute" from="1417,8377" to="10417,8377" strokecolor="green"/>
            <v:line id="_x0000_s1287" style="position:absolute" from="10417,7777" to="10417,8344" strokecolor="green"/>
            <v:line id="_x0000_s128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289" style="position:absolute;margin-left:-9pt;margin-top:11.1pt;width:170.1pt;height:36pt;z-index:251594752" coordorigin="1413,7777" coordsize="9004,600">
            <v:line id="_x0000_s1290" style="position:absolute" from="1413,7777" to="10413,7777" strokecolor="green"/>
            <v:line id="_x0000_s1291" style="position:absolute" from="1413,7957" to="10413,7957" strokecolor="green"/>
            <v:line id="_x0000_s1292" style="position:absolute" from="1417,8197" to="10417,8197" strokecolor="green"/>
            <v:line id="_x0000_s1293" style="position:absolute" from="1417,8377" to="10417,8377" strokecolor="green"/>
            <v:line id="_x0000_s1294" style="position:absolute" from="10417,7777" to="10417,8344" strokecolor="green"/>
            <v:line id="_x0000_s1295" style="position:absolute" from="1417,7777" to="1417,8344" strokecolor="green"/>
            <w10:wrap side="left"/>
          </v:group>
        </w:pict>
      </w:r>
    </w:p>
    <w:p w:rsidR="00FE1053" w:rsidRDefault="00FE1053" w:rsidP="001B4D30">
      <w:pPr>
        <w:tabs>
          <w:tab w:val="left" w:pos="7652"/>
        </w:tabs>
      </w:pPr>
      <w:r>
        <w:tab/>
      </w:r>
    </w:p>
    <w:p w:rsidR="00FE1053" w:rsidRPr="00B75435" w:rsidRDefault="00FE1053" w:rsidP="00791807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FE1053" w:rsidRPr="007702E7" w:rsidRDefault="00FE1053" w:rsidP="00791807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FE1053" w:rsidRPr="007702E7" w:rsidRDefault="00FE1053" w:rsidP="00791807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296" style="position:absolute;margin-left:351.9pt;margin-top:10pt;width:170.1pt;height:36pt;z-index:251606016" coordorigin="1413,7777" coordsize="9004,600">
            <v:line id="_x0000_s1297" style="position:absolute" from="1413,7777" to="10413,7777" strokecolor="green"/>
            <v:line id="_x0000_s1298" style="position:absolute" from="1413,7957" to="10413,7957" strokecolor="green"/>
            <v:line id="_x0000_s1299" style="position:absolute" from="1417,8197" to="10417,8197" strokecolor="green"/>
            <v:line id="_x0000_s1300" style="position:absolute" from="1417,8377" to="10417,8377" strokecolor="green"/>
            <v:line id="_x0000_s1301" style="position:absolute" from="10417,7777" to="10417,8344" strokecolor="green"/>
            <v:line id="_x0000_s130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03" style="position:absolute;margin-left:171.9pt;margin-top:9.15pt;width:170.1pt;height:36pt;z-index:251604992" coordorigin="1413,7777" coordsize="9004,600">
            <v:line id="_x0000_s1304" style="position:absolute" from="1413,7777" to="10413,7777" strokecolor="green"/>
            <v:line id="_x0000_s1305" style="position:absolute" from="1413,7957" to="10413,7957" strokecolor="green"/>
            <v:line id="_x0000_s1306" style="position:absolute" from="1417,8197" to="10417,8197" strokecolor="green"/>
            <v:line id="_x0000_s1307" style="position:absolute" from="1417,8377" to="10417,8377" strokecolor="green"/>
            <v:line id="_x0000_s1308" style="position:absolute" from="10417,7777" to="10417,8344" strokecolor="green"/>
            <v:line id="_x0000_s130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10" style="position:absolute;margin-left:-9pt;margin-top:9.15pt;width:170.1pt;height:36pt;z-index:251602944" coordorigin="1413,7777" coordsize="9004,600">
            <v:line id="_x0000_s1311" style="position:absolute" from="1413,7777" to="10413,7777" strokecolor="green"/>
            <v:line id="_x0000_s1312" style="position:absolute" from="1413,7957" to="10413,7957" strokecolor="green"/>
            <v:line id="_x0000_s1313" style="position:absolute" from="1417,8197" to="10417,8197" strokecolor="green"/>
            <v:line id="_x0000_s1314" style="position:absolute" from="1417,8377" to="10417,8377" strokecolor="green"/>
            <v:line id="_x0000_s1315" style="position:absolute" from="10417,7777" to="10417,8344" strokecolor="green"/>
            <v:line id="_x0000_s131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>la-le-li      a-ro-ma   Ne-ri-man</w:t>
      </w:r>
    </w:p>
    <w:p w:rsidR="00FE1053" w:rsidRPr="007702E7" w:rsidRDefault="00FE1053" w:rsidP="00791807">
      <w:r>
        <w:rPr>
          <w:noProof/>
        </w:rPr>
        <w:pict>
          <v:shape id="_x0000_s1317" type="#_x0000_t67" style="position:absolute;margin-left:81pt;margin-top:.55pt;width:9pt;height:18pt;z-index:251610112" fillcolor="red"/>
        </w:pict>
      </w:r>
      <w:r>
        <w:rPr>
          <w:noProof/>
        </w:rPr>
        <w:pict>
          <v:shape id="_x0000_s1318" type="#_x0000_t67" style="position:absolute;margin-left:252pt;margin-top:.55pt;width:9pt;height:18pt;z-index:251603968" fillcolor="red"/>
        </w:pict>
      </w:r>
      <w:r>
        <w:rPr>
          <w:noProof/>
        </w:rPr>
        <w:pict>
          <v:shape id="_x0000_s1319" type="#_x0000_t67" style="position:absolute;margin-left:414pt;margin-top:.55pt;width:9pt;height:18pt;z-index:251611136" fillcolor="red"/>
        </w:pict>
      </w:r>
    </w:p>
    <w:p w:rsidR="00FE1053" w:rsidRDefault="00FE1053" w:rsidP="00791807"/>
    <w:p w:rsidR="00FE1053" w:rsidRDefault="00FE1053" w:rsidP="00791807">
      <w:r>
        <w:rPr>
          <w:noProof/>
        </w:rPr>
        <w:pict>
          <v:group id="_x0000_s1320" style="position:absolute;margin-left:171pt;margin-top:3.2pt;width:170.1pt;height:36pt;z-index:251608064" coordorigin="1413,7777" coordsize="9004,600">
            <v:line id="_x0000_s1321" style="position:absolute" from="1413,7777" to="10413,7777" strokecolor="green"/>
            <v:line id="_x0000_s1322" style="position:absolute" from="1413,7957" to="10413,7957" strokecolor="green"/>
            <v:line id="_x0000_s1323" style="position:absolute" from="1417,8197" to="10417,8197" strokecolor="green"/>
            <v:line id="_x0000_s1324" style="position:absolute" from="1417,8377" to="10417,8377" strokecolor="green"/>
            <v:line id="_x0000_s1325" style="position:absolute" from="10417,7777" to="10417,8344" strokecolor="green"/>
            <v:line id="_x0000_s132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27" style="position:absolute;margin-left:351.9pt;margin-top:3.2pt;width:170.1pt;height:36pt;z-index:251609088" coordorigin="1413,7777" coordsize="9004,600">
            <v:line id="_x0000_s1328" style="position:absolute" from="1413,7777" to="10413,7777" strokecolor="green"/>
            <v:line id="_x0000_s1329" style="position:absolute" from="1413,7957" to="10413,7957" strokecolor="green"/>
            <v:line id="_x0000_s1330" style="position:absolute" from="1417,8197" to="10417,8197" strokecolor="green"/>
            <v:line id="_x0000_s1331" style="position:absolute" from="1417,8377" to="10417,8377" strokecolor="green"/>
            <v:line id="_x0000_s1332" style="position:absolute" from="10417,7777" to="10417,8344" strokecolor="green"/>
            <v:line id="_x0000_s133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34" style="position:absolute;margin-left:-9pt;margin-top:3.2pt;width:170.1pt;height:36pt;z-index:251607040" coordorigin="1413,7777" coordsize="9004,600">
            <v:line id="_x0000_s1335" style="position:absolute" from="1413,7777" to="10413,7777" strokecolor="green"/>
            <v:line id="_x0000_s1336" style="position:absolute" from="1413,7957" to="10413,7957" strokecolor="green"/>
            <v:line id="_x0000_s1337" style="position:absolute" from="1417,8197" to="10417,8197" strokecolor="green"/>
            <v:line id="_x0000_s1338" style="position:absolute" from="1417,8377" to="10417,8377" strokecolor="green"/>
            <v:line id="_x0000_s1339" style="position:absolute" from="10417,7777" to="10417,8344" strokecolor="green"/>
            <v:line id="_x0000_s1340" style="position:absolute" from="1417,7777" to="1417,8344" strokecolor="green"/>
            <w10:wrap side="left"/>
          </v:group>
        </w:pict>
      </w:r>
    </w:p>
    <w:p w:rsidR="00FE1053" w:rsidRDefault="00FE1053" w:rsidP="00791807"/>
    <w:p w:rsidR="00FE1053" w:rsidRDefault="00FE1053" w:rsidP="00791807"/>
    <w:p w:rsidR="00FE1053" w:rsidRDefault="00FE1053" w:rsidP="00791807"/>
    <w:p w:rsidR="00FE1053" w:rsidRPr="00E5158A" w:rsidRDefault="00FE1053" w:rsidP="00791807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341" type="#_x0000_t67" style="position:absolute;margin-left:6in;margin-top:47.15pt;width:9pt;height:18pt;z-index:251620352" fillcolor="red"/>
        </w:pict>
      </w:r>
      <w:r>
        <w:rPr>
          <w:noProof/>
        </w:rPr>
        <w:pict>
          <v:shape id="_x0000_s1342" type="#_x0000_t67" style="position:absolute;margin-left:252pt;margin-top:47.15pt;width:9pt;height:18pt;z-index:251619328" fillcolor="red"/>
        </w:pict>
      </w:r>
      <w:r>
        <w:rPr>
          <w:noProof/>
        </w:rPr>
        <w:pict>
          <v:shape id="_x0000_s1343" type="#_x0000_t67" style="position:absolute;margin-left:81pt;margin-top:48pt;width:9pt;height:18pt;z-index:251618304" fillcolor="red"/>
        </w:pict>
      </w:r>
      <w:r>
        <w:rPr>
          <w:noProof/>
        </w:rPr>
        <w:pict>
          <v:group id="_x0000_s1344" style="position:absolute;margin-left:351pt;margin-top:70.75pt;width:170.1pt;height:36pt;z-index:251617280" coordorigin="1413,7777" coordsize="9004,600">
            <v:line id="_x0000_s1345" style="position:absolute" from="1413,7777" to="10413,7777" strokecolor="green"/>
            <v:line id="_x0000_s1346" style="position:absolute" from="1413,7957" to="10413,7957" strokecolor="green"/>
            <v:line id="_x0000_s1347" style="position:absolute" from="1417,8197" to="10417,8197" strokecolor="green"/>
            <v:line id="_x0000_s1348" style="position:absolute" from="1417,8377" to="10417,8377" strokecolor="green"/>
            <v:line id="_x0000_s1349" style="position:absolute" from="10417,7777" to="10417,8344" strokecolor="green"/>
            <v:line id="_x0000_s135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51" style="position:absolute;margin-left:171pt;margin-top:70.75pt;width:170.1pt;height:36pt;z-index:251616256" coordorigin="1413,7777" coordsize="9004,600">
            <v:line id="_x0000_s1352" style="position:absolute" from="1413,7777" to="10413,7777" strokecolor="green"/>
            <v:line id="_x0000_s1353" style="position:absolute" from="1413,7957" to="10413,7957" strokecolor="green"/>
            <v:line id="_x0000_s1354" style="position:absolute" from="1417,8197" to="10417,8197" strokecolor="green"/>
            <v:line id="_x0000_s1355" style="position:absolute" from="1417,8377" to="10417,8377" strokecolor="green"/>
            <v:line id="_x0000_s1356" style="position:absolute" from="10417,7777" to="10417,8344" strokecolor="green"/>
            <v:line id="_x0000_s135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58" style="position:absolute;margin-left:-9pt;margin-top:70.75pt;width:170.1pt;height:36pt;z-index:251615232" coordorigin="1413,7777" coordsize="9004,600">
            <v:line id="_x0000_s1359" style="position:absolute" from="1413,7777" to="10413,7777" strokecolor="green"/>
            <v:line id="_x0000_s1360" style="position:absolute" from="1413,7957" to="10413,7957" strokecolor="green"/>
            <v:line id="_x0000_s1361" style="position:absolute" from="1417,8197" to="10417,8197" strokecolor="green"/>
            <v:line id="_x0000_s1362" style="position:absolute" from="1417,8377" to="10417,8377" strokecolor="green"/>
            <v:line id="_x0000_s1363" style="position:absolute" from="10417,7777" to="10417,8344" strokecolor="green"/>
            <v:line id="_x0000_s136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65" style="position:absolute;margin-left:351pt;margin-top:7.75pt;width:170.1pt;height:36pt;z-index:251614208" coordorigin="1413,7777" coordsize="9004,600">
            <v:line id="_x0000_s1366" style="position:absolute" from="1413,7777" to="10413,7777" strokecolor="green"/>
            <v:line id="_x0000_s1367" style="position:absolute" from="1413,7957" to="10413,7957" strokecolor="green"/>
            <v:line id="_x0000_s1368" style="position:absolute" from="1417,8197" to="10417,8197" strokecolor="green"/>
            <v:line id="_x0000_s1369" style="position:absolute" from="1417,8377" to="10417,8377" strokecolor="green"/>
            <v:line id="_x0000_s1370" style="position:absolute" from="10417,7777" to="10417,8344" strokecolor="green"/>
            <v:line id="_x0000_s137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72" style="position:absolute;margin-left:171pt;margin-top:7.75pt;width:170.1pt;height:36pt;z-index:251613184" coordorigin="1413,7777" coordsize="9004,600">
            <v:line id="_x0000_s1373" style="position:absolute" from="1413,7777" to="10413,7777" strokecolor="green"/>
            <v:line id="_x0000_s1374" style="position:absolute" from="1413,7957" to="10413,7957" strokecolor="green"/>
            <v:line id="_x0000_s1375" style="position:absolute" from="1417,8197" to="10417,8197" strokecolor="green"/>
            <v:line id="_x0000_s1376" style="position:absolute" from="1417,8377" to="10417,8377" strokecolor="green"/>
            <v:line id="_x0000_s1377" style="position:absolute" from="10417,7777" to="10417,8344" strokecolor="green"/>
            <v:line id="_x0000_s137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79" style="position:absolute;margin-left:-9pt;margin-top:8.95pt;width:170.1pt;height:36pt;z-index:251612160" coordorigin="1413,7777" coordsize="9004,600">
            <v:line id="_x0000_s1380" style="position:absolute" from="1413,7777" to="10413,7777" strokecolor="green"/>
            <v:line id="_x0000_s1381" style="position:absolute" from="1413,7957" to="10413,7957" strokecolor="green"/>
            <v:line id="_x0000_s1382" style="position:absolute" from="1417,8197" to="10417,8197" strokecolor="green"/>
            <v:line id="_x0000_s1383" style="position:absolute" from="1417,8377" to="10417,8377" strokecolor="green"/>
            <v:line id="_x0000_s1384" style="position:absolute" from="10417,7777" to="10417,8344" strokecolor="green"/>
            <v:line id="_x0000_s138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Te-o-man   te-li-ne </w:t>
      </w:r>
      <w:r>
        <w:rPr>
          <w:rFonts w:ascii="Hand writing Mutlu" w:hAnsi="Hand writing Mutlu"/>
          <w:sz w:val="60"/>
          <w:szCs w:val="60"/>
        </w:rPr>
        <w:tab/>
        <w:t>in-me-li</w: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791807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Pr="00E5158A" w:rsidRDefault="00FE1053" w:rsidP="00791807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Default="00FE1053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386" type="#_x0000_t67" style="position:absolute;margin-left:63pt;margin-top:47.25pt;width:9pt;height:18pt;z-index:251625472" fillcolor="red"/>
        </w:pict>
      </w:r>
      <w:r>
        <w:rPr>
          <w:noProof/>
        </w:rPr>
        <w:pict>
          <v:group id="_x0000_s1387" style="position:absolute;margin-left:-9pt;margin-top:74.25pt;width:170.1pt;height:36pt;z-index:251624448" coordorigin="1413,7777" coordsize="9004,600">
            <v:line id="_x0000_s1388" style="position:absolute" from="1413,7777" to="10413,7777" strokecolor="green"/>
            <v:line id="_x0000_s1389" style="position:absolute" from="1413,7957" to="10413,7957" strokecolor="green"/>
            <v:line id="_x0000_s1390" style="position:absolute" from="1417,8197" to="10417,8197" strokecolor="green"/>
            <v:line id="_x0000_s1391" style="position:absolute" from="1417,8377" to="10417,8377" strokecolor="green"/>
            <v:line id="_x0000_s1392" style="position:absolute" from="10417,7777" to="10417,8344" strokecolor="green"/>
            <v:line id="_x0000_s139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394" style="position:absolute;margin-left:351pt;margin-top:7.85pt;width:170.1pt;height:36pt;z-index:251623424" coordorigin="1413,7777" coordsize="9004,600">
            <v:line id="_x0000_s1395" style="position:absolute" from="1413,7777" to="10413,7777" strokecolor="green"/>
            <v:line id="_x0000_s1396" style="position:absolute" from="1413,7957" to="10413,7957" strokecolor="green"/>
            <v:line id="_x0000_s1397" style="position:absolute" from="1417,8197" to="10417,8197" strokecolor="green"/>
            <v:line id="_x0000_s1398" style="position:absolute" from="1417,8377" to="10417,8377" strokecolor="green"/>
            <v:line id="_x0000_s1399" style="position:absolute" from="10417,7777" to="10417,8344" strokecolor="green"/>
            <v:line id="_x0000_s140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01" style="position:absolute;margin-left:171.9pt;margin-top:8.7pt;width:170.1pt;height:36pt;z-index:251622400" coordorigin="1413,7777" coordsize="9004,600">
            <v:line id="_x0000_s1402" style="position:absolute" from="1413,7777" to="10413,7777" strokecolor="green"/>
            <v:line id="_x0000_s1403" style="position:absolute" from="1413,7957" to="10413,7957" strokecolor="green"/>
            <v:line id="_x0000_s1404" style="position:absolute" from="1417,8197" to="10417,8197" strokecolor="green"/>
            <v:line id="_x0000_s1405" style="position:absolute" from="1417,8377" to="10417,8377" strokecolor="green"/>
            <v:line id="_x0000_s1406" style="position:absolute" from="10417,7777" to="10417,8344" strokecolor="green"/>
            <v:line id="_x0000_s140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08" style="position:absolute;margin-left:-8.1pt;margin-top:8.7pt;width:170.1pt;height:36pt;z-index:251621376" coordorigin="1413,7777" coordsize="9004,600">
            <v:line id="_x0000_s1409" style="position:absolute" from="1413,7777" to="10413,7777" strokecolor="green"/>
            <v:line id="_x0000_s1410" style="position:absolute" from="1413,7957" to="10413,7957" strokecolor="green"/>
            <v:line id="_x0000_s1411" style="position:absolute" from="1417,8197" to="10417,8197" strokecolor="green"/>
            <v:line id="_x0000_s1412" style="position:absolute" from="1417,8377" to="10417,8377" strokecolor="green"/>
            <v:line id="_x0000_s1413" style="position:absolute" from="10417,7777" to="10417,8344" strokecolor="green"/>
            <v:line id="_x0000_s141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a-let-li</w:t>
      </w:r>
      <w:r>
        <w:rPr>
          <w:rFonts w:ascii="Hand writing Mutlu" w:hAnsi="Hand writing Mutlu"/>
          <w:sz w:val="60"/>
          <w:szCs w:val="60"/>
        </w:rPr>
        <w:tab/>
        <w:t xml:space="preserve"> at-let-li</w:t>
      </w:r>
      <w:r>
        <w:rPr>
          <w:rFonts w:ascii="Hand writing Mutlu" w:hAnsi="Hand writing Mutlu"/>
          <w:sz w:val="60"/>
          <w:szCs w:val="60"/>
        </w:rPr>
        <w:tab/>
        <w:t xml:space="preserve"> E-mi-ne </w:t>
      </w:r>
    </w:p>
    <w:p w:rsidR="00FE1053" w:rsidRPr="0094628D" w:rsidRDefault="00FE1053" w:rsidP="00791807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415" type="#_x0000_t67" style="position:absolute;margin-left:414pt;margin-top:.45pt;width:9pt;height:18pt;z-index:251629568" fillcolor="red"/>
        </w:pict>
      </w:r>
      <w:r>
        <w:rPr>
          <w:noProof/>
        </w:rPr>
        <w:pict>
          <v:shape id="_x0000_s1416" type="#_x0000_t67" style="position:absolute;margin-left:243pt;margin-top:.45pt;width:9pt;height:18pt;z-index:251628544" fillcolor="red"/>
        </w:pict>
      </w:r>
      <w:r>
        <w:rPr>
          <w:noProof/>
        </w:rPr>
        <w:pict>
          <v:group id="_x0000_s1417" style="position:absolute;margin-left:351pt;margin-top:27.45pt;width:170.1pt;height:36pt;z-index:251627520" coordorigin="1413,7777" coordsize="9004,600">
            <v:line id="_x0000_s1418" style="position:absolute" from="1413,7777" to="10413,7777" strokecolor="green"/>
            <v:line id="_x0000_s1419" style="position:absolute" from="1413,7957" to="10413,7957" strokecolor="green"/>
            <v:line id="_x0000_s1420" style="position:absolute" from="1417,8197" to="10417,8197" strokecolor="green"/>
            <v:line id="_x0000_s1421" style="position:absolute" from="1417,8377" to="10417,8377" strokecolor="green"/>
            <v:line id="_x0000_s1422" style="position:absolute" from="10417,7777" to="10417,8344" strokecolor="green"/>
            <v:line id="_x0000_s142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24" style="position:absolute;margin-left:171pt;margin-top:27.45pt;width:170.1pt;height:36pt;z-index:251626496" coordorigin="1413,7777" coordsize="9004,600">
            <v:line id="_x0000_s1425" style="position:absolute" from="1413,7777" to="10413,7777" strokecolor="green"/>
            <v:line id="_x0000_s1426" style="position:absolute" from="1413,7957" to="10413,7957" strokecolor="green"/>
            <v:line id="_x0000_s1427" style="position:absolute" from="1417,8197" to="10417,8197" strokecolor="green"/>
            <v:line id="_x0000_s1428" style="position:absolute" from="1417,8377" to="10417,8377" strokecolor="green"/>
            <v:line id="_x0000_s1429" style="position:absolute" from="10417,7777" to="10417,8344" strokecolor="green"/>
            <v:line id="_x0000_s143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791807"/>
    <w:p w:rsidR="00FE1053" w:rsidRDefault="00FE1053" w:rsidP="00791807"/>
    <w:p w:rsidR="00FE1053" w:rsidRDefault="00FE1053" w:rsidP="00791807"/>
    <w:p w:rsidR="00FE1053" w:rsidRPr="0094628D" w:rsidRDefault="00FE1053" w:rsidP="00791807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431" style="position:absolute;margin-left:351pt;margin-top:9pt;width:170.1pt;height:36pt;z-index:251632640" coordorigin="1413,7777" coordsize="9004,600">
            <v:line id="_x0000_s1432" style="position:absolute" from="1413,7777" to="10413,7777" strokecolor="green"/>
            <v:line id="_x0000_s1433" style="position:absolute" from="1413,7957" to="10413,7957" strokecolor="green"/>
            <v:line id="_x0000_s1434" style="position:absolute" from="1417,8197" to="10417,8197" strokecolor="green"/>
            <v:line id="_x0000_s1435" style="position:absolute" from="1417,8377" to="10417,8377" strokecolor="green"/>
            <v:line id="_x0000_s1436" style="position:absolute" from="10417,7777" to="10417,8344" strokecolor="green"/>
            <v:line id="_x0000_s143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38" style="position:absolute;margin-left:171pt;margin-top:9.5pt;width:170.1pt;height:36pt;z-index:251631616" coordorigin="1413,7777" coordsize="9004,600">
            <v:line id="_x0000_s1439" style="position:absolute" from="1413,7777" to="10413,7777" strokecolor="green"/>
            <v:line id="_x0000_s1440" style="position:absolute" from="1413,7957" to="10413,7957" strokecolor="green"/>
            <v:line id="_x0000_s1441" style="position:absolute" from="1417,8197" to="10417,8197" strokecolor="green"/>
            <v:line id="_x0000_s1442" style="position:absolute" from="1417,8377" to="10417,8377" strokecolor="green"/>
            <v:line id="_x0000_s1443" style="position:absolute" from="10417,7777" to="10417,8344" strokecolor="green"/>
            <v:line id="_x0000_s144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45" style="position:absolute;margin-left:-9pt;margin-top:8.65pt;width:170.1pt;height:36pt;z-index:251630592" coordorigin="1413,7777" coordsize="9004,600">
            <v:line id="_x0000_s1446" style="position:absolute" from="1413,7777" to="10413,7777" strokecolor="green"/>
            <v:line id="_x0000_s1447" style="position:absolute" from="1413,7957" to="10413,7957" strokecolor="green"/>
            <v:line id="_x0000_s1448" style="position:absolute" from="1417,8197" to="10417,8197" strokecolor="green"/>
            <v:line id="_x0000_s1449" style="position:absolute" from="1417,8377" to="10417,8377" strokecolor="green"/>
            <v:line id="_x0000_s1450" style="position:absolute" from="10417,7777" to="10417,8344" strokecolor="green"/>
            <v:line id="_x0000_s145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it-me-li      i-te-le</w:t>
      </w:r>
      <w:r>
        <w:rPr>
          <w:rFonts w:ascii="Hand writing Mutlu" w:hAnsi="Hand writing Mutlu"/>
          <w:sz w:val="60"/>
          <w:szCs w:val="60"/>
        </w:rPr>
        <w:tab/>
        <w:t xml:space="preserve"> e-ti-ne</w:t>
      </w:r>
    </w:p>
    <w:p w:rsidR="00FE1053" w:rsidRDefault="00FE1053" w:rsidP="00791807">
      <w:r>
        <w:rPr>
          <w:noProof/>
        </w:rPr>
        <w:pict>
          <v:shape id="_x0000_s1452" type="#_x0000_t67" style="position:absolute;margin-left:414pt;margin-top:.35pt;width:9pt;height:18pt;z-index:251638784" fillcolor="red"/>
        </w:pict>
      </w:r>
      <w:r>
        <w:rPr>
          <w:noProof/>
        </w:rPr>
        <w:pict>
          <v:shape id="_x0000_s1453" type="#_x0000_t67" style="position:absolute;margin-left:252pt;margin-top:.35pt;width:9pt;height:18pt;z-index:251637760" fillcolor="red"/>
        </w:pict>
      </w:r>
      <w:r>
        <w:rPr>
          <w:noProof/>
        </w:rPr>
        <w:pict>
          <v:shape id="_x0000_s1454" type="#_x0000_t67" style="position:absolute;margin-left:1in;margin-top:.35pt;width:9pt;height:18pt;z-index:251636736" fillcolor="red"/>
        </w:pict>
      </w:r>
    </w:p>
    <w:p w:rsidR="00FE1053" w:rsidRDefault="00FE1053" w:rsidP="00791807">
      <w:pPr>
        <w:tabs>
          <w:tab w:val="left" w:pos="7535"/>
        </w:tabs>
      </w:pPr>
      <w:r>
        <w:rPr>
          <w:noProof/>
        </w:rPr>
        <w:pict>
          <v:group id="_x0000_s1455" style="position:absolute;margin-left:351pt;margin-top:4.55pt;width:170.1pt;height:36pt;z-index:251635712" coordorigin="1413,7777" coordsize="9004,600">
            <v:line id="_x0000_s1456" style="position:absolute" from="1413,7777" to="10413,7777" strokecolor="green"/>
            <v:line id="_x0000_s1457" style="position:absolute" from="1413,7957" to="10413,7957" strokecolor="green"/>
            <v:line id="_x0000_s1458" style="position:absolute" from="1417,8197" to="10417,8197" strokecolor="green"/>
            <v:line id="_x0000_s1459" style="position:absolute" from="1417,8377" to="10417,8377" strokecolor="green"/>
            <v:line id="_x0000_s1460" style="position:absolute" from="10417,7777" to="10417,8344" strokecolor="green"/>
            <v:line id="_x0000_s146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2" style="position:absolute;margin-left:171.95pt;margin-top:5.4pt;width:170.1pt;height:36pt;z-index:251634688" coordorigin="1413,7777" coordsize="9004,600">
            <v:line id="_x0000_s1463" style="position:absolute" from="1413,7777" to="10413,7777" strokecolor="green"/>
            <v:line id="_x0000_s1464" style="position:absolute" from="1413,7957" to="10413,7957" strokecolor="green"/>
            <v:line id="_x0000_s1465" style="position:absolute" from="1417,8197" to="10417,8197" strokecolor="green"/>
            <v:line id="_x0000_s1466" style="position:absolute" from="1417,8377" to="10417,8377" strokecolor="green"/>
            <v:line id="_x0000_s1467" style="position:absolute" from="10417,7777" to="10417,8344" strokecolor="green"/>
            <v:line id="_x0000_s146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69" style="position:absolute;margin-left:-8.95pt;margin-top:4.55pt;width:170.1pt;height:36pt;z-index:251633664" coordorigin="1413,7777" coordsize="9004,600">
            <v:line id="_x0000_s1470" style="position:absolute" from="1413,7777" to="10413,7777" strokecolor="green"/>
            <v:line id="_x0000_s1471" style="position:absolute" from="1413,7957" to="10413,7957" strokecolor="green"/>
            <v:line id="_x0000_s1472" style="position:absolute" from="1417,8197" to="10417,8197" strokecolor="green"/>
            <v:line id="_x0000_s1473" style="position:absolute" from="1417,8377" to="10417,8377" strokecolor="green"/>
            <v:line id="_x0000_s1474" style="position:absolute" from="10417,7777" to="10417,8344" strokecolor="green"/>
            <v:line id="_x0000_s1475" style="position:absolute" from="1417,7777" to="1417,8344" strokecolor="green"/>
            <w10:wrap side="left"/>
          </v:group>
        </w:pict>
      </w:r>
      <w:r>
        <w:tab/>
      </w:r>
    </w:p>
    <w:p w:rsidR="00FE1053" w:rsidRDefault="00FE1053" w:rsidP="00791807"/>
    <w:p w:rsidR="00FE1053" w:rsidRDefault="00FE1053" w:rsidP="00791807"/>
    <w:p w:rsidR="00FE1053" w:rsidRDefault="00FE1053" w:rsidP="00791807"/>
    <w:p w:rsidR="00FE1053" w:rsidRPr="007758D4" w:rsidRDefault="00FE1053" w:rsidP="00791807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476" style="position:absolute;margin-left:351pt;margin-top:7.65pt;width:170.1pt;height:36pt;z-index:251645952" coordorigin="1413,7777" coordsize="9004,600">
            <v:line id="_x0000_s1477" style="position:absolute" from="1413,7777" to="10413,7777" strokecolor="green"/>
            <v:line id="_x0000_s1478" style="position:absolute" from="1413,7957" to="10413,7957" strokecolor="green"/>
            <v:line id="_x0000_s1479" style="position:absolute" from="1417,8197" to="10417,8197" strokecolor="green"/>
            <v:line id="_x0000_s1480" style="position:absolute" from="1417,8377" to="10417,8377" strokecolor="green"/>
            <v:line id="_x0000_s1481" style="position:absolute" from="10417,7777" to="10417,8344" strokecolor="green"/>
            <v:line id="_x0000_s148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83" style="position:absolute;margin-left:171.5pt;margin-top:9pt;width:170.1pt;height:36pt;z-index:251642880" coordorigin="1413,7777" coordsize="9004,600">
            <v:line id="_x0000_s1484" style="position:absolute" from="1413,7777" to="10413,7777" strokecolor="green"/>
            <v:line id="_x0000_s1485" style="position:absolute" from="1413,7957" to="10413,7957" strokecolor="green"/>
            <v:line id="_x0000_s1486" style="position:absolute" from="1417,8197" to="10417,8197" strokecolor="green"/>
            <v:line id="_x0000_s1487" style="position:absolute" from="1417,8377" to="10417,8377" strokecolor="green"/>
            <v:line id="_x0000_s1488" style="position:absolute" from="10417,7777" to="10417,8344" strokecolor="green"/>
            <v:line id="_x0000_s148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490" style="position:absolute;margin-left:-9pt;margin-top:9pt;width:170.1pt;height:36pt;z-index:251639808" coordorigin="1413,7777" coordsize="9004,600">
            <v:line id="_x0000_s1491" style="position:absolute" from="1413,7777" to="10413,7777" strokecolor="green"/>
            <v:line id="_x0000_s1492" style="position:absolute" from="1413,7957" to="10413,7957" strokecolor="green"/>
            <v:line id="_x0000_s1493" style="position:absolute" from="1417,8197" to="10417,8197" strokecolor="green"/>
            <v:line id="_x0000_s1494" style="position:absolute" from="1417,8377" to="10417,8377" strokecolor="green"/>
            <v:line id="_x0000_s1495" style="position:absolute" from="10417,7777" to="10417,8344" strokecolor="green"/>
            <v:line id="_x0000_s149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mo-to-ra</w:t>
      </w:r>
      <w:r>
        <w:rPr>
          <w:rFonts w:ascii="Hand writing Mutlu" w:hAnsi="Hand writing Mutlu"/>
          <w:sz w:val="60"/>
          <w:szCs w:val="60"/>
        </w:rPr>
        <w:tab/>
        <w:t xml:space="preserve"> ton-ton</w:t>
      </w:r>
      <w:r>
        <w:rPr>
          <w:rFonts w:ascii="Hand writing Mutlu" w:hAnsi="Hand writing Mutlu"/>
          <w:sz w:val="60"/>
          <w:szCs w:val="60"/>
        </w:rPr>
        <w:tab/>
      </w:r>
      <w:r>
        <w:rPr>
          <w:rFonts w:ascii="Hand writing Mutlu" w:hAnsi="Hand writing Mutlu"/>
          <w:noProof/>
          <w:sz w:val="60"/>
          <w:szCs w:val="60"/>
        </w:rPr>
        <w:t xml:space="preserve">o </w:t>
      </w:r>
      <w:r>
        <w:rPr>
          <w:noProof/>
          <w:sz w:val="60"/>
          <w:szCs w:val="60"/>
        </w:rPr>
        <w:t>–</w:t>
      </w:r>
      <w:r>
        <w:rPr>
          <w:rFonts w:ascii="Hand writing Mutlu" w:hAnsi="Hand writing Mutlu"/>
          <w:noProof/>
          <w:sz w:val="60"/>
          <w:szCs w:val="60"/>
        </w:rPr>
        <w:t xml:space="preserve">nar       </w:t>
      </w:r>
    </w:p>
    <w:p w:rsidR="00FE1053" w:rsidRPr="007758D4" w:rsidRDefault="00FE1053" w:rsidP="00791807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497" type="#_x0000_t67" style="position:absolute;margin-left:423pt;margin-top:1.55pt;width:9pt;height:18pt;z-index:251648000" fillcolor="red"/>
        </w:pict>
      </w:r>
      <w:r>
        <w:rPr>
          <w:noProof/>
        </w:rPr>
        <w:pict>
          <v:group id="_x0000_s1498" style="position:absolute;margin-left:351pt;margin-top:19.55pt;width:170.1pt;height:36pt;z-index:251646976" coordorigin="1413,7777" coordsize="9004,600">
            <v:line id="_x0000_s1499" style="position:absolute" from="1413,7777" to="10413,7777" strokecolor="green"/>
            <v:line id="_x0000_s1500" style="position:absolute" from="1413,7957" to="10413,7957" strokecolor="green"/>
            <v:line id="_x0000_s1501" style="position:absolute" from="1417,8197" to="10417,8197" strokecolor="green"/>
            <v:line id="_x0000_s1502" style="position:absolute" from="1417,8377" to="10417,8377" strokecolor="green"/>
            <v:line id="_x0000_s1503" style="position:absolute" from="10417,7777" to="10417,8344" strokecolor="green"/>
            <v:line id="_x0000_s150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05" style="position:absolute;margin-left:171pt;margin-top:19.55pt;width:170.1pt;height:36pt;z-index:251643904" coordorigin="1413,7777" coordsize="9004,600">
            <v:line id="_x0000_s1506" style="position:absolute" from="1413,7777" to="10413,7777" strokecolor="green"/>
            <v:line id="_x0000_s1507" style="position:absolute" from="1413,7957" to="10413,7957" strokecolor="green"/>
            <v:line id="_x0000_s1508" style="position:absolute" from="1417,8197" to="10417,8197" strokecolor="green"/>
            <v:line id="_x0000_s1509" style="position:absolute" from="1417,8377" to="10417,8377" strokecolor="green"/>
            <v:line id="_x0000_s1510" style="position:absolute" from="10417,7777" to="10417,8344" strokecolor="green"/>
            <v:line id="_x0000_s151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512" type="#_x0000_t67" style="position:absolute;margin-left:243pt;margin-top:1.55pt;width:9pt;height:18pt;z-index:251644928" fillcolor="red"/>
        </w:pict>
      </w:r>
      <w:r>
        <w:rPr>
          <w:noProof/>
        </w:rPr>
        <w:pict>
          <v:shape id="_x0000_s1513" type="#_x0000_t67" style="position:absolute;margin-left:54pt;margin-top:1.55pt;width:9pt;height:18pt;z-index:251641856" fillcolor="red"/>
        </w:pict>
      </w:r>
      <w:r>
        <w:rPr>
          <w:noProof/>
        </w:rPr>
        <w:pict>
          <v:group id="_x0000_s1514" style="position:absolute;margin-left:-9pt;margin-top:19.55pt;width:170.1pt;height:36pt;z-index:251640832" coordorigin="1413,7777" coordsize="9004,600">
            <v:line id="_x0000_s1515" style="position:absolute" from="1413,7777" to="10413,7777" strokecolor="green"/>
            <v:line id="_x0000_s1516" style="position:absolute" from="1413,7957" to="10413,7957" strokecolor="green"/>
            <v:line id="_x0000_s1517" style="position:absolute" from="1417,8197" to="10417,8197" strokecolor="green"/>
            <v:line id="_x0000_s1518" style="position:absolute" from="1417,8377" to="10417,8377" strokecolor="green"/>
            <v:line id="_x0000_s1519" style="position:absolute" from="10417,7777" to="10417,8344" strokecolor="green"/>
            <v:line id="_x0000_s152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791807"/>
    <w:p w:rsidR="00FE1053" w:rsidRPr="007758D4" w:rsidRDefault="00FE1053" w:rsidP="00791807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mo-</w:t>
      </w:r>
      <w:r>
        <w:rPr>
          <w:noProof/>
        </w:rPr>
        <w:pict>
          <v:shape id="_x0000_s1521" type="#_x0000_t67" style="position:absolute;margin-left:252pt;margin-top:39.9pt;width:9pt;height:18pt;z-index:251657216;mso-position-horizontal-relative:text;mso-position-vertical-relative:text" fillcolor="red"/>
        </w:pict>
      </w:r>
      <w:r>
        <w:rPr>
          <w:noProof/>
        </w:rPr>
        <w:pict>
          <v:shape id="_x0000_s1522" type="#_x0000_t67" style="position:absolute;margin-left:6in;margin-top:39.9pt;width:9pt;height:18pt;z-index:251656192;mso-position-horizontal-relative:text;mso-position-vertical-relative:text" fillcolor="red"/>
        </w:pict>
      </w:r>
      <w:r>
        <w:rPr>
          <w:noProof/>
        </w:rPr>
        <w:pict>
          <v:group id="_x0000_s1523" style="position:absolute;margin-left:369pt;margin-top:7.8pt;width:2in;height:36pt;z-index:251654144;mso-position-horizontal-relative:text;mso-position-vertical-relative:text" coordorigin="1413,7777" coordsize="9004,600">
            <v:line id="_x0000_s1524" style="position:absolute" from="1413,7777" to="10413,7777" strokecolor="green"/>
            <v:line id="_x0000_s1525" style="position:absolute" from="1413,7957" to="10413,7957" strokecolor="green"/>
            <v:line id="_x0000_s1526" style="position:absolute" from="1417,8197" to="10417,8197" strokecolor="green"/>
            <v:line id="_x0000_s1527" style="position:absolute" from="1417,8377" to="10417,8377" strokecolor="green"/>
            <v:line id="_x0000_s1528" style="position:absolute" from="10417,7777" to="10417,8344" strokecolor="green"/>
            <v:line id="_x0000_s152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30" style="position:absolute;margin-left:171pt;margin-top:8.15pt;width:189pt;height:36pt;z-index:251652096;mso-position-horizontal-relative:text;mso-position-vertical-relative:text" coordorigin="1413,7777" coordsize="9004,600">
            <v:line id="_x0000_s1531" style="position:absolute" from="1413,7777" to="10413,7777" strokecolor="green"/>
            <v:line id="_x0000_s1532" style="position:absolute" from="1413,7957" to="10413,7957" strokecolor="green"/>
            <v:line id="_x0000_s1533" style="position:absolute" from="1417,8197" to="10417,8197" strokecolor="green"/>
            <v:line id="_x0000_s1534" style="position:absolute" from="1417,8377" to="10417,8377" strokecolor="green"/>
            <v:line id="_x0000_s1535" style="position:absolute" from="10417,7777" to="10417,8344" strokecolor="green"/>
            <v:line id="_x0000_s153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537" type="#_x0000_t67" style="position:absolute;margin-left:63pt;margin-top:39.9pt;width:9pt;height:18pt;z-index:251651072;mso-position-horizontal-relative:text;mso-position-vertical-relative:text" fillcolor="red"/>
        </w:pict>
      </w:r>
      <w:r>
        <w:rPr>
          <w:noProof/>
        </w:rPr>
        <w:pict>
          <v:group id="_x0000_s1538" style="position:absolute;margin-left:-9pt;margin-top:8.15pt;width:170.1pt;height:36pt;z-index:251649024;mso-position-horizontal-relative:text;mso-position-vertical-relative:text" coordorigin="1413,7777" coordsize="9004,600">
            <v:line id="_x0000_s1539" style="position:absolute" from="1413,7777" to="10413,7777" strokecolor="green"/>
            <v:line id="_x0000_s1540" style="position:absolute" from="1413,7957" to="10413,7957" strokecolor="green"/>
            <v:line id="_x0000_s1541" style="position:absolute" from="1417,8197" to="10417,8197" strokecolor="green"/>
            <v:line id="_x0000_s1542" style="position:absolute" from="1417,8377" to="10417,8377" strokecolor="green"/>
            <v:line id="_x0000_s1543" style="position:absolute" from="10417,7777" to="10417,8344" strokecolor="green"/>
            <v:line id="_x0000_s154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tor     </w:t>
      </w:r>
      <w:r>
        <w:rPr>
          <w:rFonts w:ascii="Hand writing Mutlu" w:hAnsi="Hand writing Mutlu"/>
          <w:noProof/>
          <w:sz w:val="60"/>
          <w:szCs w:val="60"/>
        </w:rPr>
        <w:t xml:space="preserve"> a-tar        i-ter</w:t>
      </w:r>
    </w:p>
    <w:p w:rsidR="00FE1053" w:rsidRDefault="00FE1053" w:rsidP="00791807">
      <w:r>
        <w:rPr>
          <w:noProof/>
        </w:rPr>
        <w:pict>
          <v:group id="_x0000_s1545" style="position:absolute;margin-left:369.5pt;margin-top:11.1pt;width:2in;height:36pt;z-index:251655168" coordorigin="1413,7777" coordsize="9004,600">
            <v:line id="_x0000_s1546" style="position:absolute" from="1413,7777" to="10413,7777" strokecolor="green"/>
            <v:line id="_x0000_s1547" style="position:absolute" from="1413,7957" to="10413,7957" strokecolor="green"/>
            <v:line id="_x0000_s1548" style="position:absolute" from="1417,8197" to="10417,8197" strokecolor="green"/>
            <v:line id="_x0000_s1549" style="position:absolute" from="1417,8377" to="10417,8377" strokecolor="green"/>
            <v:line id="_x0000_s1550" style="position:absolute" from="10417,7777" to="10417,8344" strokecolor="green"/>
            <v:line id="_x0000_s155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2" style="position:absolute;margin-left:171pt;margin-top:11.1pt;width:189pt;height:36pt;z-index:251653120" coordorigin="1413,7777" coordsize="9004,600">
            <v:line id="_x0000_s1553" style="position:absolute" from="1413,7777" to="10413,7777" strokecolor="green"/>
            <v:line id="_x0000_s1554" style="position:absolute" from="1413,7957" to="10413,7957" strokecolor="green"/>
            <v:line id="_x0000_s1555" style="position:absolute" from="1417,8197" to="10417,8197" strokecolor="green"/>
            <v:line id="_x0000_s1556" style="position:absolute" from="1417,8377" to="10417,8377" strokecolor="green"/>
            <v:line id="_x0000_s1557" style="position:absolute" from="10417,7777" to="10417,8344" strokecolor="green"/>
            <v:line id="_x0000_s155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59" style="position:absolute;margin-left:-9pt;margin-top:11.1pt;width:170.1pt;height:36pt;z-index:251650048" coordorigin="1413,7777" coordsize="9004,600">
            <v:line id="_x0000_s1560" style="position:absolute" from="1413,7777" to="10413,7777" strokecolor="green"/>
            <v:line id="_x0000_s1561" style="position:absolute" from="1413,7957" to="10413,7957" strokecolor="green"/>
            <v:line id="_x0000_s1562" style="position:absolute" from="1417,8197" to="10417,8197" strokecolor="green"/>
            <v:line id="_x0000_s1563" style="position:absolute" from="1417,8377" to="10417,8377" strokecolor="green"/>
            <v:line id="_x0000_s1564" style="position:absolute" from="10417,7777" to="10417,8344" strokecolor="green"/>
            <v:line id="_x0000_s1565" style="position:absolute" from="1417,7777" to="1417,8344" strokecolor="green"/>
            <w10:wrap side="left"/>
          </v:group>
        </w:pict>
      </w:r>
    </w:p>
    <w:p w:rsidR="00FE1053" w:rsidRDefault="00FE1053" w:rsidP="00791807">
      <w:pPr>
        <w:tabs>
          <w:tab w:val="left" w:pos="7652"/>
        </w:tabs>
      </w:pPr>
      <w:r>
        <w:tab/>
      </w:r>
    </w:p>
    <w:p w:rsidR="00FE1053" w:rsidRDefault="00FE1053" w:rsidP="00791807">
      <w:pPr>
        <w:tabs>
          <w:tab w:val="left" w:pos="7652"/>
        </w:tabs>
      </w:pPr>
    </w:p>
    <w:p w:rsidR="00FE1053" w:rsidRDefault="00FE1053" w:rsidP="00791807">
      <w:pPr>
        <w:tabs>
          <w:tab w:val="left" w:pos="7652"/>
        </w:tabs>
      </w:pPr>
    </w:p>
    <w:p w:rsidR="00FE1053" w:rsidRPr="00B75435" w:rsidRDefault="00FE1053" w:rsidP="00CE6328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FE1053" w:rsidRPr="007702E7" w:rsidRDefault="00FE1053" w:rsidP="00CE6328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FE1053" w:rsidRPr="007702E7" w:rsidRDefault="00FE1053" w:rsidP="00CE6328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566" style="position:absolute;margin-left:351.9pt;margin-top:10pt;width:170.1pt;height:36pt;z-index:251661312" coordorigin="1413,7777" coordsize="9004,600">
            <v:line id="_x0000_s1567" style="position:absolute" from="1413,7777" to="10413,7777" strokecolor="green"/>
            <v:line id="_x0000_s1568" style="position:absolute" from="1413,7957" to="10413,7957" strokecolor="green"/>
            <v:line id="_x0000_s1569" style="position:absolute" from="1417,8197" to="10417,8197" strokecolor="green"/>
            <v:line id="_x0000_s1570" style="position:absolute" from="1417,8377" to="10417,8377" strokecolor="green"/>
            <v:line id="_x0000_s1571" style="position:absolute" from="10417,7777" to="10417,8344" strokecolor="green"/>
            <v:line id="_x0000_s157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73" style="position:absolute;margin-left:171.9pt;margin-top:9.15pt;width:170.1pt;height:36pt;z-index:251660288" coordorigin="1413,7777" coordsize="9004,600">
            <v:line id="_x0000_s1574" style="position:absolute" from="1413,7777" to="10413,7777" strokecolor="green"/>
            <v:line id="_x0000_s1575" style="position:absolute" from="1413,7957" to="10413,7957" strokecolor="green"/>
            <v:line id="_x0000_s1576" style="position:absolute" from="1417,8197" to="10417,8197" strokecolor="green"/>
            <v:line id="_x0000_s1577" style="position:absolute" from="1417,8377" to="10417,8377" strokecolor="green"/>
            <v:line id="_x0000_s1578" style="position:absolute" from="10417,7777" to="10417,8344" strokecolor="green"/>
            <v:line id="_x0000_s157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80" style="position:absolute;margin-left:-9pt;margin-top:9.15pt;width:170.1pt;height:36pt;z-index:251658240" coordorigin="1413,7777" coordsize="9004,600">
            <v:line id="_x0000_s1581" style="position:absolute" from="1413,7777" to="10413,7777" strokecolor="green"/>
            <v:line id="_x0000_s1582" style="position:absolute" from="1413,7957" to="10413,7957" strokecolor="green"/>
            <v:line id="_x0000_s1583" style="position:absolute" from="1417,8197" to="10417,8197" strokecolor="green"/>
            <v:line id="_x0000_s1584" style="position:absolute" from="1417,8377" to="10417,8377" strokecolor="green"/>
            <v:line id="_x0000_s1585" style="position:absolute" from="10417,7777" to="10417,8344" strokecolor="green"/>
            <v:line id="_x0000_s158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 u-n          l-u        un-lu</w:t>
      </w:r>
    </w:p>
    <w:p w:rsidR="00FE1053" w:rsidRPr="007702E7" w:rsidRDefault="00FE1053" w:rsidP="00CE6328">
      <w:r>
        <w:rPr>
          <w:noProof/>
        </w:rPr>
        <w:pict>
          <v:shape id="_x0000_s1587" type="#_x0000_t67" style="position:absolute;margin-left:81pt;margin-top:.55pt;width:9pt;height:18pt;z-index:251665408" fillcolor="red"/>
        </w:pict>
      </w:r>
      <w:r>
        <w:rPr>
          <w:noProof/>
        </w:rPr>
        <w:pict>
          <v:shape id="_x0000_s1588" type="#_x0000_t67" style="position:absolute;margin-left:252pt;margin-top:.55pt;width:9pt;height:18pt;z-index:251659264" fillcolor="red"/>
        </w:pict>
      </w:r>
      <w:r>
        <w:rPr>
          <w:noProof/>
        </w:rPr>
        <w:pict>
          <v:shape id="_x0000_s1589" type="#_x0000_t67" style="position:absolute;margin-left:414pt;margin-top:.55pt;width:9pt;height:18pt;z-index:251666432" fillcolor="red"/>
        </w:pict>
      </w:r>
    </w:p>
    <w:p w:rsidR="00FE1053" w:rsidRDefault="00FE1053" w:rsidP="00CE6328"/>
    <w:p w:rsidR="00FE1053" w:rsidRDefault="00FE1053" w:rsidP="00CE6328">
      <w:r>
        <w:rPr>
          <w:noProof/>
        </w:rPr>
        <w:pict>
          <v:group id="_x0000_s1590" style="position:absolute;margin-left:171pt;margin-top:3.2pt;width:170.1pt;height:36pt;z-index:251663360" coordorigin="1413,7777" coordsize="9004,600">
            <v:line id="_x0000_s1591" style="position:absolute" from="1413,7777" to="10413,7777" strokecolor="green"/>
            <v:line id="_x0000_s1592" style="position:absolute" from="1413,7957" to="10413,7957" strokecolor="green"/>
            <v:line id="_x0000_s1593" style="position:absolute" from="1417,8197" to="10417,8197" strokecolor="green"/>
            <v:line id="_x0000_s1594" style="position:absolute" from="1417,8377" to="10417,8377" strokecolor="green"/>
            <v:line id="_x0000_s1595" style="position:absolute" from="10417,7777" to="10417,8344" strokecolor="green"/>
            <v:line id="_x0000_s159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597" style="position:absolute;margin-left:351.9pt;margin-top:3.2pt;width:170.1pt;height:36pt;z-index:251664384" coordorigin="1413,7777" coordsize="9004,600">
            <v:line id="_x0000_s1598" style="position:absolute" from="1413,7777" to="10413,7777" strokecolor="green"/>
            <v:line id="_x0000_s1599" style="position:absolute" from="1413,7957" to="10413,7957" strokecolor="green"/>
            <v:line id="_x0000_s1600" style="position:absolute" from="1417,8197" to="10417,8197" strokecolor="green"/>
            <v:line id="_x0000_s1601" style="position:absolute" from="1417,8377" to="10417,8377" strokecolor="green"/>
            <v:line id="_x0000_s1602" style="position:absolute" from="10417,7777" to="10417,8344" strokecolor="green"/>
            <v:line id="_x0000_s160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04" style="position:absolute;margin-left:-9pt;margin-top:3.2pt;width:170.1pt;height:36pt;z-index:251662336" coordorigin="1413,7777" coordsize="9004,600">
            <v:line id="_x0000_s1605" style="position:absolute" from="1413,7777" to="10413,7777" strokecolor="green"/>
            <v:line id="_x0000_s1606" style="position:absolute" from="1413,7957" to="10413,7957" strokecolor="green"/>
            <v:line id="_x0000_s1607" style="position:absolute" from="1417,8197" to="10417,8197" strokecolor="green"/>
            <v:line id="_x0000_s1608" style="position:absolute" from="1417,8377" to="10417,8377" strokecolor="green"/>
            <v:line id="_x0000_s1609" style="position:absolute" from="10417,7777" to="10417,8344" strokecolor="green"/>
            <v:line id="_x0000_s1610" style="position:absolute" from="1417,7777" to="1417,8344" strokecolor="green"/>
            <w10:wrap side="left"/>
          </v:group>
        </w:pict>
      </w:r>
    </w:p>
    <w:p w:rsidR="00FE1053" w:rsidRDefault="00FE1053" w:rsidP="00CE6328"/>
    <w:p w:rsidR="00FE1053" w:rsidRDefault="00FE1053" w:rsidP="00CE6328"/>
    <w:p w:rsidR="00FE1053" w:rsidRDefault="00FE1053" w:rsidP="00CE6328"/>
    <w:p w:rsidR="00FE1053" w:rsidRDefault="00FE1053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iCs/>
          <w:sz w:val="60"/>
          <w:szCs w:val="60"/>
        </w:rPr>
      </w:pPr>
      <w:r>
        <w:rPr>
          <w:noProof/>
        </w:rPr>
        <w:pict>
          <v:shape id="_x0000_s1611" type="#_x0000_t67" style="position:absolute;margin-left:6in;margin-top:47.15pt;width:9pt;height:18pt;z-index:251675648" fillcolor="red"/>
        </w:pict>
      </w:r>
      <w:r>
        <w:rPr>
          <w:noProof/>
        </w:rPr>
        <w:pict>
          <v:shape id="_x0000_s1612" type="#_x0000_t67" style="position:absolute;margin-left:252pt;margin-top:47.15pt;width:9pt;height:18pt;z-index:251674624" fillcolor="red"/>
        </w:pict>
      </w:r>
      <w:r>
        <w:rPr>
          <w:noProof/>
        </w:rPr>
        <w:pict>
          <v:shape id="_x0000_s1613" type="#_x0000_t67" style="position:absolute;margin-left:81pt;margin-top:48pt;width:9pt;height:18pt;z-index:251673600" fillcolor="red"/>
        </w:pict>
      </w:r>
      <w:r>
        <w:rPr>
          <w:noProof/>
        </w:rPr>
        <w:pict>
          <v:group id="_x0000_s1614" style="position:absolute;margin-left:351pt;margin-top:70.75pt;width:170.1pt;height:36pt;z-index:251672576" coordorigin="1413,7777" coordsize="9004,600">
            <v:line id="_x0000_s1615" style="position:absolute" from="1413,7777" to="10413,7777" strokecolor="green"/>
            <v:line id="_x0000_s1616" style="position:absolute" from="1413,7957" to="10413,7957" strokecolor="green"/>
            <v:line id="_x0000_s1617" style="position:absolute" from="1417,8197" to="10417,8197" strokecolor="green"/>
            <v:line id="_x0000_s1618" style="position:absolute" from="1417,8377" to="10417,8377" strokecolor="green"/>
            <v:line id="_x0000_s1619" style="position:absolute" from="10417,7777" to="10417,8344" strokecolor="green"/>
            <v:line id="_x0000_s162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21" style="position:absolute;margin-left:171pt;margin-top:70.75pt;width:170.1pt;height:36pt;z-index:251671552" coordorigin="1413,7777" coordsize="9004,600">
            <v:line id="_x0000_s1622" style="position:absolute" from="1413,7777" to="10413,7777" strokecolor="green"/>
            <v:line id="_x0000_s1623" style="position:absolute" from="1413,7957" to="10413,7957" strokecolor="green"/>
            <v:line id="_x0000_s1624" style="position:absolute" from="1417,8197" to="10417,8197" strokecolor="green"/>
            <v:line id="_x0000_s1625" style="position:absolute" from="1417,8377" to="10417,8377" strokecolor="green"/>
            <v:line id="_x0000_s1626" style="position:absolute" from="10417,7777" to="10417,8344" strokecolor="green"/>
            <v:line id="_x0000_s162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28" style="position:absolute;margin-left:-9pt;margin-top:70.75pt;width:170.1pt;height:36pt;z-index:251670528" coordorigin="1413,7777" coordsize="9004,600">
            <v:line id="_x0000_s1629" style="position:absolute" from="1413,7777" to="10413,7777" strokecolor="green"/>
            <v:line id="_x0000_s1630" style="position:absolute" from="1413,7957" to="10413,7957" strokecolor="green"/>
            <v:line id="_x0000_s1631" style="position:absolute" from="1417,8197" to="10417,8197" strokecolor="green"/>
            <v:line id="_x0000_s1632" style="position:absolute" from="1417,8377" to="10417,8377" strokecolor="green"/>
            <v:line id="_x0000_s1633" style="position:absolute" from="10417,7777" to="10417,8344" strokecolor="green"/>
            <v:line id="_x0000_s163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35" style="position:absolute;margin-left:351pt;margin-top:7.75pt;width:170.1pt;height:36pt;z-index:251669504" coordorigin="1413,7777" coordsize="9004,600">
            <v:line id="_x0000_s1636" style="position:absolute" from="1413,7777" to="10413,7777" strokecolor="green"/>
            <v:line id="_x0000_s1637" style="position:absolute" from="1413,7957" to="10413,7957" strokecolor="green"/>
            <v:line id="_x0000_s1638" style="position:absolute" from="1417,8197" to="10417,8197" strokecolor="green"/>
            <v:line id="_x0000_s1639" style="position:absolute" from="1417,8377" to="10417,8377" strokecolor="green"/>
            <v:line id="_x0000_s1640" style="position:absolute" from="10417,7777" to="10417,8344" strokecolor="green"/>
            <v:line id="_x0000_s164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42" style="position:absolute;margin-left:171pt;margin-top:7.75pt;width:170.1pt;height:36pt;z-index:251668480" coordorigin="1413,7777" coordsize="9004,600">
            <v:line id="_x0000_s1643" style="position:absolute" from="1413,7777" to="10413,7777" strokecolor="green"/>
            <v:line id="_x0000_s1644" style="position:absolute" from="1413,7957" to="10413,7957" strokecolor="green"/>
            <v:line id="_x0000_s1645" style="position:absolute" from="1417,8197" to="10417,8197" strokecolor="green"/>
            <v:line id="_x0000_s1646" style="position:absolute" from="1417,8377" to="10417,8377" strokecolor="green"/>
            <v:line id="_x0000_s1647" style="position:absolute" from="10417,7777" to="10417,8344" strokecolor="green"/>
            <v:line id="_x0000_s164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49" style="position:absolute;margin-left:-9pt;margin-top:8.95pt;width:170.1pt;height:36pt;z-index:251667456" coordorigin="1413,7777" coordsize="9004,600">
            <v:line id="_x0000_s1650" style="position:absolute" from="1413,7777" to="10413,7777" strokecolor="green"/>
            <v:line id="_x0000_s1651" style="position:absolute" from="1413,7957" to="10413,7957" strokecolor="green"/>
            <v:line id="_x0000_s1652" style="position:absolute" from="1417,8197" to="10417,8197" strokecolor="green"/>
            <v:line id="_x0000_s1653" style="position:absolute" from="1417,8377" to="10417,8377" strokecolor="green"/>
            <v:line id="_x0000_s1654" style="position:absolute" from="10417,7777" to="10417,8344" strokecolor="green"/>
            <v:line id="_x0000_s165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 m-u          </w:t>
      </w:r>
      <w:r>
        <w:rPr>
          <w:rFonts w:ascii="Hand writing Mutlu" w:hAnsi="Hand writing Mutlu"/>
          <w:iCs/>
          <w:sz w:val="60"/>
          <w:szCs w:val="60"/>
        </w:rPr>
        <w:t>mu-t</w:t>
      </w:r>
      <w:r>
        <w:rPr>
          <w:rFonts w:ascii="Hand writing Mutlu" w:hAnsi="Hand writing Mutlu"/>
          <w:sz w:val="60"/>
          <w:szCs w:val="60"/>
        </w:rPr>
        <w:t xml:space="preserve">        u-mut      </w:t>
      </w:r>
    </w:p>
    <w:p w:rsidR="00FE1053" w:rsidRDefault="00FE1053" w:rsidP="007138B5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</w:p>
    <w:p w:rsidR="00FE1053" w:rsidRPr="00E5158A" w:rsidRDefault="00FE1053" w:rsidP="00CE6328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Default="00FE1053" w:rsidP="00CE6328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656" type="#_x0000_t67" style="position:absolute;margin-left:63pt;margin-top:47.25pt;width:9pt;height:18pt;z-index:251680768" fillcolor="red"/>
        </w:pict>
      </w:r>
      <w:r>
        <w:rPr>
          <w:noProof/>
        </w:rPr>
        <w:pict>
          <v:group id="_x0000_s1657" style="position:absolute;margin-left:-9pt;margin-top:74.25pt;width:170.1pt;height:36pt;z-index:251679744" coordorigin="1413,7777" coordsize="9004,600">
            <v:line id="_x0000_s1658" style="position:absolute" from="1413,7777" to="10413,7777" strokecolor="green"/>
            <v:line id="_x0000_s1659" style="position:absolute" from="1413,7957" to="10413,7957" strokecolor="green"/>
            <v:line id="_x0000_s1660" style="position:absolute" from="1417,8197" to="10417,8197" strokecolor="green"/>
            <v:line id="_x0000_s1661" style="position:absolute" from="1417,8377" to="10417,8377" strokecolor="green"/>
            <v:line id="_x0000_s1662" style="position:absolute" from="10417,7777" to="10417,8344" strokecolor="green"/>
            <v:line id="_x0000_s166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64" style="position:absolute;margin-left:351pt;margin-top:7.85pt;width:170.1pt;height:36pt;z-index:251678720" coordorigin="1413,7777" coordsize="9004,600">
            <v:line id="_x0000_s1665" style="position:absolute" from="1413,7777" to="10413,7777" strokecolor="green"/>
            <v:line id="_x0000_s1666" style="position:absolute" from="1413,7957" to="10413,7957" strokecolor="green"/>
            <v:line id="_x0000_s1667" style="position:absolute" from="1417,8197" to="10417,8197" strokecolor="green"/>
            <v:line id="_x0000_s1668" style="position:absolute" from="1417,8377" to="10417,8377" strokecolor="green"/>
            <v:line id="_x0000_s1669" style="position:absolute" from="10417,7777" to="10417,8344" strokecolor="green"/>
            <v:line id="_x0000_s167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71" style="position:absolute;margin-left:171.9pt;margin-top:8.7pt;width:170.1pt;height:36pt;z-index:251677696" coordorigin="1413,7777" coordsize="9004,600">
            <v:line id="_x0000_s1672" style="position:absolute" from="1413,7777" to="10413,7777" strokecolor="green"/>
            <v:line id="_x0000_s1673" style="position:absolute" from="1413,7957" to="10413,7957" strokecolor="green"/>
            <v:line id="_x0000_s1674" style="position:absolute" from="1417,8197" to="10417,8197" strokecolor="green"/>
            <v:line id="_x0000_s1675" style="position:absolute" from="1417,8377" to="10417,8377" strokecolor="green"/>
            <v:line id="_x0000_s1676" style="position:absolute" from="10417,7777" to="10417,8344" strokecolor="green"/>
            <v:line id="_x0000_s167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78" style="position:absolute;margin-left:-8.1pt;margin-top:8.7pt;width:170.1pt;height:36pt;z-index:251676672" coordorigin="1413,7777" coordsize="9004,600">
            <v:line id="_x0000_s1679" style="position:absolute" from="1413,7777" to="10413,7777" strokecolor="green"/>
            <v:line id="_x0000_s1680" style="position:absolute" from="1413,7957" to="10413,7957" strokecolor="green"/>
            <v:line id="_x0000_s1681" style="position:absolute" from="1417,8197" to="10417,8197" strokecolor="green"/>
            <v:line id="_x0000_s1682" style="position:absolute" from="1417,8377" to="10417,8377" strokecolor="green"/>
            <v:line id="_x0000_s1683" style="position:absolute" from="10417,7777" to="10417,8344" strokecolor="green"/>
            <v:line id="_x0000_s168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u-mut-lu     n-u</w:t>
      </w:r>
      <w:r>
        <w:rPr>
          <w:rFonts w:ascii="Hand writing Mutlu" w:hAnsi="Hand writing Mutlu"/>
          <w:sz w:val="60"/>
          <w:szCs w:val="60"/>
        </w:rPr>
        <w:tab/>
        <w:t xml:space="preserve"> nu-t</w:t>
      </w:r>
      <w:r>
        <w:rPr>
          <w:rFonts w:ascii="Hand writing Mutlu" w:hAnsi="Hand writing Mutlu"/>
          <w:sz w:val="60"/>
          <w:szCs w:val="60"/>
        </w:rPr>
        <w:tab/>
        <w:t xml:space="preserve">   </w:t>
      </w:r>
    </w:p>
    <w:p w:rsidR="00FE1053" w:rsidRPr="0094628D" w:rsidRDefault="00FE1053" w:rsidP="00CE6328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685" type="#_x0000_t67" style="position:absolute;margin-left:414pt;margin-top:.45pt;width:9pt;height:18pt;z-index:251684864" fillcolor="red"/>
        </w:pict>
      </w:r>
      <w:r>
        <w:rPr>
          <w:noProof/>
        </w:rPr>
        <w:pict>
          <v:shape id="_x0000_s1686" type="#_x0000_t67" style="position:absolute;margin-left:243pt;margin-top:.45pt;width:9pt;height:18pt;z-index:251683840" fillcolor="red"/>
        </w:pict>
      </w:r>
      <w:r>
        <w:rPr>
          <w:noProof/>
        </w:rPr>
        <w:pict>
          <v:group id="_x0000_s1687" style="position:absolute;margin-left:351pt;margin-top:27.45pt;width:170.1pt;height:36pt;z-index:251682816" coordorigin="1413,7777" coordsize="9004,600">
            <v:line id="_x0000_s1688" style="position:absolute" from="1413,7777" to="10413,7777" strokecolor="green"/>
            <v:line id="_x0000_s1689" style="position:absolute" from="1413,7957" to="10413,7957" strokecolor="green"/>
            <v:line id="_x0000_s1690" style="position:absolute" from="1417,8197" to="10417,8197" strokecolor="green"/>
            <v:line id="_x0000_s1691" style="position:absolute" from="1417,8377" to="10417,8377" strokecolor="green"/>
            <v:line id="_x0000_s1692" style="position:absolute" from="10417,7777" to="10417,8344" strokecolor="green"/>
            <v:line id="_x0000_s169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694" style="position:absolute;margin-left:171pt;margin-top:27.45pt;width:170.1pt;height:36pt;z-index:251681792" coordorigin="1413,7777" coordsize="9004,600">
            <v:line id="_x0000_s1695" style="position:absolute" from="1413,7777" to="10413,7777" strokecolor="green"/>
            <v:line id="_x0000_s1696" style="position:absolute" from="1413,7957" to="10413,7957" strokecolor="green"/>
            <v:line id="_x0000_s1697" style="position:absolute" from="1417,8197" to="10417,8197" strokecolor="green"/>
            <v:line id="_x0000_s1698" style="position:absolute" from="1417,8377" to="10417,8377" strokecolor="green"/>
            <v:line id="_x0000_s1699" style="position:absolute" from="10417,7777" to="10417,8344" strokecolor="green"/>
            <v:line id="_x0000_s170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CE6328"/>
    <w:p w:rsidR="00FE1053" w:rsidRDefault="00FE1053" w:rsidP="00CE6328"/>
    <w:p w:rsidR="00FE1053" w:rsidRDefault="00FE1053" w:rsidP="00CE6328"/>
    <w:p w:rsidR="00FE1053" w:rsidRPr="0094628D" w:rsidRDefault="00FE1053" w:rsidP="00CE6328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u-nut</w:t>
      </w:r>
      <w:r>
        <w:rPr>
          <w:noProof/>
        </w:rPr>
        <w:pict>
          <v:group id="_x0000_s1701" style="position:absolute;margin-left:351pt;margin-top:9pt;width:170.1pt;height:36pt;z-index:251687936;mso-position-horizontal-relative:text;mso-position-vertical-relative:text" coordorigin="1413,7777" coordsize="9004,600">
            <v:line id="_x0000_s1702" style="position:absolute" from="1413,7777" to="10413,7777" strokecolor="green"/>
            <v:line id="_x0000_s1703" style="position:absolute" from="1413,7957" to="10413,7957" strokecolor="green"/>
            <v:line id="_x0000_s1704" style="position:absolute" from="1417,8197" to="10417,8197" strokecolor="green"/>
            <v:line id="_x0000_s1705" style="position:absolute" from="1417,8377" to="10417,8377" strokecolor="green"/>
            <v:line id="_x0000_s1706" style="position:absolute" from="10417,7777" to="10417,8344" strokecolor="green"/>
            <v:line id="_x0000_s170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08" style="position:absolute;margin-left:171pt;margin-top:9.5pt;width:170.1pt;height:36pt;z-index:251686912;mso-position-horizontal-relative:text;mso-position-vertical-relative:text" coordorigin="1413,7777" coordsize="9004,600">
            <v:line id="_x0000_s1709" style="position:absolute" from="1413,7777" to="10413,7777" strokecolor="green"/>
            <v:line id="_x0000_s1710" style="position:absolute" from="1413,7957" to="10413,7957" strokecolor="green"/>
            <v:line id="_x0000_s1711" style="position:absolute" from="1417,8197" to="10417,8197" strokecolor="green"/>
            <v:line id="_x0000_s1712" style="position:absolute" from="1417,8377" to="10417,8377" strokecolor="green"/>
            <v:line id="_x0000_s1713" style="position:absolute" from="10417,7777" to="10417,8344" strokecolor="green"/>
            <v:line id="_x0000_s171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15" style="position:absolute;margin-left:-9pt;margin-top:8.65pt;width:170.1pt;height:36pt;z-index:251685888;mso-position-horizontal-relative:text;mso-position-vertical-relative:text" coordorigin="1413,7777" coordsize="9004,600">
            <v:line id="_x0000_s1716" style="position:absolute" from="1413,7777" to="10413,7777" strokecolor="green"/>
            <v:line id="_x0000_s1717" style="position:absolute" from="1413,7957" to="10413,7957" strokecolor="green"/>
            <v:line id="_x0000_s1718" style="position:absolute" from="1417,8197" to="10417,8197" strokecolor="green"/>
            <v:line id="_x0000_s1719" style="position:absolute" from="1417,8377" to="10417,8377" strokecolor="green"/>
            <v:line id="_x0000_s1720" style="position:absolute" from="10417,7777" to="10417,8344" strokecolor="green"/>
            <v:line id="_x0000_s172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    u-nut-ma     t-u</w:t>
      </w:r>
      <w:r>
        <w:rPr>
          <w:rFonts w:ascii="Hand writing Mutlu" w:hAnsi="Hand writing Mutlu"/>
          <w:sz w:val="60"/>
          <w:szCs w:val="60"/>
        </w:rPr>
        <w:tab/>
        <w:t xml:space="preserve"> </w:t>
      </w:r>
    </w:p>
    <w:p w:rsidR="00FE1053" w:rsidRDefault="00FE1053" w:rsidP="00CE6328">
      <w:r>
        <w:rPr>
          <w:noProof/>
        </w:rPr>
        <w:pict>
          <v:shape id="_x0000_s1722" type="#_x0000_t67" style="position:absolute;margin-left:414pt;margin-top:.35pt;width:9pt;height:18pt;z-index:251694080" fillcolor="red"/>
        </w:pict>
      </w:r>
      <w:r>
        <w:rPr>
          <w:noProof/>
        </w:rPr>
        <w:pict>
          <v:shape id="_x0000_s1723" type="#_x0000_t67" style="position:absolute;margin-left:252pt;margin-top:.35pt;width:9pt;height:18pt;z-index:251693056" fillcolor="red"/>
        </w:pict>
      </w:r>
      <w:r>
        <w:rPr>
          <w:noProof/>
        </w:rPr>
        <w:pict>
          <v:shape id="_x0000_s1724" type="#_x0000_t67" style="position:absolute;margin-left:1in;margin-top:.35pt;width:9pt;height:18pt;z-index:251692032" fillcolor="red"/>
        </w:pict>
      </w:r>
    </w:p>
    <w:p w:rsidR="00FE1053" w:rsidRDefault="00FE1053" w:rsidP="00CE6328">
      <w:pPr>
        <w:tabs>
          <w:tab w:val="left" w:pos="7535"/>
        </w:tabs>
      </w:pPr>
      <w:r>
        <w:rPr>
          <w:noProof/>
        </w:rPr>
        <w:pict>
          <v:group id="_x0000_s1725" style="position:absolute;margin-left:351pt;margin-top:4.55pt;width:170.1pt;height:36pt;z-index:251691008" coordorigin="1413,7777" coordsize="9004,600">
            <v:line id="_x0000_s1726" style="position:absolute" from="1413,7777" to="10413,7777" strokecolor="green"/>
            <v:line id="_x0000_s1727" style="position:absolute" from="1413,7957" to="10413,7957" strokecolor="green"/>
            <v:line id="_x0000_s1728" style="position:absolute" from="1417,8197" to="10417,8197" strokecolor="green"/>
            <v:line id="_x0000_s1729" style="position:absolute" from="1417,8377" to="10417,8377" strokecolor="green"/>
            <v:line id="_x0000_s1730" style="position:absolute" from="10417,7777" to="10417,8344" strokecolor="green"/>
            <v:line id="_x0000_s173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32" style="position:absolute;margin-left:171.95pt;margin-top:5.4pt;width:170.1pt;height:36pt;z-index:251689984" coordorigin="1413,7777" coordsize="9004,600">
            <v:line id="_x0000_s1733" style="position:absolute" from="1413,7777" to="10413,7777" strokecolor="green"/>
            <v:line id="_x0000_s1734" style="position:absolute" from="1413,7957" to="10413,7957" strokecolor="green"/>
            <v:line id="_x0000_s1735" style="position:absolute" from="1417,8197" to="10417,8197" strokecolor="green"/>
            <v:line id="_x0000_s1736" style="position:absolute" from="1417,8377" to="10417,8377" strokecolor="green"/>
            <v:line id="_x0000_s1737" style="position:absolute" from="10417,7777" to="10417,8344" strokecolor="green"/>
            <v:line id="_x0000_s173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39" style="position:absolute;margin-left:-8.95pt;margin-top:4.55pt;width:170.1pt;height:36pt;z-index:251688960" coordorigin="1413,7777" coordsize="9004,600">
            <v:line id="_x0000_s1740" style="position:absolute" from="1413,7777" to="10413,7777" strokecolor="green"/>
            <v:line id="_x0000_s1741" style="position:absolute" from="1413,7957" to="10413,7957" strokecolor="green"/>
            <v:line id="_x0000_s1742" style="position:absolute" from="1417,8197" to="10417,8197" strokecolor="green"/>
            <v:line id="_x0000_s1743" style="position:absolute" from="1417,8377" to="10417,8377" strokecolor="green"/>
            <v:line id="_x0000_s1744" style="position:absolute" from="10417,7777" to="10417,8344" strokecolor="green"/>
            <v:line id="_x0000_s1745" style="position:absolute" from="1417,7777" to="1417,8344" strokecolor="green"/>
            <w10:wrap side="left"/>
          </v:group>
        </w:pict>
      </w:r>
      <w:r>
        <w:tab/>
      </w:r>
    </w:p>
    <w:p w:rsidR="00FE1053" w:rsidRDefault="00FE1053" w:rsidP="00CE6328"/>
    <w:p w:rsidR="00FE1053" w:rsidRDefault="00FE1053" w:rsidP="00CE6328"/>
    <w:p w:rsidR="00FE1053" w:rsidRDefault="00FE1053" w:rsidP="00CE6328"/>
    <w:p w:rsidR="00FE1053" w:rsidRPr="007758D4" w:rsidRDefault="00FE1053" w:rsidP="00CE6328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u-nut-tu</w:t>
      </w:r>
      <w:r>
        <w:rPr>
          <w:noProof/>
        </w:rPr>
        <w:pict>
          <v:group id="_x0000_s1746" style="position:absolute;margin-left:351pt;margin-top:7.65pt;width:170.1pt;height:36pt;z-index:251701248;mso-position-horizontal-relative:text;mso-position-vertical-relative:text" coordorigin="1413,7777" coordsize="9004,600">
            <v:line id="_x0000_s1747" style="position:absolute" from="1413,7777" to="10413,7777" strokecolor="green"/>
            <v:line id="_x0000_s1748" style="position:absolute" from="1413,7957" to="10413,7957" strokecolor="green"/>
            <v:line id="_x0000_s1749" style="position:absolute" from="1417,8197" to="10417,8197" strokecolor="green"/>
            <v:line id="_x0000_s1750" style="position:absolute" from="1417,8377" to="10417,8377" strokecolor="green"/>
            <v:line id="_x0000_s1751" style="position:absolute" from="10417,7777" to="10417,8344" strokecolor="green"/>
            <v:line id="_x0000_s175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53" style="position:absolute;margin-left:171.5pt;margin-top:9pt;width:170.1pt;height:36pt;z-index:251698176;mso-position-horizontal-relative:text;mso-position-vertical-relative:text" coordorigin="1413,7777" coordsize="9004,600">
            <v:line id="_x0000_s1754" style="position:absolute" from="1413,7777" to="10413,7777" strokecolor="green"/>
            <v:line id="_x0000_s1755" style="position:absolute" from="1413,7957" to="10413,7957" strokecolor="green"/>
            <v:line id="_x0000_s1756" style="position:absolute" from="1417,8197" to="10417,8197" strokecolor="green"/>
            <v:line id="_x0000_s1757" style="position:absolute" from="1417,8377" to="10417,8377" strokecolor="green"/>
            <v:line id="_x0000_s1758" style="position:absolute" from="10417,7777" to="10417,8344" strokecolor="green"/>
            <v:line id="_x0000_s175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60" style="position:absolute;margin-left:-9pt;margin-top:9pt;width:170.1pt;height:36pt;z-index:251695104;mso-position-horizontal-relative:text;mso-position-vertical-relative:text" coordorigin="1413,7777" coordsize="9004,600">
            <v:line id="_x0000_s1761" style="position:absolute" from="1413,7777" to="10413,7777" strokecolor="green"/>
            <v:line id="_x0000_s1762" style="position:absolute" from="1413,7957" to="10413,7957" strokecolor="green"/>
            <v:line id="_x0000_s1763" style="position:absolute" from="1417,8197" to="10417,8197" strokecolor="green"/>
            <v:line id="_x0000_s1764" style="position:absolute" from="1417,8377" to="10417,8377" strokecolor="green"/>
            <v:line id="_x0000_s1765" style="position:absolute" from="10417,7777" to="10417,8344" strokecolor="green"/>
            <v:line id="_x0000_s176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  <w:t xml:space="preserve">   tu-r</w:t>
      </w:r>
      <w:r>
        <w:rPr>
          <w:rFonts w:ascii="Hand writing Mutlu" w:hAnsi="Hand writing Mutlu"/>
          <w:sz w:val="60"/>
          <w:szCs w:val="60"/>
        </w:rPr>
        <w:tab/>
        <w:t xml:space="preserve">  o-tur </w:t>
      </w:r>
    </w:p>
    <w:p w:rsidR="00FE1053" w:rsidRPr="007758D4" w:rsidRDefault="00FE1053" w:rsidP="00CE6328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767" type="#_x0000_t67" style="position:absolute;margin-left:423pt;margin-top:1.55pt;width:9pt;height:18pt;z-index:251703296" fillcolor="red"/>
        </w:pict>
      </w:r>
      <w:r>
        <w:rPr>
          <w:noProof/>
        </w:rPr>
        <w:pict>
          <v:group id="_x0000_s1768" style="position:absolute;margin-left:351pt;margin-top:19.55pt;width:170.1pt;height:36pt;z-index:251702272" coordorigin="1413,7777" coordsize="9004,600">
            <v:line id="_x0000_s1769" style="position:absolute" from="1413,7777" to="10413,7777" strokecolor="green"/>
            <v:line id="_x0000_s1770" style="position:absolute" from="1413,7957" to="10413,7957" strokecolor="green"/>
            <v:line id="_x0000_s1771" style="position:absolute" from="1417,8197" to="10417,8197" strokecolor="green"/>
            <v:line id="_x0000_s1772" style="position:absolute" from="1417,8377" to="10417,8377" strokecolor="green"/>
            <v:line id="_x0000_s1773" style="position:absolute" from="10417,7777" to="10417,8344" strokecolor="green"/>
            <v:line id="_x0000_s177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775" style="position:absolute;margin-left:171pt;margin-top:19.55pt;width:170.1pt;height:36pt;z-index:251699200" coordorigin="1413,7777" coordsize="9004,600">
            <v:line id="_x0000_s1776" style="position:absolute" from="1413,7777" to="10413,7777" strokecolor="green"/>
            <v:line id="_x0000_s1777" style="position:absolute" from="1413,7957" to="10413,7957" strokecolor="green"/>
            <v:line id="_x0000_s1778" style="position:absolute" from="1417,8197" to="10417,8197" strokecolor="green"/>
            <v:line id="_x0000_s1779" style="position:absolute" from="1417,8377" to="10417,8377" strokecolor="green"/>
            <v:line id="_x0000_s1780" style="position:absolute" from="10417,7777" to="10417,8344" strokecolor="green"/>
            <v:line id="_x0000_s178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782" type="#_x0000_t67" style="position:absolute;margin-left:243pt;margin-top:1.55pt;width:9pt;height:18pt;z-index:251700224" fillcolor="red"/>
        </w:pict>
      </w:r>
      <w:r>
        <w:rPr>
          <w:noProof/>
        </w:rPr>
        <w:pict>
          <v:shape id="_x0000_s1783" type="#_x0000_t67" style="position:absolute;margin-left:54pt;margin-top:1.55pt;width:9pt;height:18pt;z-index:251697152" fillcolor="red"/>
        </w:pict>
      </w:r>
      <w:r>
        <w:rPr>
          <w:noProof/>
        </w:rPr>
        <w:pict>
          <v:group id="_x0000_s1784" style="position:absolute;margin-left:-9pt;margin-top:19.55pt;width:170.1pt;height:36pt;z-index:251696128" coordorigin="1413,7777" coordsize="9004,600">
            <v:line id="_x0000_s1785" style="position:absolute" from="1413,7777" to="10413,7777" strokecolor="green"/>
            <v:line id="_x0000_s1786" style="position:absolute" from="1413,7957" to="10413,7957" strokecolor="green"/>
            <v:line id="_x0000_s1787" style="position:absolute" from="1417,8197" to="10417,8197" strokecolor="green"/>
            <v:line id="_x0000_s1788" style="position:absolute" from="1417,8377" to="10417,8377" strokecolor="green"/>
            <v:line id="_x0000_s1789" style="position:absolute" from="10417,7777" to="10417,8344" strokecolor="green"/>
            <v:line id="_x0000_s179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CE6328"/>
    <w:p w:rsidR="00FE1053" w:rsidRPr="007758D4" w:rsidRDefault="00FE1053" w:rsidP="00CE6328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o-tur-ma     tur-la</w:t>
      </w:r>
      <w:r>
        <w:rPr>
          <w:noProof/>
        </w:rPr>
        <w:pict>
          <v:group id="_x0000_s1791" style="position:absolute;margin-left:369pt;margin-top:7.8pt;width:160.6pt;height:36pt;z-index:251709440;mso-position-horizontal-relative:text;mso-position-vertical-relative:text" coordorigin="1413,7777" coordsize="9004,600">
            <v:line id="_x0000_s1792" style="position:absolute" from="1413,7777" to="10413,7777" strokecolor="green"/>
            <v:line id="_x0000_s1793" style="position:absolute" from="1413,7957" to="10413,7957" strokecolor="green"/>
            <v:line id="_x0000_s1794" style="position:absolute" from="1417,8197" to="10417,8197" strokecolor="green"/>
            <v:line id="_x0000_s1795" style="position:absolute" from="1417,8377" to="10417,8377" strokecolor="green"/>
            <v:line id="_x0000_s1796" style="position:absolute" from="10417,7777" to="10417,8344" strokecolor="green"/>
            <v:line id="_x0000_s1797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     tur-la-ma</w:t>
      </w:r>
      <w:r>
        <w:rPr>
          <w:noProof/>
        </w:rPr>
        <w:pict>
          <v:shape id="_x0000_s1798" type="#_x0000_t67" style="position:absolute;margin-left:252pt;margin-top:39.9pt;width:9pt;height:18pt;z-index:251712512;mso-position-horizontal-relative:text;mso-position-vertical-relative:text" fillcolor="red"/>
        </w:pict>
      </w:r>
      <w:r>
        <w:rPr>
          <w:noProof/>
        </w:rPr>
        <w:pict>
          <v:shape id="_x0000_s1799" type="#_x0000_t67" style="position:absolute;margin-left:6in;margin-top:39.9pt;width:9pt;height:18pt;z-index:251711488;mso-position-horizontal-relative:text;mso-position-vertical-relative:text" fillcolor="red"/>
        </w:pict>
      </w:r>
      <w:r>
        <w:rPr>
          <w:noProof/>
        </w:rPr>
        <w:pict>
          <v:group id="_x0000_s1800" style="position:absolute;margin-left:171pt;margin-top:8.15pt;width:189pt;height:36pt;z-index:251707392;mso-position-horizontal-relative:text;mso-position-vertical-relative:text" coordorigin="1413,7777" coordsize="9004,600">
            <v:line id="_x0000_s1801" style="position:absolute" from="1413,7777" to="10413,7777" strokecolor="green"/>
            <v:line id="_x0000_s1802" style="position:absolute" from="1413,7957" to="10413,7957" strokecolor="green"/>
            <v:line id="_x0000_s1803" style="position:absolute" from="1417,8197" to="10417,8197" strokecolor="green"/>
            <v:line id="_x0000_s1804" style="position:absolute" from="1417,8377" to="10417,8377" strokecolor="green"/>
            <v:line id="_x0000_s1805" style="position:absolute" from="10417,7777" to="10417,8344" strokecolor="green"/>
            <v:line id="_x0000_s180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1807" type="#_x0000_t67" style="position:absolute;margin-left:63pt;margin-top:39.9pt;width:9pt;height:18pt;z-index:251706368;mso-position-horizontal-relative:text;mso-position-vertical-relative:text" fillcolor="red"/>
        </w:pict>
      </w:r>
      <w:r>
        <w:rPr>
          <w:noProof/>
        </w:rPr>
        <w:pict>
          <v:group id="_x0000_s1808" style="position:absolute;margin-left:-9pt;margin-top:8.15pt;width:170.1pt;height:36pt;z-index:251704320;mso-position-horizontal-relative:text;mso-position-vertical-relative:text" coordorigin="1413,7777" coordsize="9004,600">
            <v:line id="_x0000_s1809" style="position:absolute" from="1413,7777" to="10413,7777" strokecolor="green"/>
            <v:line id="_x0000_s1810" style="position:absolute" from="1413,7957" to="10413,7957" strokecolor="green"/>
            <v:line id="_x0000_s1811" style="position:absolute" from="1417,8197" to="10417,8197" strokecolor="green"/>
            <v:line id="_x0000_s1812" style="position:absolute" from="1417,8377" to="10417,8377" strokecolor="green"/>
            <v:line id="_x0000_s1813" style="position:absolute" from="10417,7777" to="10417,8344" strokecolor="green"/>
            <v:line id="_x0000_s181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  </w:t>
      </w:r>
    </w:p>
    <w:p w:rsidR="00FE1053" w:rsidRDefault="00FE1053" w:rsidP="00CE6328">
      <w:r>
        <w:rPr>
          <w:noProof/>
        </w:rPr>
        <w:pict>
          <v:group id="_x0000_s1815" style="position:absolute;margin-left:369.5pt;margin-top:11.1pt;width:2in;height:36pt;z-index:251710464" coordorigin="1413,7777" coordsize="9004,600">
            <v:line id="_x0000_s1816" style="position:absolute" from="1413,7777" to="10413,7777" strokecolor="green"/>
            <v:line id="_x0000_s1817" style="position:absolute" from="1413,7957" to="10413,7957" strokecolor="green"/>
            <v:line id="_x0000_s1818" style="position:absolute" from="1417,8197" to="10417,8197" strokecolor="green"/>
            <v:line id="_x0000_s1819" style="position:absolute" from="1417,8377" to="10417,8377" strokecolor="green"/>
            <v:line id="_x0000_s1820" style="position:absolute" from="10417,7777" to="10417,8344" strokecolor="green"/>
            <v:line id="_x0000_s182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22" style="position:absolute;margin-left:171pt;margin-top:11.1pt;width:189pt;height:36pt;z-index:251708416" coordorigin="1413,7777" coordsize="9004,600">
            <v:line id="_x0000_s1823" style="position:absolute" from="1413,7777" to="10413,7777" strokecolor="green"/>
            <v:line id="_x0000_s1824" style="position:absolute" from="1413,7957" to="10413,7957" strokecolor="green"/>
            <v:line id="_x0000_s1825" style="position:absolute" from="1417,8197" to="10417,8197" strokecolor="green"/>
            <v:line id="_x0000_s1826" style="position:absolute" from="1417,8377" to="10417,8377" strokecolor="green"/>
            <v:line id="_x0000_s1827" style="position:absolute" from="10417,7777" to="10417,8344" strokecolor="green"/>
            <v:line id="_x0000_s182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29" style="position:absolute;margin-left:-9pt;margin-top:11.1pt;width:170.1pt;height:36pt;z-index:251705344" coordorigin="1413,7777" coordsize="9004,600">
            <v:line id="_x0000_s1830" style="position:absolute" from="1413,7777" to="10413,7777" strokecolor="green"/>
            <v:line id="_x0000_s1831" style="position:absolute" from="1413,7957" to="10413,7957" strokecolor="green"/>
            <v:line id="_x0000_s1832" style="position:absolute" from="1417,8197" to="10417,8197" strokecolor="green"/>
            <v:line id="_x0000_s1833" style="position:absolute" from="1417,8377" to="10417,8377" strokecolor="green"/>
            <v:line id="_x0000_s1834" style="position:absolute" from="10417,7777" to="10417,8344" strokecolor="green"/>
            <v:line id="_x0000_s1835" style="position:absolute" from="1417,7777" to="1417,8344" strokecolor="green"/>
            <w10:wrap side="left"/>
          </v:group>
        </w:pict>
      </w:r>
    </w:p>
    <w:p w:rsidR="00FE1053" w:rsidRDefault="00FE1053" w:rsidP="00CE6328">
      <w:pPr>
        <w:tabs>
          <w:tab w:val="left" w:pos="7652"/>
        </w:tabs>
      </w:pPr>
      <w:r>
        <w:tab/>
      </w:r>
    </w:p>
    <w:p w:rsidR="00FE1053" w:rsidRDefault="00FE1053" w:rsidP="00791807"/>
    <w:p w:rsidR="00FE1053" w:rsidRDefault="00FE1053" w:rsidP="00791807"/>
    <w:p w:rsidR="00FE1053" w:rsidRPr="00B75435" w:rsidRDefault="00FE1053" w:rsidP="0031332B">
      <w:pPr>
        <w:jc w:val="center"/>
        <w:rPr>
          <w:rFonts w:ascii="Hand writing Mutlu" w:hAnsi="Hand writing Mutlu"/>
          <w:i/>
          <w:iCs/>
          <w:sz w:val="60"/>
          <w:szCs w:val="60"/>
        </w:rPr>
      </w:pPr>
      <w:r>
        <w:rPr>
          <w:rFonts w:ascii="Hand writing Mutlu" w:hAnsi="Hand writing Mutlu"/>
          <w:i/>
          <w:iCs/>
          <w:sz w:val="60"/>
          <w:szCs w:val="60"/>
        </w:rPr>
        <w:t xml:space="preserve">BİRLEŞTİR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YAZ </w:t>
      </w:r>
      <w:r>
        <w:rPr>
          <w:i/>
          <w:iCs/>
          <w:sz w:val="60"/>
          <w:szCs w:val="60"/>
        </w:rPr>
        <w:t>*</w:t>
      </w:r>
      <w:r>
        <w:rPr>
          <w:rFonts w:ascii="Hand writing Mutlu" w:hAnsi="Hand writing Mutlu"/>
          <w:i/>
          <w:iCs/>
          <w:sz w:val="60"/>
          <w:szCs w:val="60"/>
        </w:rPr>
        <w:t xml:space="preserve"> OKU</w:t>
      </w:r>
    </w:p>
    <w:p w:rsidR="00FE1053" w:rsidRPr="007702E7" w:rsidRDefault="00FE1053" w:rsidP="0031332B">
      <w:pPr>
        <w:rPr>
          <w:color w:val="FF0000"/>
        </w:rPr>
      </w:pPr>
      <w:r w:rsidRPr="007702E7">
        <w:rPr>
          <w:b/>
        </w:rPr>
        <w:t xml:space="preserve">         </w:t>
      </w:r>
      <w:r w:rsidRPr="007702E7">
        <w:rPr>
          <w:color w:val="FF0000"/>
        </w:rPr>
        <w:t xml:space="preserve"> </w:t>
      </w:r>
    </w:p>
    <w:p w:rsidR="00FE1053" w:rsidRPr="007702E7" w:rsidRDefault="00FE1053" w:rsidP="0031332B">
      <w:pPr>
        <w:tabs>
          <w:tab w:val="left" w:pos="1691"/>
          <w:tab w:val="left" w:pos="3114"/>
          <w:tab w:val="left" w:pos="6313"/>
          <w:tab w:val="left" w:pos="7953"/>
        </w:tabs>
        <w:rPr>
          <w:rFonts w:ascii="Hand writing Mutlu" w:hAnsi="Hand writing Mutlu"/>
          <w:iCs/>
          <w:color w:val="FF0000"/>
          <w:sz w:val="60"/>
          <w:szCs w:val="60"/>
        </w:rPr>
      </w:pPr>
      <w:r>
        <w:rPr>
          <w:noProof/>
        </w:rPr>
        <w:pict>
          <v:group id="_x0000_s1836" style="position:absolute;margin-left:351.9pt;margin-top:10pt;width:170.1pt;height:36pt;z-index:251716608" coordorigin="1413,7777" coordsize="9004,600">
            <v:line id="_x0000_s1837" style="position:absolute" from="1413,7777" to="10413,7777" strokecolor="green"/>
            <v:line id="_x0000_s1838" style="position:absolute" from="1413,7957" to="10413,7957" strokecolor="green"/>
            <v:line id="_x0000_s1839" style="position:absolute" from="1417,8197" to="10417,8197" strokecolor="green"/>
            <v:line id="_x0000_s1840" style="position:absolute" from="1417,8377" to="10417,8377" strokecolor="green"/>
            <v:line id="_x0000_s1841" style="position:absolute" from="10417,7777" to="10417,8344" strokecolor="green"/>
            <v:line id="_x0000_s184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43" style="position:absolute;margin-left:171.9pt;margin-top:9.15pt;width:170.1pt;height:36pt;z-index:251715584" coordorigin="1413,7777" coordsize="9004,600">
            <v:line id="_x0000_s1844" style="position:absolute" from="1413,7777" to="10413,7777" strokecolor="green"/>
            <v:line id="_x0000_s1845" style="position:absolute" from="1413,7957" to="10413,7957" strokecolor="green"/>
            <v:line id="_x0000_s1846" style="position:absolute" from="1417,8197" to="10417,8197" strokecolor="green"/>
            <v:line id="_x0000_s1847" style="position:absolute" from="1417,8377" to="10417,8377" strokecolor="green"/>
            <v:line id="_x0000_s1848" style="position:absolute" from="10417,7777" to="10417,8344" strokecolor="green"/>
            <v:line id="_x0000_s184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50" style="position:absolute;margin-left:-9pt;margin-top:9.15pt;width:170.1pt;height:36pt;z-index:251713536" coordorigin="1413,7777" coordsize="9004,600">
            <v:line id="_x0000_s1851" style="position:absolute" from="1413,7777" to="10413,7777" strokecolor="green"/>
            <v:line id="_x0000_s1852" style="position:absolute" from="1413,7957" to="10413,7957" strokecolor="green"/>
            <v:line id="_x0000_s1853" style="position:absolute" from="1417,8197" to="10417,8197" strokecolor="green"/>
            <v:line id="_x0000_s1854" style="position:absolute" from="1417,8377" to="10417,8377" strokecolor="green"/>
            <v:line id="_x0000_s1855" style="position:absolute" from="10417,7777" to="10417,8344" strokecolor="green"/>
            <v:line id="_x0000_s185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iCs/>
          <w:sz w:val="60"/>
          <w:szCs w:val="60"/>
        </w:rPr>
        <w:t xml:space="preserve">    tu-t       tut-tu       tut-ma</w:t>
      </w:r>
    </w:p>
    <w:p w:rsidR="00FE1053" w:rsidRPr="007702E7" w:rsidRDefault="00FE1053" w:rsidP="0031332B">
      <w:r>
        <w:rPr>
          <w:noProof/>
        </w:rPr>
        <w:pict>
          <v:shape id="_x0000_s1857" type="#_x0000_t67" style="position:absolute;margin-left:81pt;margin-top:.55pt;width:9pt;height:18pt;z-index:251720704" fillcolor="red"/>
        </w:pict>
      </w:r>
      <w:r>
        <w:rPr>
          <w:noProof/>
        </w:rPr>
        <w:pict>
          <v:shape id="_x0000_s1858" type="#_x0000_t67" style="position:absolute;margin-left:252pt;margin-top:.55pt;width:9pt;height:18pt;z-index:251714560" fillcolor="red"/>
        </w:pict>
      </w:r>
      <w:r>
        <w:rPr>
          <w:noProof/>
        </w:rPr>
        <w:pict>
          <v:shape id="_x0000_s1859" type="#_x0000_t67" style="position:absolute;margin-left:414pt;margin-top:.55pt;width:9pt;height:18pt;z-index:251721728" fillcolor="red"/>
        </w:pict>
      </w:r>
    </w:p>
    <w:p w:rsidR="00FE1053" w:rsidRDefault="00FE1053" w:rsidP="0031332B"/>
    <w:p w:rsidR="00FE1053" w:rsidRDefault="00FE1053" w:rsidP="0031332B">
      <w:r>
        <w:rPr>
          <w:noProof/>
        </w:rPr>
        <w:pict>
          <v:group id="_x0000_s1860" style="position:absolute;margin-left:171pt;margin-top:3.2pt;width:170.1pt;height:36pt;z-index:251718656" coordorigin="1413,7777" coordsize="9004,600">
            <v:line id="_x0000_s1861" style="position:absolute" from="1413,7777" to="10413,7777" strokecolor="green"/>
            <v:line id="_x0000_s1862" style="position:absolute" from="1413,7957" to="10413,7957" strokecolor="green"/>
            <v:line id="_x0000_s1863" style="position:absolute" from="1417,8197" to="10417,8197" strokecolor="green"/>
            <v:line id="_x0000_s1864" style="position:absolute" from="1417,8377" to="10417,8377" strokecolor="green"/>
            <v:line id="_x0000_s1865" style="position:absolute" from="10417,7777" to="10417,8344" strokecolor="green"/>
            <v:line id="_x0000_s1866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67" style="position:absolute;margin-left:351.9pt;margin-top:3.2pt;width:170.1pt;height:36pt;z-index:251719680" coordorigin="1413,7777" coordsize="9004,600">
            <v:line id="_x0000_s1868" style="position:absolute" from="1413,7777" to="10413,7777" strokecolor="green"/>
            <v:line id="_x0000_s1869" style="position:absolute" from="1413,7957" to="10413,7957" strokecolor="green"/>
            <v:line id="_x0000_s1870" style="position:absolute" from="1417,8197" to="10417,8197" strokecolor="green"/>
            <v:line id="_x0000_s1871" style="position:absolute" from="1417,8377" to="10417,8377" strokecolor="green"/>
            <v:line id="_x0000_s1872" style="position:absolute" from="10417,7777" to="10417,8344" strokecolor="green"/>
            <v:line id="_x0000_s187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74" style="position:absolute;margin-left:-9pt;margin-top:3.2pt;width:170.1pt;height:36pt;z-index:251717632" coordorigin="1413,7777" coordsize="9004,600">
            <v:line id="_x0000_s1875" style="position:absolute" from="1413,7777" to="10413,7777" strokecolor="green"/>
            <v:line id="_x0000_s1876" style="position:absolute" from="1413,7957" to="10413,7957" strokecolor="green"/>
            <v:line id="_x0000_s1877" style="position:absolute" from="1417,8197" to="10417,8197" strokecolor="green"/>
            <v:line id="_x0000_s1878" style="position:absolute" from="1417,8377" to="10417,8377" strokecolor="green"/>
            <v:line id="_x0000_s1879" style="position:absolute" from="10417,7777" to="10417,8344" strokecolor="green"/>
            <v:line id="_x0000_s1880" style="position:absolute" from="1417,7777" to="1417,8344" strokecolor="green"/>
            <w10:wrap side="left"/>
          </v:group>
        </w:pict>
      </w:r>
    </w:p>
    <w:p w:rsidR="00FE1053" w:rsidRDefault="00FE1053" w:rsidP="0031332B"/>
    <w:p w:rsidR="00FE1053" w:rsidRDefault="00FE1053" w:rsidP="0031332B"/>
    <w:p w:rsidR="00FE1053" w:rsidRDefault="00FE1053" w:rsidP="0031332B"/>
    <w:p w:rsidR="00FE1053" w:rsidRPr="00E5158A" w:rsidRDefault="00FE1053" w:rsidP="0031332B">
      <w:pPr>
        <w:tabs>
          <w:tab w:val="left" w:pos="3516"/>
          <w:tab w:val="left" w:pos="3784"/>
          <w:tab w:val="left" w:pos="72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881" type="#_x0000_t67" style="position:absolute;margin-left:6in;margin-top:47.15pt;width:9pt;height:18pt;z-index:251730944" fillcolor="red"/>
        </w:pict>
      </w:r>
      <w:r>
        <w:rPr>
          <w:noProof/>
        </w:rPr>
        <w:pict>
          <v:shape id="_x0000_s1882" type="#_x0000_t67" style="position:absolute;margin-left:252pt;margin-top:47.15pt;width:9pt;height:18pt;z-index:251729920" fillcolor="red"/>
        </w:pict>
      </w:r>
      <w:r>
        <w:rPr>
          <w:noProof/>
        </w:rPr>
        <w:pict>
          <v:shape id="_x0000_s1883" type="#_x0000_t67" style="position:absolute;margin-left:81pt;margin-top:48pt;width:9pt;height:18pt;z-index:251728896" fillcolor="red"/>
        </w:pict>
      </w:r>
      <w:r>
        <w:rPr>
          <w:noProof/>
        </w:rPr>
        <w:pict>
          <v:group id="_x0000_s1884" style="position:absolute;margin-left:351pt;margin-top:70.75pt;width:170.1pt;height:36pt;z-index:251727872" coordorigin="1413,7777" coordsize="9004,600">
            <v:line id="_x0000_s1885" style="position:absolute" from="1413,7777" to="10413,7777" strokecolor="green"/>
            <v:line id="_x0000_s1886" style="position:absolute" from="1413,7957" to="10413,7957" strokecolor="green"/>
            <v:line id="_x0000_s1887" style="position:absolute" from="1417,8197" to="10417,8197" strokecolor="green"/>
            <v:line id="_x0000_s1888" style="position:absolute" from="1417,8377" to="10417,8377" strokecolor="green"/>
            <v:line id="_x0000_s1889" style="position:absolute" from="10417,7777" to="10417,8344" strokecolor="green"/>
            <v:line id="_x0000_s189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91" style="position:absolute;margin-left:171pt;margin-top:70.75pt;width:170.1pt;height:36pt;z-index:251726848" coordorigin="1413,7777" coordsize="9004,600">
            <v:line id="_x0000_s1892" style="position:absolute" from="1413,7777" to="10413,7777" strokecolor="green"/>
            <v:line id="_x0000_s1893" style="position:absolute" from="1413,7957" to="10413,7957" strokecolor="green"/>
            <v:line id="_x0000_s1894" style="position:absolute" from="1417,8197" to="10417,8197" strokecolor="green"/>
            <v:line id="_x0000_s1895" style="position:absolute" from="1417,8377" to="10417,8377" strokecolor="green"/>
            <v:line id="_x0000_s1896" style="position:absolute" from="10417,7777" to="10417,8344" strokecolor="green"/>
            <v:line id="_x0000_s189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898" style="position:absolute;margin-left:-9pt;margin-top:70.75pt;width:170.1pt;height:36pt;z-index:251725824" coordorigin="1413,7777" coordsize="9004,600">
            <v:line id="_x0000_s1899" style="position:absolute" from="1413,7777" to="10413,7777" strokecolor="green"/>
            <v:line id="_x0000_s1900" style="position:absolute" from="1413,7957" to="10413,7957" strokecolor="green"/>
            <v:line id="_x0000_s1901" style="position:absolute" from="1417,8197" to="10417,8197" strokecolor="green"/>
            <v:line id="_x0000_s1902" style="position:absolute" from="1417,8377" to="10417,8377" strokecolor="green"/>
            <v:line id="_x0000_s1903" style="position:absolute" from="10417,7777" to="10417,8344" strokecolor="green"/>
            <v:line id="_x0000_s190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05" style="position:absolute;margin-left:351pt;margin-top:7.75pt;width:170.1pt;height:36pt;z-index:251724800" coordorigin="1413,7777" coordsize="9004,600">
            <v:line id="_x0000_s1906" style="position:absolute" from="1413,7777" to="10413,7777" strokecolor="green"/>
            <v:line id="_x0000_s1907" style="position:absolute" from="1413,7957" to="10413,7957" strokecolor="green"/>
            <v:line id="_x0000_s1908" style="position:absolute" from="1417,8197" to="10417,8197" strokecolor="green"/>
            <v:line id="_x0000_s1909" style="position:absolute" from="1417,8377" to="10417,8377" strokecolor="green"/>
            <v:line id="_x0000_s1910" style="position:absolute" from="10417,7777" to="10417,8344" strokecolor="green"/>
            <v:line id="_x0000_s191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12" style="position:absolute;margin-left:171pt;margin-top:7.75pt;width:170.1pt;height:36pt;z-index:251723776" coordorigin="1413,7777" coordsize="9004,600">
            <v:line id="_x0000_s1913" style="position:absolute" from="1413,7777" to="10413,7777" strokecolor="green"/>
            <v:line id="_x0000_s1914" style="position:absolute" from="1413,7957" to="10413,7957" strokecolor="green"/>
            <v:line id="_x0000_s1915" style="position:absolute" from="1417,8197" to="10417,8197" strokecolor="green"/>
            <v:line id="_x0000_s1916" style="position:absolute" from="1417,8377" to="10417,8377" strokecolor="green"/>
            <v:line id="_x0000_s1917" style="position:absolute" from="10417,7777" to="10417,8344" strokecolor="green"/>
            <v:line id="_x0000_s191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19" style="position:absolute;margin-left:-9pt;margin-top:8.95pt;width:170.1pt;height:36pt;z-index:251722752" coordorigin="1413,7777" coordsize="9004,600">
            <v:line id="_x0000_s1920" style="position:absolute" from="1413,7777" to="10413,7777" strokecolor="green"/>
            <v:line id="_x0000_s1921" style="position:absolute" from="1413,7957" to="10413,7957" strokecolor="green"/>
            <v:line id="_x0000_s1922" style="position:absolute" from="1417,8197" to="10417,8197" strokecolor="green"/>
            <v:line id="_x0000_s1923" style="position:absolute" from="1417,8377" to="10417,8377" strokecolor="green"/>
            <v:line id="_x0000_s1924" style="position:absolute" from="10417,7777" to="10417,8344" strokecolor="green"/>
            <v:line id="_x0000_s1925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>tut-tur-ma</w:t>
      </w:r>
      <w:r>
        <w:rPr>
          <w:rFonts w:ascii="Hand writing Mutlu" w:hAnsi="Hand writing Mutlu"/>
          <w:sz w:val="60"/>
          <w:szCs w:val="60"/>
        </w:rPr>
        <w:tab/>
        <w:t xml:space="preserve">   nu-r </w:t>
      </w:r>
      <w:r>
        <w:rPr>
          <w:rFonts w:ascii="Hand writing Mutlu" w:hAnsi="Hand writing Mutlu"/>
          <w:sz w:val="60"/>
          <w:szCs w:val="60"/>
        </w:rPr>
        <w:tab/>
        <w:t xml:space="preserve">  O-nur</w: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31332B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Pr="00E5158A" w:rsidRDefault="00FE1053" w:rsidP="0031332B">
      <w:pPr>
        <w:jc w:val="right"/>
        <w:rPr>
          <w:rFonts w:ascii="Hand writing Mutlu" w:hAnsi="Hand writing Mutlu"/>
          <w:sz w:val="60"/>
          <w:szCs w:val="60"/>
        </w:rPr>
      </w:pPr>
    </w:p>
    <w:p w:rsidR="00FE1053" w:rsidRDefault="00FE1053" w:rsidP="0031332B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926" type="#_x0000_t67" style="position:absolute;margin-left:63pt;margin-top:47.25pt;width:9pt;height:18pt;z-index:251736064" fillcolor="red"/>
        </w:pict>
      </w:r>
      <w:r>
        <w:rPr>
          <w:noProof/>
        </w:rPr>
        <w:pict>
          <v:group id="_x0000_s1927" style="position:absolute;margin-left:-9pt;margin-top:74.25pt;width:170.1pt;height:36pt;z-index:251735040" coordorigin="1413,7777" coordsize="9004,600">
            <v:line id="_x0000_s1928" style="position:absolute" from="1413,7777" to="10413,7777" strokecolor="green"/>
            <v:line id="_x0000_s1929" style="position:absolute" from="1413,7957" to="10413,7957" strokecolor="green"/>
            <v:line id="_x0000_s1930" style="position:absolute" from="1417,8197" to="10417,8197" strokecolor="green"/>
            <v:line id="_x0000_s1931" style="position:absolute" from="1417,8377" to="10417,8377" strokecolor="green"/>
            <v:line id="_x0000_s1932" style="position:absolute" from="10417,7777" to="10417,8344" strokecolor="green"/>
            <v:line id="_x0000_s193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34" style="position:absolute;margin-left:351pt;margin-top:7.85pt;width:170.1pt;height:36pt;z-index:251734016" coordorigin="1413,7777" coordsize="9004,600">
            <v:line id="_x0000_s1935" style="position:absolute" from="1413,7777" to="10413,7777" strokecolor="green"/>
            <v:line id="_x0000_s1936" style="position:absolute" from="1413,7957" to="10413,7957" strokecolor="green"/>
            <v:line id="_x0000_s1937" style="position:absolute" from="1417,8197" to="10417,8197" strokecolor="green"/>
            <v:line id="_x0000_s1938" style="position:absolute" from="1417,8377" to="10417,8377" strokecolor="green"/>
            <v:line id="_x0000_s1939" style="position:absolute" from="10417,7777" to="10417,8344" strokecolor="green"/>
            <v:line id="_x0000_s1940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41" style="position:absolute;margin-left:171.9pt;margin-top:8.7pt;width:170.1pt;height:36pt;z-index:251732992" coordorigin="1413,7777" coordsize="9004,600">
            <v:line id="_x0000_s1942" style="position:absolute" from="1413,7777" to="10413,7777" strokecolor="green"/>
            <v:line id="_x0000_s1943" style="position:absolute" from="1413,7957" to="10413,7957" strokecolor="green"/>
            <v:line id="_x0000_s1944" style="position:absolute" from="1417,8197" to="10417,8197" strokecolor="green"/>
            <v:line id="_x0000_s1945" style="position:absolute" from="1417,8377" to="10417,8377" strokecolor="green"/>
            <v:line id="_x0000_s1946" style="position:absolute" from="10417,7777" to="10417,8344" strokecolor="green"/>
            <v:line id="_x0000_s194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48" style="position:absolute;margin-left:-8.1pt;margin-top:8.7pt;width:170.1pt;height:36pt;z-index:251731968" coordorigin="1413,7777" coordsize="9004,600">
            <v:line id="_x0000_s1949" style="position:absolute" from="1413,7777" to="10413,7777" strokecolor="green"/>
            <v:line id="_x0000_s1950" style="position:absolute" from="1413,7957" to="10413,7957" strokecolor="green"/>
            <v:line id="_x0000_s1951" style="position:absolute" from="1417,8197" to="10417,8197" strokecolor="green"/>
            <v:line id="_x0000_s1952" style="position:absolute" from="1417,8377" to="10417,8377" strokecolor="green"/>
            <v:line id="_x0000_s1953" style="position:absolute" from="10417,7777" to="10417,8344" strokecolor="green"/>
            <v:line id="_x0000_s195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o-nur-lu</w:t>
      </w:r>
      <w:r>
        <w:rPr>
          <w:rFonts w:ascii="Hand writing Mutlu" w:hAnsi="Hand writing Mutlu"/>
          <w:sz w:val="60"/>
          <w:szCs w:val="60"/>
        </w:rPr>
        <w:tab/>
        <w:t xml:space="preserve">  mu-m      mum-lar </w:t>
      </w:r>
    </w:p>
    <w:p w:rsidR="00FE1053" w:rsidRPr="0094628D" w:rsidRDefault="00FE1053" w:rsidP="0031332B">
      <w:pPr>
        <w:tabs>
          <w:tab w:val="left" w:pos="3483"/>
          <w:tab w:val="left" w:pos="3985"/>
          <w:tab w:val="left" w:pos="7116"/>
          <w:tab w:val="left" w:pos="7334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1955" type="#_x0000_t67" style="position:absolute;margin-left:414pt;margin-top:.45pt;width:9pt;height:18pt;z-index:251740160" fillcolor="red"/>
        </w:pict>
      </w:r>
      <w:r>
        <w:rPr>
          <w:noProof/>
        </w:rPr>
        <w:pict>
          <v:shape id="_x0000_s1956" type="#_x0000_t67" style="position:absolute;margin-left:243pt;margin-top:.45pt;width:9pt;height:18pt;z-index:251739136" fillcolor="red"/>
        </w:pict>
      </w:r>
      <w:r>
        <w:rPr>
          <w:noProof/>
        </w:rPr>
        <w:pict>
          <v:group id="_x0000_s1957" style="position:absolute;margin-left:351pt;margin-top:27.45pt;width:170.1pt;height:36pt;z-index:251738112" coordorigin="1413,7777" coordsize="9004,600">
            <v:line id="_x0000_s1958" style="position:absolute" from="1413,7777" to="10413,7777" strokecolor="green"/>
            <v:line id="_x0000_s1959" style="position:absolute" from="1413,7957" to="10413,7957" strokecolor="green"/>
            <v:line id="_x0000_s1960" style="position:absolute" from="1417,8197" to="10417,8197" strokecolor="green"/>
            <v:line id="_x0000_s1961" style="position:absolute" from="1417,8377" to="10417,8377" strokecolor="green"/>
            <v:line id="_x0000_s1962" style="position:absolute" from="10417,7777" to="10417,8344" strokecolor="green"/>
            <v:line id="_x0000_s1963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64" style="position:absolute;margin-left:171pt;margin-top:27.45pt;width:170.1pt;height:36pt;z-index:251737088" coordorigin="1413,7777" coordsize="9004,600">
            <v:line id="_x0000_s1965" style="position:absolute" from="1413,7777" to="10413,7777" strokecolor="green"/>
            <v:line id="_x0000_s1966" style="position:absolute" from="1413,7957" to="10413,7957" strokecolor="green"/>
            <v:line id="_x0000_s1967" style="position:absolute" from="1417,8197" to="10417,8197" strokecolor="green"/>
            <v:line id="_x0000_s1968" style="position:absolute" from="1417,8377" to="10417,8377" strokecolor="green"/>
            <v:line id="_x0000_s1969" style="position:absolute" from="10417,7777" to="10417,8344" strokecolor="green"/>
            <v:line id="_x0000_s197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31332B"/>
    <w:p w:rsidR="00FE1053" w:rsidRDefault="00FE1053" w:rsidP="0031332B"/>
    <w:p w:rsidR="00FE1053" w:rsidRDefault="00FE1053" w:rsidP="0031332B"/>
    <w:p w:rsidR="00FE1053" w:rsidRPr="0094628D" w:rsidRDefault="00FE1053" w:rsidP="0031332B">
      <w:pPr>
        <w:tabs>
          <w:tab w:val="left" w:pos="3533"/>
          <w:tab w:val="left" w:pos="7116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1971" style="position:absolute;margin-left:351pt;margin-top:9pt;width:170.1pt;height:36pt;z-index:251743232" coordorigin="1413,7777" coordsize="9004,600">
            <v:line id="_x0000_s1972" style="position:absolute" from="1413,7777" to="10413,7777" strokecolor="green"/>
            <v:line id="_x0000_s1973" style="position:absolute" from="1413,7957" to="10413,7957" strokecolor="green"/>
            <v:line id="_x0000_s1974" style="position:absolute" from="1417,8197" to="10417,8197" strokecolor="green"/>
            <v:line id="_x0000_s1975" style="position:absolute" from="1417,8377" to="10417,8377" strokecolor="green"/>
            <v:line id="_x0000_s1976" style="position:absolute" from="10417,7777" to="10417,8344" strokecolor="green"/>
            <v:line id="_x0000_s1977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78" style="position:absolute;margin-left:171pt;margin-top:9.5pt;width:170.1pt;height:36pt;z-index:251742208" coordorigin="1413,7777" coordsize="9004,600">
            <v:line id="_x0000_s1979" style="position:absolute" from="1413,7777" to="10413,7777" strokecolor="green"/>
            <v:line id="_x0000_s1980" style="position:absolute" from="1413,7957" to="10413,7957" strokecolor="green"/>
            <v:line id="_x0000_s1981" style="position:absolute" from="1417,8197" to="10417,8197" strokecolor="green"/>
            <v:line id="_x0000_s1982" style="position:absolute" from="1417,8377" to="10417,8377" strokecolor="green"/>
            <v:line id="_x0000_s1983" style="position:absolute" from="10417,7777" to="10417,8344" strokecolor="green"/>
            <v:line id="_x0000_s198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1985" style="position:absolute;margin-left:-9pt;margin-top:8.65pt;width:170.1pt;height:36pt;z-index:251741184" coordorigin="1413,7777" coordsize="9004,600">
            <v:line id="_x0000_s1986" style="position:absolute" from="1413,7777" to="10413,7777" strokecolor="green"/>
            <v:line id="_x0000_s1987" style="position:absolute" from="1413,7957" to="10413,7957" strokecolor="green"/>
            <v:line id="_x0000_s1988" style="position:absolute" from="1417,8197" to="10417,8197" strokecolor="green"/>
            <v:line id="_x0000_s1989" style="position:absolute" from="1417,8377" to="10417,8377" strokecolor="green"/>
            <v:line id="_x0000_s1990" style="position:absolute" from="10417,7777" to="10417,8344" strokecolor="green"/>
            <v:line id="_x0000_s1991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ot-lu</w:t>
      </w:r>
      <w:r>
        <w:rPr>
          <w:rFonts w:ascii="Hand writing Mutlu" w:hAnsi="Hand writing Mutlu"/>
          <w:sz w:val="60"/>
          <w:szCs w:val="60"/>
        </w:rPr>
        <w:tab/>
        <w:t xml:space="preserve"> Nu-ri</w:t>
      </w:r>
      <w:r>
        <w:rPr>
          <w:rFonts w:ascii="Hand writing Mutlu" w:hAnsi="Hand writing Mutlu"/>
          <w:sz w:val="60"/>
          <w:szCs w:val="60"/>
        </w:rPr>
        <w:tab/>
        <w:t xml:space="preserve"> Tu-ran</w:t>
      </w:r>
    </w:p>
    <w:p w:rsidR="00FE1053" w:rsidRDefault="00FE1053" w:rsidP="0031332B">
      <w:r>
        <w:rPr>
          <w:noProof/>
        </w:rPr>
        <w:pict>
          <v:shape id="_x0000_s1992" type="#_x0000_t67" style="position:absolute;margin-left:414pt;margin-top:.35pt;width:9pt;height:18pt;z-index:251749376" fillcolor="red"/>
        </w:pict>
      </w:r>
      <w:r>
        <w:rPr>
          <w:noProof/>
        </w:rPr>
        <w:pict>
          <v:shape id="_x0000_s1993" type="#_x0000_t67" style="position:absolute;margin-left:252pt;margin-top:.35pt;width:9pt;height:18pt;z-index:251748352" fillcolor="red"/>
        </w:pict>
      </w:r>
      <w:r>
        <w:rPr>
          <w:noProof/>
        </w:rPr>
        <w:pict>
          <v:shape id="_x0000_s1994" type="#_x0000_t67" style="position:absolute;margin-left:1in;margin-top:.35pt;width:9pt;height:18pt;z-index:251747328" fillcolor="red"/>
        </w:pict>
      </w:r>
    </w:p>
    <w:p w:rsidR="00FE1053" w:rsidRDefault="00FE1053" w:rsidP="0031332B">
      <w:pPr>
        <w:tabs>
          <w:tab w:val="left" w:pos="7535"/>
        </w:tabs>
      </w:pPr>
      <w:r>
        <w:rPr>
          <w:noProof/>
        </w:rPr>
        <w:pict>
          <v:group id="_x0000_s1995" style="position:absolute;margin-left:351pt;margin-top:4.55pt;width:170.1pt;height:36pt;z-index:251746304" coordorigin="1413,7777" coordsize="9004,600">
            <v:line id="_x0000_s1996" style="position:absolute" from="1413,7777" to="10413,7777" strokecolor="green"/>
            <v:line id="_x0000_s1997" style="position:absolute" from="1413,7957" to="10413,7957" strokecolor="green"/>
            <v:line id="_x0000_s1998" style="position:absolute" from="1417,8197" to="10417,8197" strokecolor="green"/>
            <v:line id="_x0000_s1999" style="position:absolute" from="1417,8377" to="10417,8377" strokecolor="green"/>
            <v:line id="_x0000_s2000" style="position:absolute" from="10417,7777" to="10417,8344" strokecolor="green"/>
            <v:line id="_x0000_s200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02" style="position:absolute;margin-left:171.95pt;margin-top:5.4pt;width:170.1pt;height:36pt;z-index:251745280" coordorigin="1413,7777" coordsize="9004,600">
            <v:line id="_x0000_s2003" style="position:absolute" from="1413,7777" to="10413,7777" strokecolor="green"/>
            <v:line id="_x0000_s2004" style="position:absolute" from="1413,7957" to="10413,7957" strokecolor="green"/>
            <v:line id="_x0000_s2005" style="position:absolute" from="1417,8197" to="10417,8197" strokecolor="green"/>
            <v:line id="_x0000_s2006" style="position:absolute" from="1417,8377" to="10417,8377" strokecolor="green"/>
            <v:line id="_x0000_s2007" style="position:absolute" from="10417,7777" to="10417,8344" strokecolor="green"/>
            <v:line id="_x0000_s200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09" style="position:absolute;margin-left:-8.95pt;margin-top:4.55pt;width:170.1pt;height:36pt;z-index:251744256" coordorigin="1413,7777" coordsize="9004,600">
            <v:line id="_x0000_s2010" style="position:absolute" from="1413,7777" to="10413,7777" strokecolor="green"/>
            <v:line id="_x0000_s2011" style="position:absolute" from="1413,7957" to="10413,7957" strokecolor="green"/>
            <v:line id="_x0000_s2012" style="position:absolute" from="1417,8197" to="10417,8197" strokecolor="green"/>
            <v:line id="_x0000_s2013" style="position:absolute" from="1417,8377" to="10417,8377" strokecolor="green"/>
            <v:line id="_x0000_s2014" style="position:absolute" from="10417,7777" to="10417,8344" strokecolor="green"/>
            <v:line id="_x0000_s2015" style="position:absolute" from="1417,7777" to="1417,8344" strokecolor="green"/>
            <w10:wrap side="left"/>
          </v:group>
        </w:pict>
      </w:r>
      <w:r>
        <w:tab/>
      </w:r>
    </w:p>
    <w:p w:rsidR="00FE1053" w:rsidRDefault="00FE1053" w:rsidP="0031332B"/>
    <w:p w:rsidR="00FE1053" w:rsidRDefault="00FE1053" w:rsidP="0031332B"/>
    <w:p w:rsidR="00FE1053" w:rsidRDefault="00FE1053" w:rsidP="0031332B"/>
    <w:p w:rsidR="00FE1053" w:rsidRPr="007758D4" w:rsidRDefault="00FE1053" w:rsidP="0031332B">
      <w:pPr>
        <w:tabs>
          <w:tab w:val="left" w:pos="3633"/>
          <w:tab w:val="left" w:pos="7116"/>
          <w:tab w:val="left" w:pos="7769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group id="_x0000_s2016" style="position:absolute;margin-left:351pt;margin-top:7.65pt;width:170.1pt;height:36pt;z-index:251756544" coordorigin="1413,7777" coordsize="9004,600">
            <v:line id="_x0000_s2017" style="position:absolute" from="1413,7777" to="10413,7777" strokecolor="green"/>
            <v:line id="_x0000_s2018" style="position:absolute" from="1413,7957" to="10413,7957" strokecolor="green"/>
            <v:line id="_x0000_s2019" style="position:absolute" from="1417,8197" to="10417,8197" strokecolor="green"/>
            <v:line id="_x0000_s2020" style="position:absolute" from="1417,8377" to="10417,8377" strokecolor="green"/>
            <v:line id="_x0000_s2021" style="position:absolute" from="10417,7777" to="10417,8344" strokecolor="green"/>
            <v:line id="_x0000_s2022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23" style="position:absolute;margin-left:171.5pt;margin-top:9pt;width:170.1pt;height:36pt;z-index:251753472" coordorigin="1413,7777" coordsize="9004,600">
            <v:line id="_x0000_s2024" style="position:absolute" from="1413,7777" to="10413,7777" strokecolor="green"/>
            <v:line id="_x0000_s2025" style="position:absolute" from="1413,7957" to="10413,7957" strokecolor="green"/>
            <v:line id="_x0000_s2026" style="position:absolute" from="1417,8197" to="10417,8197" strokecolor="green"/>
            <v:line id="_x0000_s2027" style="position:absolute" from="1417,8377" to="10417,8377" strokecolor="green"/>
            <v:line id="_x0000_s2028" style="position:absolute" from="10417,7777" to="10417,8344" strokecolor="green"/>
            <v:line id="_x0000_s202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30" style="position:absolute;margin-left:-9pt;margin-top:9pt;width:170.1pt;height:36pt;z-index:251750400" coordorigin="1413,7777" coordsize="9004,600">
            <v:line id="_x0000_s2031" style="position:absolute" from="1413,7777" to="10413,7777" strokecolor="green"/>
            <v:line id="_x0000_s2032" style="position:absolute" from="1413,7957" to="10413,7957" strokecolor="green"/>
            <v:line id="_x0000_s2033" style="position:absolute" from="1417,8197" to="10417,8197" strokecolor="green"/>
            <v:line id="_x0000_s2034" style="position:absolute" from="1417,8377" to="10417,8377" strokecolor="green"/>
            <v:line id="_x0000_s2035" style="position:absolute" from="10417,7777" to="10417,8344" strokecolor="green"/>
            <v:line id="_x0000_s2036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 ar-mut </w:t>
      </w:r>
      <w:r>
        <w:rPr>
          <w:rFonts w:ascii="Hand writing Mutlu" w:hAnsi="Hand writing Mutlu"/>
          <w:sz w:val="60"/>
          <w:szCs w:val="60"/>
        </w:rPr>
        <w:tab/>
        <w:t>ar-mut-lu</w:t>
      </w:r>
      <w:r>
        <w:rPr>
          <w:rFonts w:ascii="Hand writing Mutlu" w:hAnsi="Hand writing Mutlu"/>
          <w:sz w:val="60"/>
          <w:szCs w:val="60"/>
        </w:rPr>
        <w:tab/>
        <w:t xml:space="preserve">   u-lu</w:t>
      </w:r>
    </w:p>
    <w:p w:rsidR="00FE1053" w:rsidRPr="007758D4" w:rsidRDefault="00FE1053" w:rsidP="0031332B">
      <w:pPr>
        <w:tabs>
          <w:tab w:val="left" w:pos="3633"/>
        </w:tabs>
        <w:rPr>
          <w:rFonts w:ascii="Hand writing Mutlu" w:hAnsi="Hand writing Mutlu"/>
          <w:sz w:val="60"/>
          <w:szCs w:val="60"/>
        </w:rPr>
      </w:pPr>
      <w:r>
        <w:rPr>
          <w:noProof/>
        </w:rPr>
        <w:pict>
          <v:shape id="_x0000_s2037" type="#_x0000_t67" style="position:absolute;margin-left:423pt;margin-top:1.55pt;width:9pt;height:18pt;z-index:251758592" fillcolor="red"/>
        </w:pict>
      </w:r>
      <w:r>
        <w:rPr>
          <w:noProof/>
        </w:rPr>
        <w:pict>
          <v:group id="_x0000_s2038" style="position:absolute;margin-left:351pt;margin-top:19.55pt;width:170.1pt;height:36pt;z-index:251757568" coordorigin="1413,7777" coordsize="9004,600">
            <v:line id="_x0000_s2039" style="position:absolute" from="1413,7777" to="10413,7777" strokecolor="green"/>
            <v:line id="_x0000_s2040" style="position:absolute" from="1413,7957" to="10413,7957" strokecolor="green"/>
            <v:line id="_x0000_s2041" style="position:absolute" from="1417,8197" to="10417,8197" strokecolor="green"/>
            <v:line id="_x0000_s2042" style="position:absolute" from="1417,8377" to="10417,8377" strokecolor="green"/>
            <v:line id="_x0000_s2043" style="position:absolute" from="10417,7777" to="10417,8344" strokecolor="green"/>
            <v:line id="_x0000_s2044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45" style="position:absolute;margin-left:171pt;margin-top:19.55pt;width:170.1pt;height:36pt;z-index:251754496" coordorigin="1413,7777" coordsize="9004,600">
            <v:line id="_x0000_s2046" style="position:absolute" from="1413,7777" to="10413,7777" strokecolor="green"/>
            <v:line id="_x0000_s2047" style="position:absolute" from="1413,7957" to="10413,7957" strokecolor="green"/>
            <v:line id="_x0000_s2048" style="position:absolute" from="1417,8197" to="10417,8197" strokecolor="green"/>
            <v:line id="_x0000_s2049" style="position:absolute" from="1417,8377" to="10417,8377" strokecolor="green"/>
            <v:line id="_x0000_s2050" style="position:absolute" from="10417,7777" to="10417,8344" strokecolor="green"/>
            <v:line id="_x0000_s2051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2052" type="#_x0000_t67" style="position:absolute;margin-left:243pt;margin-top:1.55pt;width:9pt;height:18pt;z-index:251755520" fillcolor="red"/>
        </w:pict>
      </w:r>
      <w:r>
        <w:rPr>
          <w:noProof/>
        </w:rPr>
        <w:pict>
          <v:shape id="_x0000_s2053" type="#_x0000_t67" style="position:absolute;margin-left:54pt;margin-top:1.55pt;width:9pt;height:18pt;z-index:251752448" fillcolor="red"/>
        </w:pict>
      </w:r>
      <w:r>
        <w:rPr>
          <w:noProof/>
        </w:rPr>
        <w:pict>
          <v:group id="_x0000_s2054" style="position:absolute;margin-left:-9pt;margin-top:19.55pt;width:170.1pt;height:36pt;z-index:251751424" coordorigin="1413,7777" coordsize="9004,600">
            <v:line id="_x0000_s2055" style="position:absolute" from="1413,7777" to="10413,7777" strokecolor="green"/>
            <v:line id="_x0000_s2056" style="position:absolute" from="1413,7957" to="10413,7957" strokecolor="green"/>
            <v:line id="_x0000_s2057" style="position:absolute" from="1417,8197" to="10417,8197" strokecolor="green"/>
            <v:line id="_x0000_s2058" style="position:absolute" from="1417,8377" to="10417,8377" strokecolor="green"/>
            <v:line id="_x0000_s2059" style="position:absolute" from="10417,7777" to="10417,8344" strokecolor="green"/>
            <v:line id="_x0000_s2060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ab/>
      </w:r>
    </w:p>
    <w:p w:rsidR="00FE1053" w:rsidRDefault="00FE1053" w:rsidP="0031332B"/>
    <w:p w:rsidR="00FE1053" w:rsidRPr="007758D4" w:rsidRDefault="00FE1053" w:rsidP="0031332B">
      <w:pPr>
        <w:tabs>
          <w:tab w:val="left" w:pos="3483"/>
          <w:tab w:val="left" w:pos="3784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>
        <w:rPr>
          <w:noProof/>
        </w:rPr>
        <w:pict>
          <v:shape id="_x0000_s2061" type="#_x0000_t67" style="position:absolute;margin-left:252pt;margin-top:39.9pt;width:9pt;height:18pt;z-index:251767808;mso-position-horizontal-relative:text;mso-position-vertical-relative:text" fillcolor="red"/>
        </w:pict>
      </w:r>
      <w:r>
        <w:rPr>
          <w:noProof/>
        </w:rPr>
        <w:pict>
          <v:shape id="_x0000_s2062" type="#_x0000_t67" style="position:absolute;margin-left:6in;margin-top:39.9pt;width:9pt;height:18pt;z-index:251766784;mso-position-horizontal-relative:text;mso-position-vertical-relative:text" fillcolor="red"/>
        </w:pict>
      </w:r>
      <w:r>
        <w:rPr>
          <w:noProof/>
        </w:rPr>
        <w:pict>
          <v:group id="_x0000_s2063" style="position:absolute;margin-left:369pt;margin-top:7.8pt;width:2in;height:36pt;z-index:251764736;mso-position-horizontal-relative:text;mso-position-vertical-relative:text" coordorigin="1413,7777" coordsize="9004,600">
            <v:line id="_x0000_s2064" style="position:absolute" from="1413,7777" to="10413,7777" strokecolor="green"/>
            <v:line id="_x0000_s2065" style="position:absolute" from="1413,7957" to="10413,7957" strokecolor="green"/>
            <v:line id="_x0000_s2066" style="position:absolute" from="1417,8197" to="10417,8197" strokecolor="green"/>
            <v:line id="_x0000_s2067" style="position:absolute" from="1417,8377" to="10417,8377" strokecolor="green"/>
            <v:line id="_x0000_s2068" style="position:absolute" from="10417,7777" to="10417,8344" strokecolor="green"/>
            <v:line id="_x0000_s2069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70" style="position:absolute;margin-left:171pt;margin-top:8.15pt;width:189pt;height:36pt;z-index:251762688;mso-position-horizontal-relative:text;mso-position-vertical-relative:text" coordorigin="1413,7777" coordsize="9004,600">
            <v:line id="_x0000_s2071" style="position:absolute" from="1413,7777" to="10413,7777" strokecolor="green"/>
            <v:line id="_x0000_s2072" style="position:absolute" from="1413,7957" to="10413,7957" strokecolor="green"/>
            <v:line id="_x0000_s2073" style="position:absolute" from="1417,8197" to="10417,8197" strokecolor="green"/>
            <v:line id="_x0000_s2074" style="position:absolute" from="1417,8377" to="10417,8377" strokecolor="green"/>
            <v:line id="_x0000_s2075" style="position:absolute" from="10417,7777" to="10417,8344" strokecolor="green"/>
            <v:line id="_x0000_s2076" style="position:absolute" from="1417,7777" to="1417,8344" strokecolor="green"/>
            <w10:wrap side="left"/>
          </v:group>
        </w:pict>
      </w:r>
      <w:r>
        <w:rPr>
          <w:noProof/>
        </w:rPr>
        <w:pict>
          <v:shape id="_x0000_s2077" type="#_x0000_t67" style="position:absolute;margin-left:63pt;margin-top:39.9pt;width:9pt;height:18pt;z-index:251761664;mso-position-horizontal-relative:text;mso-position-vertical-relative:text" fillcolor="red"/>
        </w:pict>
      </w:r>
      <w:r>
        <w:rPr>
          <w:noProof/>
        </w:rPr>
        <w:pict>
          <v:group id="_x0000_s2078" style="position:absolute;margin-left:-9pt;margin-top:8.15pt;width:170.1pt;height:36pt;z-index:251759616;mso-position-horizontal-relative:text;mso-position-vertical-relative:text" coordorigin="1413,7777" coordsize="9004,600">
            <v:line id="_x0000_s2079" style="position:absolute" from="1413,7777" to="10413,7777" strokecolor="green"/>
            <v:line id="_x0000_s2080" style="position:absolute" from="1413,7957" to="10413,7957" strokecolor="green"/>
            <v:line id="_x0000_s2081" style="position:absolute" from="1417,8197" to="10417,8197" strokecolor="green"/>
            <v:line id="_x0000_s2082" style="position:absolute" from="1417,8377" to="10417,8377" strokecolor="green"/>
            <v:line id="_x0000_s2083" style="position:absolute" from="10417,7777" to="10417,8344" strokecolor="green"/>
            <v:line id="_x0000_s2084" style="position:absolute" from="1417,7777" to="1417,8344" strokecolor="green"/>
            <w10:wrap side="left"/>
          </v:group>
        </w:pict>
      </w:r>
      <w:r>
        <w:rPr>
          <w:rFonts w:ascii="Hand writing Mutlu" w:hAnsi="Hand writing Mutlu"/>
          <w:sz w:val="60"/>
          <w:szCs w:val="60"/>
        </w:rPr>
        <w:t xml:space="preserve">u-lu-ma      u-lur </w:t>
      </w:r>
      <w:r>
        <w:rPr>
          <w:rFonts w:ascii="Hand writing Mutlu" w:hAnsi="Hand writing Mutlu"/>
          <w:noProof/>
          <w:sz w:val="60"/>
          <w:szCs w:val="60"/>
        </w:rPr>
        <w:tab/>
        <w:t xml:space="preserve">      tu-tar</w:t>
      </w:r>
    </w:p>
    <w:p w:rsidR="00FE1053" w:rsidRDefault="00FE1053" w:rsidP="0031332B">
      <w:r>
        <w:rPr>
          <w:noProof/>
        </w:rPr>
        <w:pict>
          <v:group id="_x0000_s2085" style="position:absolute;margin-left:369.5pt;margin-top:11.1pt;width:2in;height:36pt;z-index:251765760" coordorigin="1413,7777" coordsize="9004,600">
            <v:line id="_x0000_s2086" style="position:absolute" from="1413,7777" to="10413,7777" strokecolor="green"/>
            <v:line id="_x0000_s2087" style="position:absolute" from="1413,7957" to="10413,7957" strokecolor="green"/>
            <v:line id="_x0000_s2088" style="position:absolute" from="1417,8197" to="10417,8197" strokecolor="green"/>
            <v:line id="_x0000_s2089" style="position:absolute" from="1417,8377" to="10417,8377" strokecolor="green"/>
            <v:line id="_x0000_s2090" style="position:absolute" from="10417,7777" to="10417,8344" strokecolor="green"/>
            <v:line id="_x0000_s2091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92" style="position:absolute;margin-left:171pt;margin-top:11.1pt;width:189pt;height:36pt;z-index:251763712" coordorigin="1413,7777" coordsize="9004,600">
            <v:line id="_x0000_s2093" style="position:absolute" from="1413,7777" to="10413,7777" strokecolor="green"/>
            <v:line id="_x0000_s2094" style="position:absolute" from="1413,7957" to="10413,7957" strokecolor="green"/>
            <v:line id="_x0000_s2095" style="position:absolute" from="1417,8197" to="10417,8197" strokecolor="green"/>
            <v:line id="_x0000_s2096" style="position:absolute" from="1417,8377" to="10417,8377" strokecolor="green"/>
            <v:line id="_x0000_s2097" style="position:absolute" from="10417,7777" to="10417,8344" strokecolor="green"/>
            <v:line id="_x0000_s2098" style="position:absolute" from="1417,7777" to="1417,8344" strokecolor="green"/>
            <w10:wrap side="left"/>
          </v:group>
        </w:pict>
      </w:r>
      <w:r>
        <w:rPr>
          <w:noProof/>
        </w:rPr>
        <w:pict>
          <v:group id="_x0000_s2099" style="position:absolute;margin-left:-9pt;margin-top:11.1pt;width:170.1pt;height:36pt;z-index:251760640" coordorigin="1413,7777" coordsize="9004,600">
            <v:line id="_x0000_s2100" style="position:absolute" from="1413,7777" to="10413,7777" strokecolor="green"/>
            <v:line id="_x0000_s2101" style="position:absolute" from="1413,7957" to="10413,7957" strokecolor="green"/>
            <v:line id="_x0000_s2102" style="position:absolute" from="1417,8197" to="10417,8197" strokecolor="green"/>
            <v:line id="_x0000_s2103" style="position:absolute" from="1417,8377" to="10417,8377" strokecolor="green"/>
            <v:line id="_x0000_s2104" style="position:absolute" from="10417,7777" to="10417,8344" strokecolor="green"/>
            <v:line id="_x0000_s2105" style="position:absolute" from="1417,7777" to="1417,8344" strokecolor="green"/>
            <w10:wrap side="left"/>
          </v:group>
        </w:pict>
      </w:r>
    </w:p>
    <w:p w:rsidR="00FE1053" w:rsidRDefault="00FE1053" w:rsidP="0031332B">
      <w:pPr>
        <w:tabs>
          <w:tab w:val="left" w:pos="7652"/>
        </w:tabs>
      </w:pPr>
      <w:r>
        <w:tab/>
      </w:r>
    </w:p>
    <w:p w:rsidR="00FE1053" w:rsidRPr="005574C8" w:rsidRDefault="00FE1053" w:rsidP="00791807">
      <w:pPr>
        <w:rPr>
          <w:rFonts w:ascii="Hand writing Mutlu" w:hAnsi="Hand writing Mutlu"/>
        </w:rPr>
      </w:pPr>
      <w:hyperlink r:id="rId4" w:history="1">
        <w:r w:rsidRPr="005574C8">
          <w:rPr>
            <w:rStyle w:val="Hyperlink"/>
            <w:rFonts w:ascii="Hand writing Mutlu" w:hAnsi="Hand writing Mutlu"/>
          </w:rPr>
          <w:t>www.sorubak.com</w:t>
        </w:r>
      </w:hyperlink>
    </w:p>
    <w:sectPr w:rsidR="00FE1053" w:rsidRPr="005574C8" w:rsidSect="00852418">
      <w:pgSz w:w="11906" w:h="16838"/>
      <w:pgMar w:top="340" w:right="284" w:bottom="663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efaultTabStop w:val="709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1A83"/>
    <w:rsid w:val="00005FB4"/>
    <w:rsid w:val="00037C98"/>
    <w:rsid w:val="000519E8"/>
    <w:rsid w:val="00091259"/>
    <w:rsid w:val="00185A5F"/>
    <w:rsid w:val="001B4D30"/>
    <w:rsid w:val="00246460"/>
    <w:rsid w:val="00256893"/>
    <w:rsid w:val="00274271"/>
    <w:rsid w:val="00286548"/>
    <w:rsid w:val="002E62CE"/>
    <w:rsid w:val="00300881"/>
    <w:rsid w:val="0031332B"/>
    <w:rsid w:val="0039035B"/>
    <w:rsid w:val="003F1417"/>
    <w:rsid w:val="005574C8"/>
    <w:rsid w:val="005C2D7F"/>
    <w:rsid w:val="00600B75"/>
    <w:rsid w:val="00694AB3"/>
    <w:rsid w:val="006F4639"/>
    <w:rsid w:val="007138B5"/>
    <w:rsid w:val="00753F95"/>
    <w:rsid w:val="007702E7"/>
    <w:rsid w:val="007758D4"/>
    <w:rsid w:val="0078584E"/>
    <w:rsid w:val="00790C4C"/>
    <w:rsid w:val="00791807"/>
    <w:rsid w:val="00852418"/>
    <w:rsid w:val="00887933"/>
    <w:rsid w:val="008A107E"/>
    <w:rsid w:val="008A7959"/>
    <w:rsid w:val="008D1961"/>
    <w:rsid w:val="008F1656"/>
    <w:rsid w:val="0094628D"/>
    <w:rsid w:val="00981C28"/>
    <w:rsid w:val="00A142A4"/>
    <w:rsid w:val="00A66900"/>
    <w:rsid w:val="00B21A83"/>
    <w:rsid w:val="00B55193"/>
    <w:rsid w:val="00B75435"/>
    <w:rsid w:val="00BC2B6D"/>
    <w:rsid w:val="00BD1133"/>
    <w:rsid w:val="00C0139A"/>
    <w:rsid w:val="00CE6328"/>
    <w:rsid w:val="00E03E8C"/>
    <w:rsid w:val="00E5158A"/>
    <w:rsid w:val="00E71A1A"/>
    <w:rsid w:val="00E96D2C"/>
    <w:rsid w:val="00EB79FE"/>
    <w:rsid w:val="00F500F9"/>
    <w:rsid w:val="00FE1053"/>
    <w:rsid w:val="00FF3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6"/>
    <o:shapelayout v:ext="edit">
      <o:idmap v:ext="edit" data="1,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417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3F141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36FDE"/>
    <w:rPr>
      <w:sz w:val="24"/>
      <w:szCs w:val="24"/>
    </w:rPr>
  </w:style>
  <w:style w:type="character" w:styleId="Hyperlink">
    <w:name w:val="Hyperlink"/>
    <w:basedOn w:val="DefaultParagraphFont"/>
    <w:uiPriority w:val="99"/>
    <w:rsid w:val="005574C8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28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189</Words>
  <Characters>1079</Characters>
  <Application>Microsoft Office Outlook</Application>
  <DocSecurity>0</DocSecurity>
  <Lines>0</Lines>
  <Paragraphs>0</Paragraphs>
  <ScaleCrop>false</ScaleCrop>
  <Company>pc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Ali      Ela     Lale     Talat</dc:title>
  <dc:subject/>
  <dc:creator>oem</dc:creator>
  <cp:keywords>www.sorubak.com</cp:keywords>
  <dc:description/>
  <cp:lastModifiedBy>EDANUR HANIM</cp:lastModifiedBy>
  <cp:revision>3</cp:revision>
  <cp:lastPrinted>2011-11-23T07:02:00Z</cp:lastPrinted>
  <dcterms:created xsi:type="dcterms:W3CDTF">2011-11-23T07:04:00Z</dcterms:created>
  <dcterms:modified xsi:type="dcterms:W3CDTF">2011-12-01T19:52:00Z</dcterms:modified>
  <cp:contentType>Sorubak.Com</cp:contentType>
</cp:coreProperties>
</file>