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E78" w:rsidRPr="00B75435" w:rsidRDefault="00536E78" w:rsidP="00B75435">
      <w:pPr>
        <w:jc w:val="center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BİRLEŞTİR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YAZ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OKU</w:t>
      </w:r>
    </w:p>
    <w:p w:rsidR="00536E78" w:rsidRPr="007702E7" w:rsidRDefault="00536E78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536E78" w:rsidRPr="007702E7" w:rsidRDefault="00536E78" w:rsidP="00E5158A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noProof/>
        </w:rPr>
        <w:pict>
          <v:group id="_x0000_s1026" style="position:absolute;margin-left:351.9pt;margin-top:10pt;width:170.1pt;height:36pt;z-index:251606016" coordorigin="1413,7777" coordsize="9004,600">
            <v:line id="_x0000_s1027" style="position:absolute" from="1413,7777" to="10413,7777" strokecolor="green"/>
            <v:line id="_x0000_s1028" style="position:absolute" from="1413,7957" to="10413,7957" strokecolor="green"/>
            <v:line id="_x0000_s1029" style="position:absolute" from="1417,8197" to="10417,8197" strokecolor="green"/>
            <v:line id="_x0000_s1030" style="position:absolute" from="1417,8377" to="10417,8377" strokecolor="green"/>
            <v:line id="_x0000_s1031" style="position:absolute" from="10417,7777" to="10417,8344" strokecolor="green"/>
            <v:line id="_x0000_s103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33" style="position:absolute;margin-left:171.9pt;margin-top:9.15pt;width:170.1pt;height:36pt;z-index:251604992" coordorigin="1413,7777" coordsize="9004,600">
            <v:line id="_x0000_s1034" style="position:absolute" from="1413,7777" to="10413,7777" strokecolor="green"/>
            <v:line id="_x0000_s1035" style="position:absolute" from="1413,7957" to="10413,7957" strokecolor="green"/>
            <v:line id="_x0000_s1036" style="position:absolute" from="1417,8197" to="10417,8197" strokecolor="green"/>
            <v:line id="_x0000_s1037" style="position:absolute" from="1417,8377" to="10417,8377" strokecolor="green"/>
            <v:line id="_x0000_s1038" style="position:absolute" from="10417,7777" to="10417,8344" strokecolor="green"/>
            <v:line id="_x0000_s103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40" style="position:absolute;margin-left:-9pt;margin-top:9.15pt;width:170.1pt;height:36pt;z-index:251602944" coordorigin="1413,7777" coordsize="9004,600">
            <v:line id="_x0000_s1041" style="position:absolute" from="1413,7777" to="10413,7777" strokecolor="green"/>
            <v:line id="_x0000_s1042" style="position:absolute" from="1413,7957" to="10413,7957" strokecolor="green"/>
            <v:line id="_x0000_s1043" style="position:absolute" from="1417,8197" to="10417,8197" strokecolor="green"/>
            <v:line id="_x0000_s1044" style="position:absolute" from="1417,8377" to="10417,8377" strokecolor="green"/>
            <v:line id="_x0000_s1045" style="position:absolute" from="10417,7777" to="10417,8344" strokecolor="green"/>
            <v:line id="_x0000_s104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iCs/>
          <w:sz w:val="60"/>
          <w:szCs w:val="60"/>
        </w:rPr>
        <w:t xml:space="preserve">    la - t     an - lat</w:t>
      </w:r>
      <w:r w:rsidRPr="007702E7">
        <w:rPr>
          <w:rFonts w:ascii="Hand writing Mutlu" w:hAnsi="Hand writing Mutlu"/>
          <w:iCs/>
          <w:sz w:val="60"/>
          <w:szCs w:val="60"/>
        </w:rPr>
        <w:tab/>
      </w:r>
      <w:r>
        <w:rPr>
          <w:rFonts w:ascii="Hand writing Mutlu" w:hAnsi="Hand writing Mutlu"/>
          <w:iCs/>
          <w:sz w:val="60"/>
          <w:szCs w:val="60"/>
        </w:rPr>
        <w:t>at-lat</w:t>
      </w:r>
    </w:p>
    <w:p w:rsidR="00536E78" w:rsidRPr="007702E7" w:rsidRDefault="00536E78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margin-left:81pt;margin-top:.55pt;width:9pt;height:18pt;z-index:251610112" fillcolor="red"/>
        </w:pict>
      </w:r>
      <w:r>
        <w:rPr>
          <w:noProof/>
        </w:rPr>
        <w:pict>
          <v:shape id="_x0000_s1048" type="#_x0000_t67" style="position:absolute;margin-left:252pt;margin-top:.55pt;width:9pt;height:18pt;z-index:251603968" fillcolor="red"/>
        </w:pict>
      </w:r>
      <w:r>
        <w:rPr>
          <w:noProof/>
        </w:rPr>
        <w:pict>
          <v:shape id="_x0000_s1049" type="#_x0000_t67" style="position:absolute;margin-left:414pt;margin-top:.55pt;width:9pt;height:18pt;z-index:251611136" fillcolor="red"/>
        </w:pict>
      </w:r>
    </w:p>
    <w:p w:rsidR="00536E78" w:rsidRDefault="00536E78"/>
    <w:p w:rsidR="00536E78" w:rsidRDefault="00536E78">
      <w:r>
        <w:rPr>
          <w:noProof/>
        </w:rPr>
        <w:pict>
          <v:group id="_x0000_s1050" style="position:absolute;margin-left:171pt;margin-top:3.2pt;width:170.1pt;height:36pt;z-index:251608064" coordorigin="1413,7777" coordsize="9004,600">
            <v:line id="_x0000_s1051" style="position:absolute" from="1413,7777" to="10413,7777" strokecolor="green"/>
            <v:line id="_x0000_s1052" style="position:absolute" from="1413,7957" to="10413,7957" strokecolor="green"/>
            <v:line id="_x0000_s1053" style="position:absolute" from="1417,8197" to="10417,8197" strokecolor="green"/>
            <v:line id="_x0000_s1054" style="position:absolute" from="1417,8377" to="10417,8377" strokecolor="green"/>
            <v:line id="_x0000_s1055" style="position:absolute" from="10417,7777" to="10417,8344" strokecolor="green"/>
            <v:line id="_x0000_s105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57" style="position:absolute;margin-left:351.9pt;margin-top:3.2pt;width:170.1pt;height:36pt;z-index:251609088" coordorigin="1413,7777" coordsize="9004,600">
            <v:line id="_x0000_s1058" style="position:absolute" from="1413,7777" to="10413,7777" strokecolor="green"/>
            <v:line id="_x0000_s1059" style="position:absolute" from="1413,7957" to="10413,7957" strokecolor="green"/>
            <v:line id="_x0000_s1060" style="position:absolute" from="1417,8197" to="10417,8197" strokecolor="green"/>
            <v:line id="_x0000_s1061" style="position:absolute" from="1417,8377" to="10417,8377" strokecolor="green"/>
            <v:line id="_x0000_s1062" style="position:absolute" from="10417,7777" to="10417,8344" strokecolor="green"/>
            <v:line id="_x0000_s106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64" style="position:absolute;margin-left:-9pt;margin-top:3.2pt;width:170.1pt;height:36pt;z-index:251607040" coordorigin="1413,7777" coordsize="9004,600">
            <v:line id="_x0000_s1065" style="position:absolute" from="1413,7777" to="10413,7777" strokecolor="green"/>
            <v:line id="_x0000_s1066" style="position:absolute" from="1413,7957" to="10413,7957" strokecolor="green"/>
            <v:line id="_x0000_s1067" style="position:absolute" from="1417,8197" to="10417,8197" strokecolor="green"/>
            <v:line id="_x0000_s1068" style="position:absolute" from="1417,8377" to="10417,8377" strokecolor="green"/>
            <v:line id="_x0000_s1069" style="position:absolute" from="10417,7777" to="10417,8344" strokecolor="green"/>
            <v:line id="_x0000_s1070" style="position:absolute" from="1417,7777" to="1417,8344" strokecolor="green"/>
            <w10:wrap side="left"/>
          </v:group>
        </w:pict>
      </w:r>
    </w:p>
    <w:p w:rsidR="00536E78" w:rsidRDefault="00536E78"/>
    <w:p w:rsidR="00536E78" w:rsidRDefault="00536E78"/>
    <w:p w:rsidR="00536E78" w:rsidRDefault="00536E78"/>
    <w:p w:rsidR="00536E78" w:rsidRPr="00E5158A" w:rsidRDefault="00536E78" w:rsidP="00E5158A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071" type="#_x0000_t67" style="position:absolute;margin-left:6in;margin-top:47.15pt;width:9pt;height:18pt;z-index:251620352" fillcolor="red"/>
        </w:pict>
      </w:r>
      <w:r>
        <w:rPr>
          <w:noProof/>
        </w:rPr>
        <w:pict>
          <v:shape id="_x0000_s1072" type="#_x0000_t67" style="position:absolute;margin-left:252pt;margin-top:47.15pt;width:9pt;height:18pt;z-index:251619328" fillcolor="red"/>
        </w:pict>
      </w:r>
      <w:r>
        <w:rPr>
          <w:noProof/>
        </w:rPr>
        <w:pict>
          <v:shape id="_x0000_s1073" type="#_x0000_t67" style="position:absolute;margin-left:81pt;margin-top:48pt;width:9pt;height:18pt;z-index:251618304" fillcolor="red"/>
        </w:pict>
      </w:r>
      <w:r>
        <w:rPr>
          <w:noProof/>
        </w:rPr>
        <w:pict>
          <v:group id="_x0000_s1074" style="position:absolute;margin-left:351pt;margin-top:70.75pt;width:170.1pt;height:36pt;z-index:251617280" coordorigin="1413,7777" coordsize="9004,600">
            <v:line id="_x0000_s1075" style="position:absolute" from="1413,7777" to="10413,7777" strokecolor="green"/>
            <v:line id="_x0000_s1076" style="position:absolute" from="1413,7957" to="10413,7957" strokecolor="green"/>
            <v:line id="_x0000_s1077" style="position:absolute" from="1417,8197" to="10417,8197" strokecolor="green"/>
            <v:line id="_x0000_s1078" style="position:absolute" from="1417,8377" to="10417,8377" strokecolor="green"/>
            <v:line id="_x0000_s1079" style="position:absolute" from="10417,7777" to="10417,8344" strokecolor="green"/>
            <v:line id="_x0000_s108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81" style="position:absolute;margin-left:171pt;margin-top:70.75pt;width:170.1pt;height:36pt;z-index:251616256" coordorigin="1413,7777" coordsize="9004,600">
            <v:line id="_x0000_s1082" style="position:absolute" from="1413,7777" to="10413,7777" strokecolor="green"/>
            <v:line id="_x0000_s1083" style="position:absolute" from="1413,7957" to="10413,7957" strokecolor="green"/>
            <v:line id="_x0000_s1084" style="position:absolute" from="1417,8197" to="10417,8197" strokecolor="green"/>
            <v:line id="_x0000_s1085" style="position:absolute" from="1417,8377" to="10417,8377" strokecolor="green"/>
            <v:line id="_x0000_s1086" style="position:absolute" from="10417,7777" to="10417,8344" strokecolor="green"/>
            <v:line id="_x0000_s108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88" style="position:absolute;margin-left:-9pt;margin-top:70.75pt;width:170.1pt;height:36pt;z-index:251615232" coordorigin="1413,7777" coordsize="9004,600">
            <v:line id="_x0000_s1089" style="position:absolute" from="1413,7777" to="10413,7777" strokecolor="green"/>
            <v:line id="_x0000_s1090" style="position:absolute" from="1413,7957" to="10413,7957" strokecolor="green"/>
            <v:line id="_x0000_s1091" style="position:absolute" from="1417,8197" to="10417,8197" strokecolor="green"/>
            <v:line id="_x0000_s1092" style="position:absolute" from="1417,8377" to="10417,8377" strokecolor="green"/>
            <v:line id="_x0000_s1093" style="position:absolute" from="10417,7777" to="10417,8344" strokecolor="green"/>
            <v:line id="_x0000_s109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95" style="position:absolute;margin-left:351pt;margin-top:7.75pt;width:170.1pt;height:36pt;z-index:251614208" coordorigin="1413,7777" coordsize="9004,600">
            <v:line id="_x0000_s1096" style="position:absolute" from="1413,7777" to="10413,7777" strokecolor="green"/>
            <v:line id="_x0000_s1097" style="position:absolute" from="1413,7957" to="10413,7957" strokecolor="green"/>
            <v:line id="_x0000_s1098" style="position:absolute" from="1417,8197" to="10417,8197" strokecolor="green"/>
            <v:line id="_x0000_s1099" style="position:absolute" from="1417,8377" to="10417,8377" strokecolor="green"/>
            <v:line id="_x0000_s1100" style="position:absolute" from="10417,7777" to="10417,8344" strokecolor="green"/>
            <v:line id="_x0000_s110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02" style="position:absolute;margin-left:171pt;margin-top:7.75pt;width:170.1pt;height:36pt;z-index:251613184" coordorigin="1413,7777" coordsize="9004,600">
            <v:line id="_x0000_s1103" style="position:absolute" from="1413,7777" to="10413,7777" strokecolor="green"/>
            <v:line id="_x0000_s1104" style="position:absolute" from="1413,7957" to="10413,7957" strokecolor="green"/>
            <v:line id="_x0000_s1105" style="position:absolute" from="1417,8197" to="10417,8197" strokecolor="green"/>
            <v:line id="_x0000_s1106" style="position:absolute" from="1417,8377" to="10417,8377" strokecolor="green"/>
            <v:line id="_x0000_s1107" style="position:absolute" from="10417,7777" to="10417,8344" strokecolor="green"/>
            <v:line id="_x0000_s110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09" style="position:absolute;margin-left:-9pt;margin-top:8.95pt;width:170.1pt;height:36pt;z-index:251612160" coordorigin="1413,7777" coordsize="9004,600">
            <v:line id="_x0000_s1110" style="position:absolute" from="1413,7777" to="10413,7777" strokecolor="green"/>
            <v:line id="_x0000_s1111" style="position:absolute" from="1413,7957" to="10413,7957" strokecolor="green"/>
            <v:line id="_x0000_s1112" style="position:absolute" from="1417,8197" to="10417,8197" strokecolor="green"/>
            <v:line id="_x0000_s1113" style="position:absolute" from="1417,8377" to="10417,8377" strokecolor="green"/>
            <v:line id="_x0000_s1114" style="position:absolute" from="10417,7777" to="10417,8344" strokecolor="green"/>
            <v:line id="_x0000_s1115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Ta - lat</w:t>
      </w:r>
      <w:r>
        <w:rPr>
          <w:rFonts w:ascii="Hand writing Mutlu" w:hAnsi="Hand writing Mutlu"/>
          <w:sz w:val="60"/>
          <w:szCs w:val="60"/>
        </w:rPr>
        <w:tab/>
        <w:t xml:space="preserve">   le - t </w:t>
      </w:r>
      <w:r>
        <w:rPr>
          <w:rFonts w:ascii="Hand writing Mutlu" w:hAnsi="Hand writing Mutlu"/>
          <w:sz w:val="60"/>
          <w:szCs w:val="60"/>
        </w:rPr>
        <w:tab/>
        <w:t xml:space="preserve">  in - let</w:t>
      </w:r>
      <w:r>
        <w:rPr>
          <w:rFonts w:ascii="Hand writing Mutlu" w:hAnsi="Hand writing Mutlu"/>
          <w:sz w:val="60"/>
          <w:szCs w:val="60"/>
        </w:rPr>
        <w:tab/>
      </w:r>
    </w:p>
    <w:p w:rsidR="00536E78" w:rsidRDefault="00536E78" w:rsidP="0039035B">
      <w:pPr>
        <w:jc w:val="right"/>
        <w:rPr>
          <w:rFonts w:ascii="Hand writing Mutlu" w:hAnsi="Hand writing Mutlu"/>
          <w:sz w:val="60"/>
          <w:szCs w:val="60"/>
        </w:rPr>
      </w:pPr>
    </w:p>
    <w:p w:rsidR="00536E78" w:rsidRPr="00E5158A" w:rsidRDefault="00536E78" w:rsidP="0039035B">
      <w:pPr>
        <w:jc w:val="right"/>
        <w:rPr>
          <w:rFonts w:ascii="Hand writing Mutlu" w:hAnsi="Hand writing Mutlu"/>
          <w:sz w:val="60"/>
          <w:szCs w:val="60"/>
        </w:rPr>
      </w:pPr>
    </w:p>
    <w:p w:rsidR="00536E78" w:rsidRDefault="00536E78" w:rsidP="0094628D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116" type="#_x0000_t67" style="position:absolute;margin-left:63pt;margin-top:47.25pt;width:9pt;height:18pt;z-index:251625472" fillcolor="red"/>
        </w:pict>
      </w:r>
      <w:r>
        <w:rPr>
          <w:noProof/>
        </w:rPr>
        <w:pict>
          <v:group id="_x0000_s1117" style="position:absolute;margin-left:-9pt;margin-top:74.25pt;width:170.1pt;height:36pt;z-index:251624448" coordorigin="1413,7777" coordsize="9004,600">
            <v:line id="_x0000_s1118" style="position:absolute" from="1413,7777" to="10413,7777" strokecolor="green"/>
            <v:line id="_x0000_s1119" style="position:absolute" from="1413,7957" to="10413,7957" strokecolor="green"/>
            <v:line id="_x0000_s1120" style="position:absolute" from="1417,8197" to="10417,8197" strokecolor="green"/>
            <v:line id="_x0000_s1121" style="position:absolute" from="1417,8377" to="10417,8377" strokecolor="green"/>
            <v:line id="_x0000_s1122" style="position:absolute" from="10417,7777" to="10417,8344" strokecolor="green"/>
            <v:line id="_x0000_s112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24" style="position:absolute;margin-left:351pt;margin-top:7.85pt;width:170.1pt;height:36pt;z-index:251623424" coordorigin="1413,7777" coordsize="9004,600">
            <v:line id="_x0000_s1125" style="position:absolute" from="1413,7777" to="10413,7777" strokecolor="green"/>
            <v:line id="_x0000_s1126" style="position:absolute" from="1413,7957" to="10413,7957" strokecolor="green"/>
            <v:line id="_x0000_s1127" style="position:absolute" from="1417,8197" to="10417,8197" strokecolor="green"/>
            <v:line id="_x0000_s1128" style="position:absolute" from="1417,8377" to="10417,8377" strokecolor="green"/>
            <v:line id="_x0000_s1129" style="position:absolute" from="10417,7777" to="10417,8344" strokecolor="green"/>
            <v:line id="_x0000_s113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31" style="position:absolute;margin-left:171.9pt;margin-top:8.7pt;width:170.1pt;height:36pt;z-index:251622400" coordorigin="1413,7777" coordsize="9004,600">
            <v:line id="_x0000_s1132" style="position:absolute" from="1413,7777" to="10413,7777" strokecolor="green"/>
            <v:line id="_x0000_s1133" style="position:absolute" from="1413,7957" to="10413,7957" strokecolor="green"/>
            <v:line id="_x0000_s1134" style="position:absolute" from="1417,8197" to="10417,8197" strokecolor="green"/>
            <v:line id="_x0000_s1135" style="position:absolute" from="1417,8377" to="10417,8377" strokecolor="green"/>
            <v:line id="_x0000_s1136" style="position:absolute" from="10417,7777" to="10417,8344" strokecolor="green"/>
            <v:line id="_x0000_s113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38" style="position:absolute;margin-left:-8.1pt;margin-top:8.7pt;width:170.1pt;height:36pt;z-index:251621376" coordorigin="1413,7777" coordsize="9004,600">
            <v:line id="_x0000_s1139" style="position:absolute" from="1413,7777" to="10413,7777" strokecolor="green"/>
            <v:line id="_x0000_s1140" style="position:absolute" from="1413,7957" to="10413,7957" strokecolor="green"/>
            <v:line id="_x0000_s1141" style="position:absolute" from="1417,8197" to="10417,8197" strokecolor="green"/>
            <v:line id="_x0000_s1142" style="position:absolute" from="1417,8377" to="10417,8377" strokecolor="green"/>
            <v:line id="_x0000_s1143" style="position:absolute" from="10417,7777" to="10417,8344" strokecolor="green"/>
            <v:line id="_x0000_s114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om - let</w:t>
      </w:r>
      <w:r>
        <w:rPr>
          <w:rFonts w:ascii="Hand writing Mutlu" w:hAnsi="Hand writing Mutlu"/>
          <w:sz w:val="60"/>
          <w:szCs w:val="60"/>
        </w:rPr>
        <w:tab/>
        <w:t xml:space="preserve">  a - let</w:t>
      </w:r>
      <w:r>
        <w:rPr>
          <w:rFonts w:ascii="Hand writing Mutlu" w:hAnsi="Hand writing Mutlu"/>
          <w:sz w:val="60"/>
          <w:szCs w:val="60"/>
        </w:rPr>
        <w:tab/>
        <w:t xml:space="preserve">  at </w:t>
      </w:r>
      <w:r>
        <w:rPr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let </w:t>
      </w:r>
    </w:p>
    <w:p w:rsidR="00536E78" w:rsidRPr="0094628D" w:rsidRDefault="00536E78" w:rsidP="0094628D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145" type="#_x0000_t67" style="position:absolute;margin-left:414pt;margin-top:.45pt;width:9pt;height:18pt;z-index:251629568" fillcolor="red"/>
        </w:pict>
      </w:r>
      <w:r>
        <w:rPr>
          <w:noProof/>
        </w:rPr>
        <w:pict>
          <v:shape id="_x0000_s1146" type="#_x0000_t67" style="position:absolute;margin-left:243pt;margin-top:.45pt;width:9pt;height:18pt;z-index:251628544" fillcolor="red"/>
        </w:pict>
      </w:r>
      <w:r>
        <w:rPr>
          <w:noProof/>
        </w:rPr>
        <w:pict>
          <v:group id="_x0000_s1147" style="position:absolute;margin-left:351pt;margin-top:27.45pt;width:170.1pt;height:36pt;z-index:251627520" coordorigin="1413,7777" coordsize="9004,600">
            <v:line id="_x0000_s1148" style="position:absolute" from="1413,7777" to="10413,7777" strokecolor="green"/>
            <v:line id="_x0000_s1149" style="position:absolute" from="1413,7957" to="10413,7957" strokecolor="green"/>
            <v:line id="_x0000_s1150" style="position:absolute" from="1417,8197" to="10417,8197" strokecolor="green"/>
            <v:line id="_x0000_s1151" style="position:absolute" from="1417,8377" to="10417,8377" strokecolor="green"/>
            <v:line id="_x0000_s1152" style="position:absolute" from="10417,7777" to="10417,8344" strokecolor="green"/>
            <v:line id="_x0000_s115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54" style="position:absolute;margin-left:171pt;margin-top:27.45pt;width:170.1pt;height:36pt;z-index:251626496" coordorigin="1413,7777" coordsize="9004,600">
            <v:line id="_x0000_s1155" style="position:absolute" from="1413,7777" to="10413,7777" strokecolor="green"/>
            <v:line id="_x0000_s1156" style="position:absolute" from="1413,7957" to="10413,7957" strokecolor="green"/>
            <v:line id="_x0000_s1157" style="position:absolute" from="1417,8197" to="10417,8197" strokecolor="green"/>
            <v:line id="_x0000_s1158" style="position:absolute" from="1417,8377" to="10417,8377" strokecolor="green"/>
            <v:line id="_x0000_s1159" style="position:absolute" from="10417,7777" to="10417,8344" strokecolor="green"/>
            <v:line id="_x0000_s116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536E78" w:rsidRDefault="00536E78"/>
    <w:p w:rsidR="00536E78" w:rsidRDefault="00536E78"/>
    <w:p w:rsidR="00536E78" w:rsidRDefault="00536E78"/>
    <w:p w:rsidR="00536E78" w:rsidRPr="0094628D" w:rsidRDefault="00536E78" w:rsidP="00BC2B6D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161" style="position:absolute;margin-left:351pt;margin-top:9pt;width:170.1pt;height:36pt;z-index:251632640" coordorigin="1413,7777" coordsize="9004,600">
            <v:line id="_x0000_s1162" style="position:absolute" from="1413,7777" to="10413,7777" strokecolor="green"/>
            <v:line id="_x0000_s1163" style="position:absolute" from="1413,7957" to="10413,7957" strokecolor="green"/>
            <v:line id="_x0000_s1164" style="position:absolute" from="1417,8197" to="10417,8197" strokecolor="green"/>
            <v:line id="_x0000_s1165" style="position:absolute" from="1417,8377" to="10417,8377" strokecolor="green"/>
            <v:line id="_x0000_s1166" style="position:absolute" from="10417,7777" to="10417,8344" strokecolor="green"/>
            <v:line id="_x0000_s116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68" style="position:absolute;margin-left:171pt;margin-top:9.5pt;width:170.1pt;height:36pt;z-index:251631616" coordorigin="1413,7777" coordsize="9004,600">
            <v:line id="_x0000_s1169" style="position:absolute" from="1413,7777" to="10413,7777" strokecolor="green"/>
            <v:line id="_x0000_s1170" style="position:absolute" from="1413,7957" to="10413,7957" strokecolor="green"/>
            <v:line id="_x0000_s1171" style="position:absolute" from="1417,8197" to="10417,8197" strokecolor="green"/>
            <v:line id="_x0000_s1172" style="position:absolute" from="1417,8377" to="10417,8377" strokecolor="green"/>
            <v:line id="_x0000_s1173" style="position:absolute" from="10417,7777" to="10417,8344" strokecolor="green"/>
            <v:line id="_x0000_s117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75" style="position:absolute;margin-left:-9pt;margin-top:8.65pt;width:170.1pt;height:36pt;z-index:251630592" coordorigin="1413,7777" coordsize="9004,600">
            <v:line id="_x0000_s1176" style="position:absolute" from="1413,7777" to="10413,7777" strokecolor="green"/>
            <v:line id="_x0000_s1177" style="position:absolute" from="1413,7957" to="10413,7957" strokecolor="green"/>
            <v:line id="_x0000_s1178" style="position:absolute" from="1417,8197" to="10417,8197" strokecolor="green"/>
            <v:line id="_x0000_s1179" style="position:absolute" from="1417,8377" to="10417,8377" strokecolor="green"/>
            <v:line id="_x0000_s1180" style="position:absolute" from="10417,7777" to="10417,8344" strokecolor="green"/>
            <v:line id="_x0000_s1181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la  - n</w:t>
      </w:r>
      <w:r>
        <w:rPr>
          <w:rFonts w:ascii="Hand writing Mutlu" w:hAnsi="Hand writing Mutlu"/>
          <w:sz w:val="60"/>
          <w:szCs w:val="60"/>
        </w:rPr>
        <w:tab/>
        <w:t xml:space="preserve"> Na -lan</w:t>
      </w:r>
      <w:r>
        <w:rPr>
          <w:rFonts w:ascii="Hand writing Mutlu" w:hAnsi="Hand writing Mutlu"/>
          <w:sz w:val="60"/>
          <w:szCs w:val="60"/>
        </w:rPr>
        <w:tab/>
        <w:t xml:space="preserve"> ot - lan</w:t>
      </w:r>
    </w:p>
    <w:p w:rsidR="00536E78" w:rsidRDefault="00536E78">
      <w:r>
        <w:rPr>
          <w:noProof/>
        </w:rPr>
        <w:pict>
          <v:shape id="_x0000_s1182" type="#_x0000_t67" style="position:absolute;margin-left:414pt;margin-top:.35pt;width:9pt;height:18pt;z-index:251638784" fillcolor="red"/>
        </w:pict>
      </w:r>
      <w:r>
        <w:rPr>
          <w:noProof/>
        </w:rPr>
        <w:pict>
          <v:shape id="_x0000_s1183" type="#_x0000_t67" style="position:absolute;margin-left:252pt;margin-top:.35pt;width:9pt;height:18pt;z-index:251637760" fillcolor="red"/>
        </w:pict>
      </w:r>
      <w:r>
        <w:rPr>
          <w:noProof/>
        </w:rPr>
        <w:pict>
          <v:shape id="_x0000_s1184" type="#_x0000_t67" style="position:absolute;margin-left:1in;margin-top:.35pt;width:9pt;height:18pt;z-index:251636736" fillcolor="red"/>
        </w:pict>
      </w:r>
    </w:p>
    <w:p w:rsidR="00536E78" w:rsidRDefault="00536E78" w:rsidP="00BC2B6D">
      <w:pPr>
        <w:tabs>
          <w:tab w:val="left" w:pos="7535"/>
        </w:tabs>
      </w:pPr>
      <w:r>
        <w:rPr>
          <w:noProof/>
        </w:rPr>
        <w:pict>
          <v:group id="_x0000_s1185" style="position:absolute;margin-left:351pt;margin-top:4.55pt;width:170.1pt;height:36pt;z-index:251635712" coordorigin="1413,7777" coordsize="9004,600">
            <v:line id="_x0000_s1186" style="position:absolute" from="1413,7777" to="10413,7777" strokecolor="green"/>
            <v:line id="_x0000_s1187" style="position:absolute" from="1413,7957" to="10413,7957" strokecolor="green"/>
            <v:line id="_x0000_s1188" style="position:absolute" from="1417,8197" to="10417,8197" strokecolor="green"/>
            <v:line id="_x0000_s1189" style="position:absolute" from="1417,8377" to="10417,8377" strokecolor="green"/>
            <v:line id="_x0000_s1190" style="position:absolute" from="10417,7777" to="10417,8344" strokecolor="green"/>
            <v:line id="_x0000_s119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92" style="position:absolute;margin-left:171.95pt;margin-top:5.4pt;width:170.1pt;height:36pt;z-index:251634688" coordorigin="1413,7777" coordsize="9004,600">
            <v:line id="_x0000_s1193" style="position:absolute" from="1413,7777" to="10413,7777" strokecolor="green"/>
            <v:line id="_x0000_s1194" style="position:absolute" from="1413,7957" to="10413,7957" strokecolor="green"/>
            <v:line id="_x0000_s1195" style="position:absolute" from="1417,8197" to="10417,8197" strokecolor="green"/>
            <v:line id="_x0000_s1196" style="position:absolute" from="1417,8377" to="10417,8377" strokecolor="green"/>
            <v:line id="_x0000_s1197" style="position:absolute" from="10417,7777" to="10417,8344" strokecolor="green"/>
            <v:line id="_x0000_s119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99" style="position:absolute;margin-left:-8.95pt;margin-top:4.55pt;width:170.1pt;height:36pt;z-index:251633664" coordorigin="1413,7777" coordsize="9004,600">
            <v:line id="_x0000_s1200" style="position:absolute" from="1413,7777" to="10413,7777" strokecolor="green"/>
            <v:line id="_x0000_s1201" style="position:absolute" from="1413,7957" to="10413,7957" strokecolor="green"/>
            <v:line id="_x0000_s1202" style="position:absolute" from="1417,8197" to="10417,8197" strokecolor="green"/>
            <v:line id="_x0000_s1203" style="position:absolute" from="1417,8377" to="10417,8377" strokecolor="green"/>
            <v:line id="_x0000_s1204" style="position:absolute" from="10417,7777" to="10417,8344" strokecolor="green"/>
            <v:line id="_x0000_s1205" style="position:absolute" from="1417,7777" to="1417,8344" strokecolor="green"/>
            <w10:wrap side="left"/>
          </v:group>
        </w:pict>
      </w:r>
      <w:r>
        <w:tab/>
      </w:r>
    </w:p>
    <w:p w:rsidR="00536E78" w:rsidRDefault="00536E78"/>
    <w:p w:rsidR="00536E78" w:rsidRDefault="00536E78"/>
    <w:p w:rsidR="00536E78" w:rsidRDefault="00536E78"/>
    <w:p w:rsidR="00536E78" w:rsidRPr="007758D4" w:rsidRDefault="00536E78" w:rsidP="007758D4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206" style="position:absolute;margin-left:351pt;margin-top:7.65pt;width:170.1pt;height:36pt;z-index:251645952" coordorigin="1413,7777" coordsize="9004,600">
            <v:line id="_x0000_s1207" style="position:absolute" from="1413,7777" to="10413,7777" strokecolor="green"/>
            <v:line id="_x0000_s1208" style="position:absolute" from="1413,7957" to="10413,7957" strokecolor="green"/>
            <v:line id="_x0000_s1209" style="position:absolute" from="1417,8197" to="10417,8197" strokecolor="green"/>
            <v:line id="_x0000_s1210" style="position:absolute" from="1417,8377" to="10417,8377" strokecolor="green"/>
            <v:line id="_x0000_s1211" style="position:absolute" from="10417,7777" to="10417,8344" strokecolor="green"/>
            <v:line id="_x0000_s121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13" style="position:absolute;margin-left:171.5pt;margin-top:9pt;width:170.1pt;height:36pt;z-index:251642880" coordorigin="1413,7777" coordsize="9004,600">
            <v:line id="_x0000_s1214" style="position:absolute" from="1413,7777" to="10413,7777" strokecolor="green"/>
            <v:line id="_x0000_s1215" style="position:absolute" from="1413,7957" to="10413,7957" strokecolor="green"/>
            <v:line id="_x0000_s1216" style="position:absolute" from="1417,8197" to="10417,8197" strokecolor="green"/>
            <v:line id="_x0000_s1217" style="position:absolute" from="1417,8377" to="10417,8377" strokecolor="green"/>
            <v:line id="_x0000_s1218" style="position:absolute" from="10417,7777" to="10417,8344" strokecolor="green"/>
            <v:line id="_x0000_s121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20" style="position:absolute;margin-left:-9pt;margin-top:9pt;width:170.1pt;height:36pt;z-index:251639808" coordorigin="1413,7777" coordsize="9004,600">
            <v:line id="_x0000_s1221" style="position:absolute" from="1413,7777" to="10413,7777" strokecolor="green"/>
            <v:line id="_x0000_s1222" style="position:absolute" from="1413,7957" to="10413,7957" strokecolor="green"/>
            <v:line id="_x0000_s1223" style="position:absolute" from="1417,8197" to="10417,8197" strokecolor="green"/>
            <v:line id="_x0000_s1224" style="position:absolute" from="1417,8377" to="10417,8377" strokecolor="green"/>
            <v:line id="_x0000_s1225" style="position:absolute" from="10417,7777" to="10417,8344" strokecolor="green"/>
            <v:line id="_x0000_s122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ta - n </w:t>
      </w:r>
      <w:r>
        <w:rPr>
          <w:rFonts w:ascii="Hand writing Mutlu" w:hAnsi="Hand writing Mutlu"/>
          <w:sz w:val="60"/>
          <w:szCs w:val="60"/>
        </w:rPr>
        <w:tab/>
        <w:t xml:space="preserve"> Al - tan</w:t>
      </w:r>
      <w:r>
        <w:rPr>
          <w:rFonts w:ascii="Hand writing Mutlu" w:hAnsi="Hand writing Mutlu"/>
          <w:sz w:val="60"/>
          <w:szCs w:val="60"/>
        </w:rPr>
        <w:tab/>
        <w:t xml:space="preserve"> Er - tan</w:t>
      </w:r>
    </w:p>
    <w:p w:rsidR="00536E78" w:rsidRPr="007758D4" w:rsidRDefault="00536E78" w:rsidP="007758D4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227" type="#_x0000_t67" style="position:absolute;margin-left:423pt;margin-top:1.55pt;width:9pt;height:18pt;z-index:251648000" fillcolor="red"/>
        </w:pict>
      </w:r>
      <w:r>
        <w:rPr>
          <w:noProof/>
        </w:rPr>
        <w:pict>
          <v:group id="_x0000_s1228" style="position:absolute;margin-left:351pt;margin-top:19.55pt;width:170.1pt;height:36pt;z-index:251646976" coordorigin="1413,7777" coordsize="9004,600">
            <v:line id="_x0000_s1229" style="position:absolute" from="1413,7777" to="10413,7777" strokecolor="green"/>
            <v:line id="_x0000_s1230" style="position:absolute" from="1413,7957" to="10413,7957" strokecolor="green"/>
            <v:line id="_x0000_s1231" style="position:absolute" from="1417,8197" to="10417,8197" strokecolor="green"/>
            <v:line id="_x0000_s1232" style="position:absolute" from="1417,8377" to="10417,8377" strokecolor="green"/>
            <v:line id="_x0000_s1233" style="position:absolute" from="10417,7777" to="10417,8344" strokecolor="green"/>
            <v:line id="_x0000_s123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35" style="position:absolute;margin-left:171pt;margin-top:19.55pt;width:170.1pt;height:36pt;z-index:251643904" coordorigin="1413,7777" coordsize="9004,600">
            <v:line id="_x0000_s1236" style="position:absolute" from="1413,7777" to="10413,7777" strokecolor="green"/>
            <v:line id="_x0000_s1237" style="position:absolute" from="1413,7957" to="10413,7957" strokecolor="green"/>
            <v:line id="_x0000_s1238" style="position:absolute" from="1417,8197" to="10417,8197" strokecolor="green"/>
            <v:line id="_x0000_s1239" style="position:absolute" from="1417,8377" to="10417,8377" strokecolor="green"/>
            <v:line id="_x0000_s1240" style="position:absolute" from="10417,7777" to="10417,8344" strokecolor="green"/>
            <v:line id="_x0000_s1241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1242" type="#_x0000_t67" style="position:absolute;margin-left:243pt;margin-top:1.55pt;width:9pt;height:18pt;z-index:251644928" fillcolor="red"/>
        </w:pict>
      </w:r>
      <w:r>
        <w:rPr>
          <w:noProof/>
        </w:rPr>
        <w:pict>
          <v:shape id="_x0000_s1243" type="#_x0000_t67" style="position:absolute;margin-left:54pt;margin-top:1.55pt;width:9pt;height:18pt;z-index:251641856" fillcolor="red"/>
        </w:pict>
      </w:r>
      <w:r>
        <w:rPr>
          <w:noProof/>
        </w:rPr>
        <w:pict>
          <v:group id="_x0000_s1244" style="position:absolute;margin-left:-9pt;margin-top:19.55pt;width:170.1pt;height:36pt;z-index:251640832" coordorigin="1413,7777" coordsize="9004,600">
            <v:line id="_x0000_s1245" style="position:absolute" from="1413,7777" to="10413,7777" strokecolor="green"/>
            <v:line id="_x0000_s1246" style="position:absolute" from="1413,7957" to="10413,7957" strokecolor="green"/>
            <v:line id="_x0000_s1247" style="position:absolute" from="1417,8197" to="10417,8197" strokecolor="green"/>
            <v:line id="_x0000_s1248" style="position:absolute" from="1417,8377" to="10417,8377" strokecolor="green"/>
            <v:line id="_x0000_s1249" style="position:absolute" from="10417,7777" to="10417,8344" strokecolor="green"/>
            <v:line id="_x0000_s125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536E78" w:rsidRDefault="00536E78"/>
    <w:p w:rsidR="00536E78" w:rsidRPr="007758D4" w:rsidRDefault="00536E78" w:rsidP="007758D4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ti-</w:t>
      </w:r>
      <w:r>
        <w:rPr>
          <w:noProof/>
        </w:rPr>
        <w:pict>
          <v:shape id="_x0000_s1251" type="#_x0000_t67" style="position:absolute;margin-left:252pt;margin-top:39.9pt;width:9pt;height:18pt;z-index:251657216;mso-position-horizontal-relative:text;mso-position-vertical-relative:text" fillcolor="red"/>
        </w:pict>
      </w:r>
      <w:r>
        <w:rPr>
          <w:noProof/>
        </w:rPr>
        <w:pict>
          <v:shape id="_x0000_s1252" type="#_x0000_t67" style="position:absolute;margin-left:6in;margin-top:39.9pt;width:9pt;height:18pt;z-index:251656192;mso-position-horizontal-relative:text;mso-position-vertical-relative:text" fillcolor="red"/>
        </w:pict>
      </w:r>
      <w:r>
        <w:rPr>
          <w:noProof/>
        </w:rPr>
        <w:pict>
          <v:group id="_x0000_s1253" style="position:absolute;margin-left:369pt;margin-top:7.8pt;width:2in;height:36pt;z-index:251654144;mso-position-horizontal-relative:text;mso-position-vertical-relative:text" coordorigin="1413,7777" coordsize="9004,600">
            <v:line id="_x0000_s1254" style="position:absolute" from="1413,7777" to="10413,7777" strokecolor="green"/>
            <v:line id="_x0000_s1255" style="position:absolute" from="1413,7957" to="10413,7957" strokecolor="green"/>
            <v:line id="_x0000_s1256" style="position:absolute" from="1417,8197" to="10417,8197" strokecolor="green"/>
            <v:line id="_x0000_s1257" style="position:absolute" from="1417,8377" to="10417,8377" strokecolor="green"/>
            <v:line id="_x0000_s1258" style="position:absolute" from="10417,7777" to="10417,8344" strokecolor="green"/>
            <v:line id="_x0000_s125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60" style="position:absolute;margin-left:171pt;margin-top:8.15pt;width:189pt;height:36pt;z-index:251652096;mso-position-horizontal-relative:text;mso-position-vertical-relative:text" coordorigin="1413,7777" coordsize="9004,600">
            <v:line id="_x0000_s1261" style="position:absolute" from="1413,7777" to="10413,7777" strokecolor="green"/>
            <v:line id="_x0000_s1262" style="position:absolute" from="1413,7957" to="10413,7957" strokecolor="green"/>
            <v:line id="_x0000_s1263" style="position:absolute" from="1417,8197" to="10417,8197" strokecolor="green"/>
            <v:line id="_x0000_s1264" style="position:absolute" from="1417,8377" to="10417,8377" strokecolor="green"/>
            <v:line id="_x0000_s1265" style="position:absolute" from="10417,7777" to="10417,8344" strokecolor="green"/>
            <v:line id="_x0000_s1266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1267" type="#_x0000_t67" style="position:absolute;margin-left:63pt;margin-top:39.9pt;width:9pt;height:18pt;z-index:251651072;mso-position-horizontal-relative:text;mso-position-vertical-relative:text" fillcolor="red"/>
        </w:pict>
      </w:r>
      <w:r>
        <w:rPr>
          <w:noProof/>
        </w:rPr>
        <w:pict>
          <v:group id="_x0000_s1268" style="position:absolute;margin-left:-9pt;margin-top:8.15pt;width:170.1pt;height:36pt;z-index:251649024;mso-position-horizontal-relative:text;mso-position-vertical-relative:text" coordorigin="1413,7777" coordsize="9004,600">
            <v:line id="_x0000_s1269" style="position:absolute" from="1413,7777" to="10413,7777" strokecolor="green"/>
            <v:line id="_x0000_s1270" style="position:absolute" from="1413,7957" to="10413,7957" strokecolor="green"/>
            <v:line id="_x0000_s1271" style="position:absolute" from="1417,8197" to="10417,8197" strokecolor="green"/>
            <v:line id="_x0000_s1272" style="position:absolute" from="1417,8377" to="10417,8377" strokecolor="green"/>
            <v:line id="_x0000_s1273" style="position:absolute" from="10417,7777" to="10417,8344" strokecolor="green"/>
            <v:line id="_x0000_s127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n       Me - tin </w:t>
      </w:r>
      <w:r>
        <w:rPr>
          <w:rFonts w:ascii="Hand writing Mutlu" w:hAnsi="Hand writing Mutlu"/>
          <w:noProof/>
          <w:sz w:val="60"/>
          <w:szCs w:val="60"/>
        </w:rPr>
        <w:tab/>
        <w:t xml:space="preserve">   el - tin</w:t>
      </w:r>
    </w:p>
    <w:p w:rsidR="00536E78" w:rsidRDefault="00536E78">
      <w:r>
        <w:rPr>
          <w:noProof/>
        </w:rPr>
        <w:pict>
          <v:group id="_x0000_s1275" style="position:absolute;margin-left:369.5pt;margin-top:11.1pt;width:2in;height:36pt;z-index:251655168" coordorigin="1413,7777" coordsize="9004,600">
            <v:line id="_x0000_s1276" style="position:absolute" from="1413,7777" to="10413,7777" strokecolor="green"/>
            <v:line id="_x0000_s1277" style="position:absolute" from="1413,7957" to="10413,7957" strokecolor="green"/>
            <v:line id="_x0000_s1278" style="position:absolute" from="1417,8197" to="10417,8197" strokecolor="green"/>
            <v:line id="_x0000_s1279" style="position:absolute" from="1417,8377" to="10417,8377" strokecolor="green"/>
            <v:line id="_x0000_s1280" style="position:absolute" from="10417,7777" to="10417,8344" strokecolor="green"/>
            <v:line id="_x0000_s128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82" style="position:absolute;margin-left:171pt;margin-top:11.1pt;width:189pt;height:36pt;z-index:251653120" coordorigin="1413,7777" coordsize="9004,600">
            <v:line id="_x0000_s1283" style="position:absolute" from="1413,7777" to="10413,7777" strokecolor="green"/>
            <v:line id="_x0000_s1284" style="position:absolute" from="1413,7957" to="10413,7957" strokecolor="green"/>
            <v:line id="_x0000_s1285" style="position:absolute" from="1417,8197" to="10417,8197" strokecolor="green"/>
            <v:line id="_x0000_s1286" style="position:absolute" from="1417,8377" to="10417,8377" strokecolor="green"/>
            <v:line id="_x0000_s1287" style="position:absolute" from="10417,7777" to="10417,8344" strokecolor="green"/>
            <v:line id="_x0000_s128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89" style="position:absolute;margin-left:-9pt;margin-top:11.1pt;width:170.1pt;height:36pt;z-index:251650048" coordorigin="1413,7777" coordsize="9004,600">
            <v:line id="_x0000_s1290" style="position:absolute" from="1413,7777" to="10413,7777" strokecolor="green"/>
            <v:line id="_x0000_s1291" style="position:absolute" from="1413,7957" to="10413,7957" strokecolor="green"/>
            <v:line id="_x0000_s1292" style="position:absolute" from="1417,8197" to="10417,8197" strokecolor="green"/>
            <v:line id="_x0000_s1293" style="position:absolute" from="1417,8377" to="10417,8377" strokecolor="green"/>
            <v:line id="_x0000_s1294" style="position:absolute" from="10417,7777" to="10417,8344" strokecolor="green"/>
            <v:line id="_x0000_s1295" style="position:absolute" from="1417,7777" to="1417,8344" strokecolor="green"/>
            <w10:wrap side="left"/>
          </v:group>
        </w:pict>
      </w:r>
    </w:p>
    <w:p w:rsidR="00536E78" w:rsidRDefault="00536E78" w:rsidP="00FF38CE">
      <w:pPr>
        <w:tabs>
          <w:tab w:val="left" w:pos="7652"/>
        </w:tabs>
      </w:pPr>
      <w:r>
        <w:tab/>
      </w:r>
    </w:p>
    <w:p w:rsidR="00536E78" w:rsidRDefault="00536E78"/>
    <w:p w:rsidR="00536E78" w:rsidRDefault="00536E78"/>
    <w:p w:rsidR="00536E78" w:rsidRPr="00B75435" w:rsidRDefault="00536E78" w:rsidP="001B4D30">
      <w:pPr>
        <w:jc w:val="center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BİRLEŞTİR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YAZ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OKU</w:t>
      </w:r>
    </w:p>
    <w:p w:rsidR="00536E78" w:rsidRPr="007702E7" w:rsidRDefault="00536E78" w:rsidP="001B4D30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536E78" w:rsidRPr="007702E7" w:rsidRDefault="00536E78" w:rsidP="001B4D30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noProof/>
        </w:rPr>
        <w:pict>
          <v:group id="_x0000_s1296" style="position:absolute;margin-left:351.9pt;margin-top:10pt;width:170.1pt;height:36pt;z-index:251661312" coordorigin="1413,7777" coordsize="9004,600">
            <v:line id="_x0000_s1297" style="position:absolute" from="1413,7777" to="10413,7777" strokecolor="green"/>
            <v:line id="_x0000_s1298" style="position:absolute" from="1413,7957" to="10413,7957" strokecolor="green"/>
            <v:line id="_x0000_s1299" style="position:absolute" from="1417,8197" to="10417,8197" strokecolor="green"/>
            <v:line id="_x0000_s1300" style="position:absolute" from="1417,8377" to="10417,8377" strokecolor="green"/>
            <v:line id="_x0000_s1301" style="position:absolute" from="10417,7777" to="10417,8344" strokecolor="green"/>
            <v:line id="_x0000_s130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03" style="position:absolute;margin-left:171.9pt;margin-top:9.15pt;width:170.1pt;height:36pt;z-index:251660288" coordorigin="1413,7777" coordsize="9004,600">
            <v:line id="_x0000_s1304" style="position:absolute" from="1413,7777" to="10413,7777" strokecolor="green"/>
            <v:line id="_x0000_s1305" style="position:absolute" from="1413,7957" to="10413,7957" strokecolor="green"/>
            <v:line id="_x0000_s1306" style="position:absolute" from="1417,8197" to="10417,8197" strokecolor="green"/>
            <v:line id="_x0000_s1307" style="position:absolute" from="1417,8377" to="10417,8377" strokecolor="green"/>
            <v:line id="_x0000_s1308" style="position:absolute" from="10417,7777" to="10417,8344" strokecolor="green"/>
            <v:line id="_x0000_s130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10" style="position:absolute;margin-left:-9pt;margin-top:9.15pt;width:170.1pt;height:36pt;z-index:251658240" coordorigin="1413,7777" coordsize="9004,600">
            <v:line id="_x0000_s1311" style="position:absolute" from="1413,7777" to="10413,7777" strokecolor="green"/>
            <v:line id="_x0000_s1312" style="position:absolute" from="1413,7957" to="10413,7957" strokecolor="green"/>
            <v:line id="_x0000_s1313" style="position:absolute" from="1417,8197" to="10417,8197" strokecolor="green"/>
            <v:line id="_x0000_s1314" style="position:absolute" from="1417,8377" to="10417,8377" strokecolor="green"/>
            <v:line id="_x0000_s1315" style="position:absolute" from="10417,7777" to="10417,8344" strokecolor="green"/>
            <v:line id="_x0000_s131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iCs/>
          <w:sz w:val="60"/>
          <w:szCs w:val="60"/>
        </w:rPr>
        <w:t xml:space="preserve"> na-ne-li</w:t>
      </w:r>
      <w:r>
        <w:rPr>
          <w:rFonts w:ascii="Hand writing Mutlu" w:hAnsi="Hand writing Mutlu"/>
          <w:iCs/>
          <w:sz w:val="60"/>
          <w:szCs w:val="60"/>
        </w:rPr>
        <w:tab/>
        <w:t xml:space="preserve">   na-ne-ni     ta-ne-li</w:t>
      </w:r>
    </w:p>
    <w:p w:rsidR="00536E78" w:rsidRPr="007702E7" w:rsidRDefault="00536E78" w:rsidP="001B4D30">
      <w:r>
        <w:rPr>
          <w:noProof/>
        </w:rPr>
        <w:pict>
          <v:shape id="_x0000_s1317" type="#_x0000_t67" style="position:absolute;margin-left:81pt;margin-top:.55pt;width:9pt;height:18pt;z-index:251665408" fillcolor="red"/>
        </w:pict>
      </w:r>
      <w:r>
        <w:rPr>
          <w:noProof/>
        </w:rPr>
        <w:pict>
          <v:shape id="_x0000_s1318" type="#_x0000_t67" style="position:absolute;margin-left:252pt;margin-top:.55pt;width:9pt;height:18pt;z-index:251659264" fillcolor="red"/>
        </w:pict>
      </w:r>
      <w:r>
        <w:rPr>
          <w:noProof/>
        </w:rPr>
        <w:pict>
          <v:shape id="_x0000_s1319" type="#_x0000_t67" style="position:absolute;margin-left:414pt;margin-top:.55pt;width:9pt;height:18pt;z-index:251666432" fillcolor="red"/>
        </w:pict>
      </w:r>
    </w:p>
    <w:p w:rsidR="00536E78" w:rsidRDefault="00536E78" w:rsidP="001B4D30"/>
    <w:p w:rsidR="00536E78" w:rsidRDefault="00536E78" w:rsidP="001B4D30">
      <w:r>
        <w:rPr>
          <w:noProof/>
        </w:rPr>
        <w:pict>
          <v:group id="_x0000_s1320" style="position:absolute;margin-left:171pt;margin-top:3.2pt;width:170.1pt;height:36pt;z-index:251663360" coordorigin="1413,7777" coordsize="9004,600">
            <v:line id="_x0000_s1321" style="position:absolute" from="1413,7777" to="10413,7777" strokecolor="green"/>
            <v:line id="_x0000_s1322" style="position:absolute" from="1413,7957" to="10413,7957" strokecolor="green"/>
            <v:line id="_x0000_s1323" style="position:absolute" from="1417,8197" to="10417,8197" strokecolor="green"/>
            <v:line id="_x0000_s1324" style="position:absolute" from="1417,8377" to="10417,8377" strokecolor="green"/>
            <v:line id="_x0000_s1325" style="position:absolute" from="10417,7777" to="10417,8344" strokecolor="green"/>
            <v:line id="_x0000_s132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27" style="position:absolute;margin-left:351.9pt;margin-top:3.2pt;width:170.1pt;height:36pt;z-index:251664384" coordorigin="1413,7777" coordsize="9004,600">
            <v:line id="_x0000_s1328" style="position:absolute" from="1413,7777" to="10413,7777" strokecolor="green"/>
            <v:line id="_x0000_s1329" style="position:absolute" from="1413,7957" to="10413,7957" strokecolor="green"/>
            <v:line id="_x0000_s1330" style="position:absolute" from="1417,8197" to="10417,8197" strokecolor="green"/>
            <v:line id="_x0000_s1331" style="position:absolute" from="1417,8377" to="10417,8377" strokecolor="green"/>
            <v:line id="_x0000_s1332" style="position:absolute" from="10417,7777" to="10417,8344" strokecolor="green"/>
            <v:line id="_x0000_s133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34" style="position:absolute;margin-left:-9pt;margin-top:3.2pt;width:170.1pt;height:36pt;z-index:251662336" coordorigin="1413,7777" coordsize="9004,600">
            <v:line id="_x0000_s1335" style="position:absolute" from="1413,7777" to="10413,7777" strokecolor="green"/>
            <v:line id="_x0000_s1336" style="position:absolute" from="1413,7957" to="10413,7957" strokecolor="green"/>
            <v:line id="_x0000_s1337" style="position:absolute" from="1417,8197" to="10417,8197" strokecolor="green"/>
            <v:line id="_x0000_s1338" style="position:absolute" from="1417,8377" to="10417,8377" strokecolor="green"/>
            <v:line id="_x0000_s1339" style="position:absolute" from="10417,7777" to="10417,8344" strokecolor="green"/>
            <v:line id="_x0000_s1340" style="position:absolute" from="1417,7777" to="1417,8344" strokecolor="green"/>
            <w10:wrap side="left"/>
          </v:group>
        </w:pict>
      </w:r>
    </w:p>
    <w:p w:rsidR="00536E78" w:rsidRDefault="00536E78" w:rsidP="001B4D30"/>
    <w:p w:rsidR="00536E78" w:rsidRDefault="00536E78" w:rsidP="001B4D30"/>
    <w:p w:rsidR="00536E78" w:rsidRDefault="00536E78" w:rsidP="001B4D30"/>
    <w:p w:rsidR="00536E78" w:rsidRDefault="00536E78" w:rsidP="00EB79FE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341" type="#_x0000_t67" style="position:absolute;margin-left:6in;margin-top:47.15pt;width:9pt;height:18pt;z-index:251675648" fillcolor="red"/>
        </w:pict>
      </w:r>
      <w:r>
        <w:rPr>
          <w:noProof/>
        </w:rPr>
        <w:pict>
          <v:shape id="_x0000_s1342" type="#_x0000_t67" style="position:absolute;margin-left:252pt;margin-top:47.15pt;width:9pt;height:18pt;z-index:251674624" fillcolor="red"/>
        </w:pict>
      </w:r>
      <w:r>
        <w:rPr>
          <w:noProof/>
        </w:rPr>
        <w:pict>
          <v:shape id="_x0000_s1343" type="#_x0000_t67" style="position:absolute;margin-left:81pt;margin-top:48pt;width:9pt;height:18pt;z-index:251673600" fillcolor="red"/>
        </w:pict>
      </w:r>
      <w:r>
        <w:rPr>
          <w:noProof/>
        </w:rPr>
        <w:pict>
          <v:group id="_x0000_s1344" style="position:absolute;margin-left:351pt;margin-top:70.75pt;width:170.1pt;height:36pt;z-index:251672576" coordorigin="1413,7777" coordsize="9004,600">
            <v:line id="_x0000_s1345" style="position:absolute" from="1413,7777" to="10413,7777" strokecolor="green"/>
            <v:line id="_x0000_s1346" style="position:absolute" from="1413,7957" to="10413,7957" strokecolor="green"/>
            <v:line id="_x0000_s1347" style="position:absolute" from="1417,8197" to="10417,8197" strokecolor="green"/>
            <v:line id="_x0000_s1348" style="position:absolute" from="1417,8377" to="10417,8377" strokecolor="green"/>
            <v:line id="_x0000_s1349" style="position:absolute" from="10417,7777" to="10417,8344" strokecolor="green"/>
            <v:line id="_x0000_s135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51" style="position:absolute;margin-left:171pt;margin-top:70.75pt;width:170.1pt;height:36pt;z-index:251671552" coordorigin="1413,7777" coordsize="9004,600">
            <v:line id="_x0000_s1352" style="position:absolute" from="1413,7777" to="10413,7777" strokecolor="green"/>
            <v:line id="_x0000_s1353" style="position:absolute" from="1413,7957" to="10413,7957" strokecolor="green"/>
            <v:line id="_x0000_s1354" style="position:absolute" from="1417,8197" to="10417,8197" strokecolor="green"/>
            <v:line id="_x0000_s1355" style="position:absolute" from="1417,8377" to="10417,8377" strokecolor="green"/>
            <v:line id="_x0000_s1356" style="position:absolute" from="10417,7777" to="10417,8344" strokecolor="green"/>
            <v:line id="_x0000_s135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58" style="position:absolute;margin-left:-9pt;margin-top:70.75pt;width:170.1pt;height:36pt;z-index:251670528" coordorigin="1413,7777" coordsize="9004,600">
            <v:line id="_x0000_s1359" style="position:absolute" from="1413,7777" to="10413,7777" strokecolor="green"/>
            <v:line id="_x0000_s1360" style="position:absolute" from="1413,7957" to="10413,7957" strokecolor="green"/>
            <v:line id="_x0000_s1361" style="position:absolute" from="1417,8197" to="10417,8197" strokecolor="green"/>
            <v:line id="_x0000_s1362" style="position:absolute" from="1417,8377" to="10417,8377" strokecolor="green"/>
            <v:line id="_x0000_s1363" style="position:absolute" from="10417,7777" to="10417,8344" strokecolor="green"/>
            <v:line id="_x0000_s136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65" style="position:absolute;margin-left:351pt;margin-top:7.75pt;width:170.1pt;height:36pt;z-index:251669504" coordorigin="1413,7777" coordsize="9004,600">
            <v:line id="_x0000_s1366" style="position:absolute" from="1413,7777" to="10413,7777" strokecolor="green"/>
            <v:line id="_x0000_s1367" style="position:absolute" from="1413,7957" to="10413,7957" strokecolor="green"/>
            <v:line id="_x0000_s1368" style="position:absolute" from="1417,8197" to="10417,8197" strokecolor="green"/>
            <v:line id="_x0000_s1369" style="position:absolute" from="1417,8377" to="10417,8377" strokecolor="green"/>
            <v:line id="_x0000_s1370" style="position:absolute" from="10417,7777" to="10417,8344" strokecolor="green"/>
            <v:line id="_x0000_s137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72" style="position:absolute;margin-left:171pt;margin-top:7.75pt;width:170.1pt;height:36pt;z-index:251668480" coordorigin="1413,7777" coordsize="9004,600">
            <v:line id="_x0000_s1373" style="position:absolute" from="1413,7777" to="10413,7777" strokecolor="green"/>
            <v:line id="_x0000_s1374" style="position:absolute" from="1413,7957" to="10413,7957" strokecolor="green"/>
            <v:line id="_x0000_s1375" style="position:absolute" from="1417,8197" to="10417,8197" strokecolor="green"/>
            <v:line id="_x0000_s1376" style="position:absolute" from="1417,8377" to="10417,8377" strokecolor="green"/>
            <v:line id="_x0000_s1377" style="position:absolute" from="10417,7777" to="10417,8344" strokecolor="green"/>
            <v:line id="_x0000_s137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79" style="position:absolute;margin-left:-9pt;margin-top:8.95pt;width:170.1pt;height:36pt;z-index:251667456" coordorigin="1413,7777" coordsize="9004,600">
            <v:line id="_x0000_s1380" style="position:absolute" from="1413,7777" to="10413,7777" strokecolor="green"/>
            <v:line id="_x0000_s1381" style="position:absolute" from="1413,7957" to="10413,7957" strokecolor="green"/>
            <v:line id="_x0000_s1382" style="position:absolute" from="1417,8197" to="10417,8197" strokecolor="green"/>
            <v:line id="_x0000_s1383" style="position:absolute" from="1417,8377" to="10417,8377" strokecolor="green"/>
            <v:line id="_x0000_s1384" style="position:absolute" from="10417,7777" to="10417,8344" strokecolor="green"/>
            <v:line id="_x0000_s1385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>ma-ma-na  ta-ti-le      ta-ti-li</w:t>
      </w:r>
    </w:p>
    <w:p w:rsidR="00536E78" w:rsidRDefault="00536E78" w:rsidP="00EB79FE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</w:p>
    <w:p w:rsidR="00536E78" w:rsidRPr="00E5158A" w:rsidRDefault="00536E78" w:rsidP="001B4D30">
      <w:pPr>
        <w:jc w:val="right"/>
        <w:rPr>
          <w:rFonts w:ascii="Hand writing Mutlu" w:hAnsi="Hand writing Mutlu"/>
          <w:sz w:val="60"/>
          <w:szCs w:val="60"/>
        </w:rPr>
      </w:pPr>
    </w:p>
    <w:p w:rsidR="00536E78" w:rsidRDefault="00536E78" w:rsidP="001B4D30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386" type="#_x0000_t67" style="position:absolute;margin-left:63pt;margin-top:47.25pt;width:9pt;height:18pt;z-index:251680768" fillcolor="red"/>
        </w:pict>
      </w:r>
      <w:r>
        <w:rPr>
          <w:noProof/>
        </w:rPr>
        <w:pict>
          <v:group id="_x0000_s1387" style="position:absolute;margin-left:-9pt;margin-top:74.25pt;width:170.1pt;height:36pt;z-index:251679744" coordorigin="1413,7777" coordsize="9004,600">
            <v:line id="_x0000_s1388" style="position:absolute" from="1413,7777" to="10413,7777" strokecolor="green"/>
            <v:line id="_x0000_s1389" style="position:absolute" from="1413,7957" to="10413,7957" strokecolor="green"/>
            <v:line id="_x0000_s1390" style="position:absolute" from="1417,8197" to="10417,8197" strokecolor="green"/>
            <v:line id="_x0000_s1391" style="position:absolute" from="1417,8377" to="10417,8377" strokecolor="green"/>
            <v:line id="_x0000_s1392" style="position:absolute" from="10417,7777" to="10417,8344" strokecolor="green"/>
            <v:line id="_x0000_s139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94" style="position:absolute;margin-left:351pt;margin-top:7.85pt;width:170.1pt;height:36pt;z-index:251678720" coordorigin="1413,7777" coordsize="9004,600">
            <v:line id="_x0000_s1395" style="position:absolute" from="1413,7777" to="10413,7777" strokecolor="green"/>
            <v:line id="_x0000_s1396" style="position:absolute" from="1413,7957" to="10413,7957" strokecolor="green"/>
            <v:line id="_x0000_s1397" style="position:absolute" from="1417,8197" to="10417,8197" strokecolor="green"/>
            <v:line id="_x0000_s1398" style="position:absolute" from="1417,8377" to="10417,8377" strokecolor="green"/>
            <v:line id="_x0000_s1399" style="position:absolute" from="10417,7777" to="10417,8344" strokecolor="green"/>
            <v:line id="_x0000_s140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01" style="position:absolute;margin-left:171.9pt;margin-top:8.7pt;width:170.1pt;height:36pt;z-index:251677696" coordorigin="1413,7777" coordsize="9004,600">
            <v:line id="_x0000_s1402" style="position:absolute" from="1413,7777" to="10413,7777" strokecolor="green"/>
            <v:line id="_x0000_s1403" style="position:absolute" from="1413,7957" to="10413,7957" strokecolor="green"/>
            <v:line id="_x0000_s1404" style="position:absolute" from="1417,8197" to="10417,8197" strokecolor="green"/>
            <v:line id="_x0000_s1405" style="position:absolute" from="1417,8377" to="10417,8377" strokecolor="green"/>
            <v:line id="_x0000_s1406" style="position:absolute" from="10417,7777" to="10417,8344" strokecolor="green"/>
            <v:line id="_x0000_s140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08" style="position:absolute;margin-left:-8.1pt;margin-top:8.7pt;width:170.1pt;height:36pt;z-index:251676672" coordorigin="1413,7777" coordsize="9004,600">
            <v:line id="_x0000_s1409" style="position:absolute" from="1413,7777" to="10413,7777" strokecolor="green"/>
            <v:line id="_x0000_s1410" style="position:absolute" from="1413,7957" to="10413,7957" strokecolor="green"/>
            <v:line id="_x0000_s1411" style="position:absolute" from="1417,8197" to="10417,8197" strokecolor="green"/>
            <v:line id="_x0000_s1412" style="position:absolute" from="1417,8377" to="10417,8377" strokecolor="green"/>
            <v:line id="_x0000_s1413" style="position:absolute" from="10417,7777" to="10417,8344" strokecolor="green"/>
            <v:line id="_x0000_s141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>an-ne-ne</w:t>
      </w:r>
      <w:r>
        <w:rPr>
          <w:rFonts w:ascii="Hand writing Mutlu" w:hAnsi="Hand writing Mutlu"/>
          <w:sz w:val="60"/>
          <w:szCs w:val="60"/>
        </w:rPr>
        <w:tab/>
        <w:t>an-ne-ni</w:t>
      </w:r>
      <w:r>
        <w:rPr>
          <w:rFonts w:ascii="Hand writing Mutlu" w:hAnsi="Hand writing Mutlu"/>
          <w:sz w:val="60"/>
          <w:szCs w:val="60"/>
        </w:rPr>
        <w:tab/>
        <w:t xml:space="preserve"> an-ne-mi </w:t>
      </w:r>
    </w:p>
    <w:p w:rsidR="00536E78" w:rsidRPr="0094628D" w:rsidRDefault="00536E78" w:rsidP="001B4D30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415" type="#_x0000_t67" style="position:absolute;margin-left:414pt;margin-top:.45pt;width:9pt;height:18pt;z-index:251684864" fillcolor="red"/>
        </w:pict>
      </w:r>
      <w:r>
        <w:rPr>
          <w:noProof/>
        </w:rPr>
        <w:pict>
          <v:shape id="_x0000_s1416" type="#_x0000_t67" style="position:absolute;margin-left:243pt;margin-top:.45pt;width:9pt;height:18pt;z-index:251683840" fillcolor="red"/>
        </w:pict>
      </w:r>
      <w:r>
        <w:rPr>
          <w:noProof/>
        </w:rPr>
        <w:pict>
          <v:group id="_x0000_s1417" style="position:absolute;margin-left:351pt;margin-top:27.45pt;width:170.1pt;height:36pt;z-index:251682816" coordorigin="1413,7777" coordsize="9004,600">
            <v:line id="_x0000_s1418" style="position:absolute" from="1413,7777" to="10413,7777" strokecolor="green"/>
            <v:line id="_x0000_s1419" style="position:absolute" from="1413,7957" to="10413,7957" strokecolor="green"/>
            <v:line id="_x0000_s1420" style="position:absolute" from="1417,8197" to="10417,8197" strokecolor="green"/>
            <v:line id="_x0000_s1421" style="position:absolute" from="1417,8377" to="10417,8377" strokecolor="green"/>
            <v:line id="_x0000_s1422" style="position:absolute" from="10417,7777" to="10417,8344" strokecolor="green"/>
            <v:line id="_x0000_s142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24" style="position:absolute;margin-left:171pt;margin-top:27.45pt;width:170.1pt;height:36pt;z-index:251681792" coordorigin="1413,7777" coordsize="9004,600">
            <v:line id="_x0000_s1425" style="position:absolute" from="1413,7777" to="10413,7777" strokecolor="green"/>
            <v:line id="_x0000_s1426" style="position:absolute" from="1413,7957" to="10413,7957" strokecolor="green"/>
            <v:line id="_x0000_s1427" style="position:absolute" from="1417,8197" to="10417,8197" strokecolor="green"/>
            <v:line id="_x0000_s1428" style="position:absolute" from="1417,8377" to="10417,8377" strokecolor="green"/>
            <v:line id="_x0000_s1429" style="position:absolute" from="10417,7777" to="10417,8344" strokecolor="green"/>
            <v:line id="_x0000_s143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536E78" w:rsidRDefault="00536E78" w:rsidP="001B4D30"/>
    <w:p w:rsidR="00536E78" w:rsidRDefault="00536E78" w:rsidP="001B4D30"/>
    <w:p w:rsidR="00536E78" w:rsidRDefault="00536E78" w:rsidP="001B4D30"/>
    <w:p w:rsidR="00536E78" w:rsidRPr="0094628D" w:rsidRDefault="00536E78" w:rsidP="001B4D30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431" style="position:absolute;margin-left:351pt;margin-top:9pt;width:170.1pt;height:36pt;z-index:251687936" coordorigin="1413,7777" coordsize="9004,600">
            <v:line id="_x0000_s1432" style="position:absolute" from="1413,7777" to="10413,7777" strokecolor="green"/>
            <v:line id="_x0000_s1433" style="position:absolute" from="1413,7957" to="10413,7957" strokecolor="green"/>
            <v:line id="_x0000_s1434" style="position:absolute" from="1417,8197" to="10417,8197" strokecolor="green"/>
            <v:line id="_x0000_s1435" style="position:absolute" from="1417,8377" to="10417,8377" strokecolor="green"/>
            <v:line id="_x0000_s1436" style="position:absolute" from="10417,7777" to="10417,8344" strokecolor="green"/>
            <v:line id="_x0000_s143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38" style="position:absolute;margin-left:171pt;margin-top:9.5pt;width:170.1pt;height:36pt;z-index:251686912" coordorigin="1413,7777" coordsize="9004,600">
            <v:line id="_x0000_s1439" style="position:absolute" from="1413,7777" to="10413,7777" strokecolor="green"/>
            <v:line id="_x0000_s1440" style="position:absolute" from="1413,7957" to="10413,7957" strokecolor="green"/>
            <v:line id="_x0000_s1441" style="position:absolute" from="1417,8197" to="10417,8197" strokecolor="green"/>
            <v:line id="_x0000_s1442" style="position:absolute" from="1417,8377" to="10417,8377" strokecolor="green"/>
            <v:line id="_x0000_s1443" style="position:absolute" from="10417,7777" to="10417,8344" strokecolor="green"/>
            <v:line id="_x0000_s144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45" style="position:absolute;margin-left:-9pt;margin-top:8.65pt;width:170.1pt;height:36pt;z-index:251685888" coordorigin="1413,7777" coordsize="9004,600">
            <v:line id="_x0000_s1446" style="position:absolute" from="1413,7777" to="10413,7777" strokecolor="green"/>
            <v:line id="_x0000_s1447" style="position:absolute" from="1413,7957" to="10413,7957" strokecolor="green"/>
            <v:line id="_x0000_s1448" style="position:absolute" from="1417,8197" to="10417,8197" strokecolor="green"/>
            <v:line id="_x0000_s1449" style="position:absolute" from="1417,8377" to="10417,8377" strokecolor="green"/>
            <v:line id="_x0000_s1450" style="position:absolute" from="10417,7777" to="10417,8344" strokecolor="green"/>
            <v:line id="_x0000_s1451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>an-ne-me</w:t>
      </w:r>
      <w:r>
        <w:rPr>
          <w:rFonts w:ascii="Hand writing Mutlu" w:hAnsi="Hand writing Mutlu"/>
          <w:sz w:val="60"/>
          <w:szCs w:val="60"/>
        </w:rPr>
        <w:tab/>
        <w:t xml:space="preserve"> ni-ne-ni </w:t>
      </w:r>
      <w:r>
        <w:rPr>
          <w:rFonts w:ascii="Hand writing Mutlu" w:hAnsi="Hand writing Mutlu"/>
          <w:sz w:val="60"/>
          <w:szCs w:val="60"/>
        </w:rPr>
        <w:tab/>
        <w:t xml:space="preserve"> ni-ne-ne</w:t>
      </w:r>
    </w:p>
    <w:p w:rsidR="00536E78" w:rsidRDefault="00536E78" w:rsidP="001B4D30">
      <w:r>
        <w:rPr>
          <w:noProof/>
        </w:rPr>
        <w:pict>
          <v:shape id="_x0000_s1452" type="#_x0000_t67" style="position:absolute;margin-left:414pt;margin-top:.35pt;width:9pt;height:18pt;z-index:251694080" fillcolor="red"/>
        </w:pict>
      </w:r>
      <w:r>
        <w:rPr>
          <w:noProof/>
        </w:rPr>
        <w:pict>
          <v:shape id="_x0000_s1453" type="#_x0000_t67" style="position:absolute;margin-left:252pt;margin-top:.35pt;width:9pt;height:18pt;z-index:251693056" fillcolor="red"/>
        </w:pict>
      </w:r>
      <w:r>
        <w:rPr>
          <w:noProof/>
        </w:rPr>
        <w:pict>
          <v:shape id="_x0000_s1454" type="#_x0000_t67" style="position:absolute;margin-left:1in;margin-top:.35pt;width:9pt;height:18pt;z-index:251692032" fillcolor="red"/>
        </w:pict>
      </w:r>
    </w:p>
    <w:p w:rsidR="00536E78" w:rsidRDefault="00536E78" w:rsidP="001B4D30">
      <w:pPr>
        <w:tabs>
          <w:tab w:val="left" w:pos="7535"/>
        </w:tabs>
      </w:pPr>
      <w:r>
        <w:rPr>
          <w:noProof/>
        </w:rPr>
        <w:pict>
          <v:group id="_x0000_s1455" style="position:absolute;margin-left:351pt;margin-top:4.55pt;width:170.1pt;height:36pt;z-index:251691008" coordorigin="1413,7777" coordsize="9004,600">
            <v:line id="_x0000_s1456" style="position:absolute" from="1413,7777" to="10413,7777" strokecolor="green"/>
            <v:line id="_x0000_s1457" style="position:absolute" from="1413,7957" to="10413,7957" strokecolor="green"/>
            <v:line id="_x0000_s1458" style="position:absolute" from="1417,8197" to="10417,8197" strokecolor="green"/>
            <v:line id="_x0000_s1459" style="position:absolute" from="1417,8377" to="10417,8377" strokecolor="green"/>
            <v:line id="_x0000_s1460" style="position:absolute" from="10417,7777" to="10417,8344" strokecolor="green"/>
            <v:line id="_x0000_s146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62" style="position:absolute;margin-left:171.95pt;margin-top:5.4pt;width:170.1pt;height:36pt;z-index:251689984" coordorigin="1413,7777" coordsize="9004,600">
            <v:line id="_x0000_s1463" style="position:absolute" from="1413,7777" to="10413,7777" strokecolor="green"/>
            <v:line id="_x0000_s1464" style="position:absolute" from="1413,7957" to="10413,7957" strokecolor="green"/>
            <v:line id="_x0000_s1465" style="position:absolute" from="1417,8197" to="10417,8197" strokecolor="green"/>
            <v:line id="_x0000_s1466" style="position:absolute" from="1417,8377" to="10417,8377" strokecolor="green"/>
            <v:line id="_x0000_s1467" style="position:absolute" from="10417,7777" to="10417,8344" strokecolor="green"/>
            <v:line id="_x0000_s146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69" style="position:absolute;margin-left:-8.95pt;margin-top:4.55pt;width:170.1pt;height:36pt;z-index:251688960" coordorigin="1413,7777" coordsize="9004,600">
            <v:line id="_x0000_s1470" style="position:absolute" from="1413,7777" to="10413,7777" strokecolor="green"/>
            <v:line id="_x0000_s1471" style="position:absolute" from="1413,7957" to="10413,7957" strokecolor="green"/>
            <v:line id="_x0000_s1472" style="position:absolute" from="1417,8197" to="10417,8197" strokecolor="green"/>
            <v:line id="_x0000_s1473" style="position:absolute" from="1417,8377" to="10417,8377" strokecolor="green"/>
            <v:line id="_x0000_s1474" style="position:absolute" from="10417,7777" to="10417,8344" strokecolor="green"/>
            <v:line id="_x0000_s1475" style="position:absolute" from="1417,7777" to="1417,8344" strokecolor="green"/>
            <w10:wrap side="left"/>
          </v:group>
        </w:pict>
      </w:r>
      <w:r>
        <w:tab/>
      </w:r>
    </w:p>
    <w:p w:rsidR="00536E78" w:rsidRDefault="00536E78" w:rsidP="001B4D30"/>
    <w:p w:rsidR="00536E78" w:rsidRDefault="00536E78" w:rsidP="001B4D30"/>
    <w:p w:rsidR="00536E78" w:rsidRDefault="00536E78" w:rsidP="001B4D30"/>
    <w:p w:rsidR="00536E78" w:rsidRPr="007758D4" w:rsidRDefault="00536E78" w:rsidP="001B4D30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476" style="position:absolute;margin-left:351pt;margin-top:7.65pt;width:170.1pt;height:36pt;z-index:251701248" coordorigin="1413,7777" coordsize="9004,600">
            <v:line id="_x0000_s1477" style="position:absolute" from="1413,7777" to="10413,7777" strokecolor="green"/>
            <v:line id="_x0000_s1478" style="position:absolute" from="1413,7957" to="10413,7957" strokecolor="green"/>
            <v:line id="_x0000_s1479" style="position:absolute" from="1417,8197" to="10417,8197" strokecolor="green"/>
            <v:line id="_x0000_s1480" style="position:absolute" from="1417,8377" to="10417,8377" strokecolor="green"/>
            <v:line id="_x0000_s1481" style="position:absolute" from="10417,7777" to="10417,8344" strokecolor="green"/>
            <v:line id="_x0000_s148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83" style="position:absolute;margin-left:171.5pt;margin-top:9pt;width:170.1pt;height:36pt;z-index:251698176" coordorigin="1413,7777" coordsize="9004,600">
            <v:line id="_x0000_s1484" style="position:absolute" from="1413,7777" to="10413,7777" strokecolor="green"/>
            <v:line id="_x0000_s1485" style="position:absolute" from="1413,7957" to="10413,7957" strokecolor="green"/>
            <v:line id="_x0000_s1486" style="position:absolute" from="1417,8197" to="10417,8197" strokecolor="green"/>
            <v:line id="_x0000_s1487" style="position:absolute" from="1417,8377" to="10417,8377" strokecolor="green"/>
            <v:line id="_x0000_s1488" style="position:absolute" from="10417,7777" to="10417,8344" strokecolor="green"/>
            <v:line id="_x0000_s148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90" style="position:absolute;margin-left:-9pt;margin-top:9pt;width:170.1pt;height:36pt;z-index:251695104" coordorigin="1413,7777" coordsize="9004,600">
            <v:line id="_x0000_s1491" style="position:absolute" from="1413,7777" to="10413,7777" strokecolor="green"/>
            <v:line id="_x0000_s1492" style="position:absolute" from="1413,7957" to="10413,7957" strokecolor="green"/>
            <v:line id="_x0000_s1493" style="position:absolute" from="1417,8197" to="10417,8197" strokecolor="green"/>
            <v:line id="_x0000_s1494" style="position:absolute" from="1417,8377" to="10417,8377" strokecolor="green"/>
            <v:line id="_x0000_s1495" style="position:absolute" from="10417,7777" to="10417,8344" strokecolor="green"/>
            <v:line id="_x0000_s149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>ni-ne-me    ne-re-li</w:t>
      </w:r>
      <w:r>
        <w:rPr>
          <w:rFonts w:ascii="Hand writing Mutlu" w:hAnsi="Hand writing Mutlu"/>
          <w:sz w:val="60"/>
          <w:szCs w:val="60"/>
        </w:rPr>
        <w:tab/>
        <w:t>or-ma-na</w:t>
      </w:r>
      <w:r>
        <w:rPr>
          <w:rFonts w:ascii="Hand writing Mutlu" w:hAnsi="Hand writing Mutlu"/>
          <w:sz w:val="60"/>
          <w:szCs w:val="60"/>
        </w:rPr>
        <w:tab/>
      </w:r>
    </w:p>
    <w:p w:rsidR="00536E78" w:rsidRPr="007758D4" w:rsidRDefault="00536E78" w:rsidP="001B4D30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497" type="#_x0000_t67" style="position:absolute;margin-left:423pt;margin-top:1.55pt;width:9pt;height:18pt;z-index:251703296" fillcolor="red"/>
        </w:pict>
      </w:r>
      <w:r>
        <w:rPr>
          <w:noProof/>
        </w:rPr>
        <w:pict>
          <v:group id="_x0000_s1498" style="position:absolute;margin-left:351pt;margin-top:19.55pt;width:170.1pt;height:36pt;z-index:251702272" coordorigin="1413,7777" coordsize="9004,600">
            <v:line id="_x0000_s1499" style="position:absolute" from="1413,7777" to="10413,7777" strokecolor="green"/>
            <v:line id="_x0000_s1500" style="position:absolute" from="1413,7957" to="10413,7957" strokecolor="green"/>
            <v:line id="_x0000_s1501" style="position:absolute" from="1417,8197" to="10417,8197" strokecolor="green"/>
            <v:line id="_x0000_s1502" style="position:absolute" from="1417,8377" to="10417,8377" strokecolor="green"/>
            <v:line id="_x0000_s1503" style="position:absolute" from="10417,7777" to="10417,8344" strokecolor="green"/>
            <v:line id="_x0000_s150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05" style="position:absolute;margin-left:171pt;margin-top:19.55pt;width:170.1pt;height:36pt;z-index:251699200" coordorigin="1413,7777" coordsize="9004,600">
            <v:line id="_x0000_s1506" style="position:absolute" from="1413,7777" to="10413,7777" strokecolor="green"/>
            <v:line id="_x0000_s1507" style="position:absolute" from="1413,7957" to="10413,7957" strokecolor="green"/>
            <v:line id="_x0000_s1508" style="position:absolute" from="1417,8197" to="10417,8197" strokecolor="green"/>
            <v:line id="_x0000_s1509" style="position:absolute" from="1417,8377" to="10417,8377" strokecolor="green"/>
            <v:line id="_x0000_s1510" style="position:absolute" from="10417,7777" to="10417,8344" strokecolor="green"/>
            <v:line id="_x0000_s1511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1512" type="#_x0000_t67" style="position:absolute;margin-left:243pt;margin-top:1.55pt;width:9pt;height:18pt;z-index:251700224" fillcolor="red"/>
        </w:pict>
      </w:r>
      <w:r>
        <w:rPr>
          <w:noProof/>
        </w:rPr>
        <w:pict>
          <v:shape id="_x0000_s1513" type="#_x0000_t67" style="position:absolute;margin-left:54pt;margin-top:1.55pt;width:9pt;height:18pt;z-index:251697152" fillcolor="red"/>
        </w:pict>
      </w:r>
      <w:r>
        <w:rPr>
          <w:noProof/>
        </w:rPr>
        <w:pict>
          <v:group id="_x0000_s1514" style="position:absolute;margin-left:-9pt;margin-top:19.55pt;width:170.1pt;height:36pt;z-index:251696128" coordorigin="1413,7777" coordsize="9004,600">
            <v:line id="_x0000_s1515" style="position:absolute" from="1413,7777" to="10413,7777" strokecolor="green"/>
            <v:line id="_x0000_s1516" style="position:absolute" from="1413,7957" to="10413,7957" strokecolor="green"/>
            <v:line id="_x0000_s1517" style="position:absolute" from="1417,8197" to="10417,8197" strokecolor="green"/>
            <v:line id="_x0000_s1518" style="position:absolute" from="1417,8377" to="10417,8377" strokecolor="green"/>
            <v:line id="_x0000_s1519" style="position:absolute" from="10417,7777" to="10417,8344" strokecolor="green"/>
            <v:line id="_x0000_s152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536E78" w:rsidRDefault="00536E78" w:rsidP="001B4D30"/>
    <w:p w:rsidR="00536E78" w:rsidRPr="007758D4" w:rsidRDefault="00536E78" w:rsidP="001B4D30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521" type="#_x0000_t67" style="position:absolute;margin-left:252pt;margin-top:39.9pt;width:9pt;height:18pt;z-index:251712512" fillcolor="red"/>
        </w:pict>
      </w:r>
      <w:r>
        <w:rPr>
          <w:noProof/>
        </w:rPr>
        <w:pict>
          <v:shape id="_x0000_s1522" type="#_x0000_t67" style="position:absolute;margin-left:6in;margin-top:39.9pt;width:9pt;height:18pt;z-index:251711488" fillcolor="red"/>
        </w:pict>
      </w:r>
      <w:r>
        <w:rPr>
          <w:noProof/>
        </w:rPr>
        <w:pict>
          <v:group id="_x0000_s1523" style="position:absolute;margin-left:369pt;margin-top:7.8pt;width:2in;height:36pt;z-index:251709440" coordorigin="1413,7777" coordsize="9004,600">
            <v:line id="_x0000_s1524" style="position:absolute" from="1413,7777" to="10413,7777" strokecolor="green"/>
            <v:line id="_x0000_s1525" style="position:absolute" from="1413,7957" to="10413,7957" strokecolor="green"/>
            <v:line id="_x0000_s1526" style="position:absolute" from="1417,8197" to="10417,8197" strokecolor="green"/>
            <v:line id="_x0000_s1527" style="position:absolute" from="1417,8377" to="10417,8377" strokecolor="green"/>
            <v:line id="_x0000_s1528" style="position:absolute" from="10417,7777" to="10417,8344" strokecolor="green"/>
            <v:line id="_x0000_s152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30" style="position:absolute;margin-left:171pt;margin-top:8.15pt;width:189pt;height:36pt;z-index:251707392" coordorigin="1413,7777" coordsize="9004,600">
            <v:line id="_x0000_s1531" style="position:absolute" from="1413,7777" to="10413,7777" strokecolor="green"/>
            <v:line id="_x0000_s1532" style="position:absolute" from="1413,7957" to="10413,7957" strokecolor="green"/>
            <v:line id="_x0000_s1533" style="position:absolute" from="1417,8197" to="10417,8197" strokecolor="green"/>
            <v:line id="_x0000_s1534" style="position:absolute" from="1417,8377" to="10417,8377" strokecolor="green"/>
            <v:line id="_x0000_s1535" style="position:absolute" from="10417,7777" to="10417,8344" strokecolor="green"/>
            <v:line id="_x0000_s1536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1537" type="#_x0000_t67" style="position:absolute;margin-left:63pt;margin-top:39.9pt;width:9pt;height:18pt;z-index:251706368" fillcolor="red"/>
        </w:pict>
      </w:r>
      <w:r>
        <w:rPr>
          <w:noProof/>
        </w:rPr>
        <w:pict>
          <v:group id="_x0000_s1538" style="position:absolute;margin-left:-9pt;margin-top:8.15pt;width:170.1pt;height:36pt;z-index:251704320" coordorigin="1413,7777" coordsize="9004,600">
            <v:line id="_x0000_s1539" style="position:absolute" from="1413,7777" to="10413,7777" strokecolor="green"/>
            <v:line id="_x0000_s1540" style="position:absolute" from="1413,7957" to="10413,7957" strokecolor="green"/>
            <v:line id="_x0000_s1541" style="position:absolute" from="1417,8197" to="10417,8197" strokecolor="green"/>
            <v:line id="_x0000_s1542" style="position:absolute" from="1417,8377" to="10417,8377" strokecolor="green"/>
            <v:line id="_x0000_s1543" style="position:absolute" from="10417,7777" to="10417,8344" strokecolor="green"/>
            <v:line id="_x0000_s154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noProof/>
          <w:sz w:val="60"/>
          <w:szCs w:val="60"/>
        </w:rPr>
        <w:t>ot-la-ma</w:t>
      </w:r>
      <w:r>
        <w:rPr>
          <w:rFonts w:ascii="Hand writing Mutlu" w:hAnsi="Hand writing Mutlu"/>
          <w:noProof/>
          <w:sz w:val="60"/>
          <w:szCs w:val="60"/>
        </w:rPr>
        <w:tab/>
        <w:t xml:space="preserve"> or-ta-la</w:t>
      </w:r>
      <w:r>
        <w:rPr>
          <w:rFonts w:ascii="Hand writing Mutlu" w:hAnsi="Hand writing Mutlu"/>
          <w:noProof/>
          <w:sz w:val="60"/>
          <w:szCs w:val="60"/>
        </w:rPr>
        <w:tab/>
        <w:t xml:space="preserve">     er-te-le</w:t>
      </w:r>
    </w:p>
    <w:p w:rsidR="00536E78" w:rsidRDefault="00536E78" w:rsidP="001B4D30">
      <w:r>
        <w:rPr>
          <w:noProof/>
        </w:rPr>
        <w:pict>
          <v:group id="_x0000_s1545" style="position:absolute;margin-left:369.5pt;margin-top:11.1pt;width:2in;height:36pt;z-index:251710464" coordorigin="1413,7777" coordsize="9004,600">
            <v:line id="_x0000_s1546" style="position:absolute" from="1413,7777" to="10413,7777" strokecolor="green"/>
            <v:line id="_x0000_s1547" style="position:absolute" from="1413,7957" to="10413,7957" strokecolor="green"/>
            <v:line id="_x0000_s1548" style="position:absolute" from="1417,8197" to="10417,8197" strokecolor="green"/>
            <v:line id="_x0000_s1549" style="position:absolute" from="1417,8377" to="10417,8377" strokecolor="green"/>
            <v:line id="_x0000_s1550" style="position:absolute" from="10417,7777" to="10417,8344" strokecolor="green"/>
            <v:line id="_x0000_s155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52" style="position:absolute;margin-left:171pt;margin-top:11.1pt;width:189pt;height:36pt;z-index:251708416" coordorigin="1413,7777" coordsize="9004,600">
            <v:line id="_x0000_s1553" style="position:absolute" from="1413,7777" to="10413,7777" strokecolor="green"/>
            <v:line id="_x0000_s1554" style="position:absolute" from="1413,7957" to="10413,7957" strokecolor="green"/>
            <v:line id="_x0000_s1555" style="position:absolute" from="1417,8197" to="10417,8197" strokecolor="green"/>
            <v:line id="_x0000_s1556" style="position:absolute" from="1417,8377" to="10417,8377" strokecolor="green"/>
            <v:line id="_x0000_s1557" style="position:absolute" from="10417,7777" to="10417,8344" strokecolor="green"/>
            <v:line id="_x0000_s155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59" style="position:absolute;margin-left:-9pt;margin-top:11.1pt;width:170.1pt;height:36pt;z-index:251705344" coordorigin="1413,7777" coordsize="9004,600">
            <v:line id="_x0000_s1560" style="position:absolute" from="1413,7777" to="10413,7777" strokecolor="green"/>
            <v:line id="_x0000_s1561" style="position:absolute" from="1413,7957" to="10413,7957" strokecolor="green"/>
            <v:line id="_x0000_s1562" style="position:absolute" from="1417,8197" to="10417,8197" strokecolor="green"/>
            <v:line id="_x0000_s1563" style="position:absolute" from="1417,8377" to="10417,8377" strokecolor="green"/>
            <v:line id="_x0000_s1564" style="position:absolute" from="10417,7777" to="10417,8344" strokecolor="green"/>
            <v:line id="_x0000_s1565" style="position:absolute" from="1417,7777" to="1417,8344" strokecolor="green"/>
            <w10:wrap side="left"/>
          </v:group>
        </w:pict>
      </w:r>
    </w:p>
    <w:p w:rsidR="00536E78" w:rsidRDefault="00536E78" w:rsidP="001B4D30">
      <w:pPr>
        <w:tabs>
          <w:tab w:val="left" w:pos="7652"/>
        </w:tabs>
      </w:pPr>
      <w:r>
        <w:tab/>
      </w:r>
    </w:p>
    <w:p w:rsidR="00536E78" w:rsidRPr="0039035B" w:rsidRDefault="00536E78" w:rsidP="001B4D30">
      <w:pPr>
        <w:rPr>
          <w:rFonts w:ascii="Hand writing Mutlu" w:hAnsi="Hand writing Mutlu"/>
          <w:sz w:val="60"/>
          <w:szCs w:val="60"/>
        </w:rPr>
      </w:pPr>
      <w:hyperlink r:id="rId4" w:history="1">
        <w:r>
          <w:rPr>
            <w:rStyle w:val="Hyperlink"/>
          </w:rPr>
          <w:t>www.sorubak.com</w:t>
        </w:r>
      </w:hyperlink>
    </w:p>
    <w:sectPr w:rsidR="00536E78" w:rsidRPr="0039035B" w:rsidSect="00852418">
      <w:pgSz w:w="11906" w:h="16838"/>
      <w:pgMar w:top="340" w:right="284" w:bottom="663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9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A83"/>
    <w:rsid w:val="00037C98"/>
    <w:rsid w:val="000519E8"/>
    <w:rsid w:val="00182E05"/>
    <w:rsid w:val="00185A5F"/>
    <w:rsid w:val="001B4D30"/>
    <w:rsid w:val="001F0017"/>
    <w:rsid w:val="00256893"/>
    <w:rsid w:val="00274271"/>
    <w:rsid w:val="00286548"/>
    <w:rsid w:val="002E62CE"/>
    <w:rsid w:val="00300881"/>
    <w:rsid w:val="0039035B"/>
    <w:rsid w:val="003F1417"/>
    <w:rsid w:val="00536E78"/>
    <w:rsid w:val="005C2D7F"/>
    <w:rsid w:val="00753F95"/>
    <w:rsid w:val="007702E7"/>
    <w:rsid w:val="007758D4"/>
    <w:rsid w:val="0078584E"/>
    <w:rsid w:val="00790C4C"/>
    <w:rsid w:val="00840EF1"/>
    <w:rsid w:val="00852418"/>
    <w:rsid w:val="00887933"/>
    <w:rsid w:val="008A107E"/>
    <w:rsid w:val="008A7959"/>
    <w:rsid w:val="008F1656"/>
    <w:rsid w:val="0094628D"/>
    <w:rsid w:val="00981C28"/>
    <w:rsid w:val="00A66900"/>
    <w:rsid w:val="00B21A83"/>
    <w:rsid w:val="00B55193"/>
    <w:rsid w:val="00B75435"/>
    <w:rsid w:val="00BC2B6D"/>
    <w:rsid w:val="00BD1133"/>
    <w:rsid w:val="00C0139A"/>
    <w:rsid w:val="00E03E8C"/>
    <w:rsid w:val="00E5158A"/>
    <w:rsid w:val="00E71A1A"/>
    <w:rsid w:val="00E96D2C"/>
    <w:rsid w:val="00EB79FE"/>
    <w:rsid w:val="00FF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1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F141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F7669"/>
    <w:rPr>
      <w:sz w:val="24"/>
      <w:szCs w:val="24"/>
    </w:rPr>
  </w:style>
  <w:style w:type="character" w:styleId="Hyperlink">
    <w:name w:val="Hyperlink"/>
    <w:basedOn w:val="DefaultParagraphFont"/>
    <w:uiPriority w:val="99"/>
    <w:rsid w:val="00840EF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94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98</Words>
  <Characters>564</Characters>
  <Application>Microsoft Office Outlook</Application>
  <DocSecurity>0</DocSecurity>
  <Lines>0</Lines>
  <Paragraphs>0</Paragraphs>
  <ScaleCrop>false</ScaleCrop>
  <Company>pc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      Ela     Lale     Talat</dc:title>
  <dc:subject/>
  <dc:creator>oem</dc:creator>
  <cp:keywords>www.sorubak.com</cp:keywords>
  <dc:description/>
  <cp:lastModifiedBy>EDANUR HANIM</cp:lastModifiedBy>
  <cp:revision>3</cp:revision>
  <cp:lastPrinted>2006-11-20T20:03:00Z</cp:lastPrinted>
  <dcterms:created xsi:type="dcterms:W3CDTF">2011-11-22T18:53:00Z</dcterms:created>
  <dcterms:modified xsi:type="dcterms:W3CDTF">2011-12-01T19:49:00Z</dcterms:modified>
  <cp:contentType>Sorubak.Com</cp:contentType>
</cp:coreProperties>
</file>