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6"/>
        <w:gridCol w:w="1817"/>
        <w:gridCol w:w="1816"/>
        <w:gridCol w:w="1817"/>
        <w:gridCol w:w="1816"/>
        <w:gridCol w:w="1817"/>
      </w:tblGrid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al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alet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DA6759">
              <w:rPr>
                <w:rFonts w:ascii="Hand writing Mutlu" w:hAnsi="Hand writing Mutlu"/>
                <w:sz w:val="40"/>
                <w:szCs w:val="40"/>
              </w:rPr>
              <w:t>li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at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ata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ti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an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ana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ani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el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ele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eli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et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ete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eti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en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ene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eni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il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ile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ili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it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ite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iti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in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ine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ini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li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ta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tane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na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ni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lat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Talat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let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atlet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etli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ilet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atla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atlat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teli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Alan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elli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enli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itti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etti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ait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Nail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atleti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nal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anla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anne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tatil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anlat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nane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taneli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nine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laleli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Atilla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tele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aleti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net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eline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DA6759">
              <w:rPr>
                <w:rFonts w:ascii="Hand writing Mutlu" w:hAnsi="Hand writing Mutlu"/>
                <w:sz w:val="40"/>
                <w:szCs w:val="40"/>
              </w:rPr>
              <w:t>ltan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Nil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İ</w:t>
            </w:r>
            <w:r w:rsidRPr="00DA6759">
              <w:rPr>
                <w:rFonts w:ascii="Hand writing Mutlu" w:hAnsi="Hand writing Mutlu"/>
                <w:sz w:val="40"/>
                <w:szCs w:val="40"/>
              </w:rPr>
              <w:t>nan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Nalan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ten</w:t>
            </w:r>
          </w:p>
        </w:tc>
      </w:tr>
      <w:tr w:rsidR="00765488" w:rsidRPr="00DA6759" w:rsidTr="00DA6759">
        <w:trPr>
          <w:trHeight w:val="765"/>
          <w:jc w:val="center"/>
        </w:trPr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1.2pt;margin-top:38.5pt;width:545.3pt;height:228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">
                  <v:textbox>
                    <w:txbxContent>
                      <w:p w:rsidR="00765488" w:rsidRDefault="00765488" w:rsidP="003F6422">
                        <w:pPr>
                          <w:spacing w:after="120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3F6422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Anne nane al ete at.</w:t>
                        </w:r>
                      </w:p>
                      <w:p w:rsidR="00765488" w:rsidRDefault="00765488" w:rsidP="003F6422">
                        <w:pPr>
                          <w:spacing w:after="120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Nalan elli tane anten al.</w:t>
                        </w:r>
                      </w:p>
                      <w:p w:rsidR="00765488" w:rsidRDefault="00765488" w:rsidP="003F6422">
                        <w:pPr>
                          <w:spacing w:after="120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İnan ata nal al.</w:t>
                        </w:r>
                      </w:p>
                      <w:p w:rsidR="00765488" w:rsidRDefault="00765488" w:rsidP="003F6422">
                        <w:pPr>
                          <w:spacing w:after="120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Nine, enli atleti al.</w:t>
                        </w:r>
                      </w:p>
                      <w:p w:rsidR="00765488" w:rsidRPr="003F6422" w:rsidRDefault="00765488" w:rsidP="003F6422">
                        <w:pPr>
                          <w:spacing w:after="120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Nil tane tane anlat.</w:t>
                        </w:r>
                      </w:p>
                      <w:p w:rsidR="00765488" w:rsidRPr="003F6422" w:rsidRDefault="00765488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  <w:r w:rsidRPr="00DA6759">
              <w:rPr>
                <w:rFonts w:ascii="Hand writing Mutlu" w:hAnsi="Hand writing Mutlu"/>
                <w:sz w:val="40"/>
                <w:szCs w:val="40"/>
              </w:rPr>
              <w:t>anten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ninni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naneli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_x0000_s1027" type="#_x0000_t202" style="position:absolute;left:0;text-align:left;margin-left:76.65pt;margin-top:272.55pt;width:188.7pt;height:53.95pt;z-index:251656192;mso-position-horizontal-relative:text;mso-position-vertical-relative:text">
                  <v:textbox>
                    <w:txbxContent>
                      <w:p w:rsidR="00765488" w:rsidRPr="009C0F52" w:rsidRDefault="00765488" w:rsidP="009C0F52">
                        <w:pPr>
                          <w:spacing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C0F5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1/B Sınıf Öğretmeni </w:t>
                        </w:r>
                      </w:p>
                      <w:p w:rsidR="00765488" w:rsidRPr="009C0F52" w:rsidRDefault="00765488" w:rsidP="009C0F52">
                        <w:pPr>
                          <w:spacing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C0F5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SAADET ÇİMEN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" o:spid="_x0000_s1028" type="#_x0000_t202" style="position:absolute;left:0;text-align:left;margin-left:40.65pt;margin-top:43.15pt;width:214.1pt;height:216.6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">
                  <v:stroke linestyle="thickThin" joinstyle="bevel"/>
                  <v:textbox>
                    <w:txbxContent>
                      <w:p w:rsidR="00765488" w:rsidRDefault="00765488">
                        <w:r>
                          <w:t xml:space="preserve">Bu sayfadaki hece, kelime ve cümleleri defalarca okutun. Daha sonra siz okuyun </w:t>
                        </w:r>
                        <w:r w:rsidRPr="00D7127E">
                          <w:rPr>
                            <w:u w:val="single"/>
                          </w:rPr>
                          <w:t>HEPSİNİ BAKMADAN</w:t>
                        </w:r>
                        <w:r>
                          <w:t xml:space="preserve"> defterine yazsın.  </w:t>
                        </w:r>
                      </w:p>
                      <w:p w:rsidR="00765488" w:rsidRPr="00B620F4" w:rsidRDefault="00765488">
                        <w:pPr>
                          <w:rPr>
                            <w:b/>
                          </w:rPr>
                        </w:pPr>
                        <w:r w:rsidRPr="00B620F4">
                          <w:rPr>
                            <w:b/>
                          </w:rPr>
                          <w:t>ÇOCUĞUM BAŞARILI MI?</w:t>
                        </w:r>
                      </w:p>
                      <w:p w:rsidR="00765488" w:rsidRDefault="00765488">
                        <w:r>
                          <w:t>Bu sayfadaki yazılanların tamamını okuyabiliyorsa;</w:t>
                        </w:r>
                      </w:p>
                      <w:p w:rsidR="00765488" w:rsidRDefault="00765488">
                        <w:r>
                          <w:t>Siz okuduğunuzda bakmadan yazabiliyorsa</w:t>
                        </w:r>
                      </w:p>
                      <w:p w:rsidR="00765488" w:rsidRPr="00B620F4" w:rsidRDefault="00765488">
                        <w:pPr>
                          <w:rPr>
                            <w:b/>
                          </w:rPr>
                        </w:pPr>
                        <w:r w:rsidRPr="00B620F4">
                          <w:rPr>
                            <w:b/>
                          </w:rPr>
                          <w:t>EVET, BAŞARILI…</w:t>
                        </w:r>
                      </w:p>
                      <w:p w:rsidR="00765488" w:rsidRDefault="00765488">
                        <w:r>
                          <w:t>Bunları yapamıyorsa biraz daha gayret göstermelisiniz…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r w:rsidRPr="00DA6759">
              <w:rPr>
                <w:rFonts w:ascii="Hand writing Mutlu" w:hAnsi="Hand writing Mutlu"/>
                <w:sz w:val="40"/>
                <w:szCs w:val="40"/>
              </w:rPr>
              <w:t>an</w:t>
            </w:r>
          </w:p>
        </w:tc>
        <w:tc>
          <w:tcPr>
            <w:tcW w:w="1816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aile</w:t>
            </w:r>
          </w:p>
        </w:tc>
        <w:tc>
          <w:tcPr>
            <w:tcW w:w="1817" w:type="dxa"/>
            <w:vAlign w:val="center"/>
          </w:tcPr>
          <w:p w:rsidR="00765488" w:rsidRPr="00DA6759" w:rsidRDefault="00765488" w:rsidP="00DA6759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A6759">
              <w:rPr>
                <w:rFonts w:ascii="Hand writing Mutlu" w:hAnsi="Hand writing Mutlu"/>
                <w:sz w:val="40"/>
                <w:szCs w:val="40"/>
              </w:rPr>
              <w:t>Naile</w:t>
            </w:r>
          </w:p>
        </w:tc>
      </w:tr>
    </w:tbl>
    <w:p w:rsidR="00765488" w:rsidRDefault="00765488" w:rsidP="003F6422">
      <w:pPr>
        <w:rPr>
          <w:rFonts w:ascii="Hand writing Mutlu" w:hAnsi="Hand writing Mutlu"/>
          <w:sz w:val="40"/>
          <w:szCs w:val="40"/>
        </w:rPr>
      </w:pPr>
    </w:p>
    <w:p w:rsidR="00765488" w:rsidRDefault="00765488" w:rsidP="003F6422">
      <w:pPr>
        <w:rPr>
          <w:rFonts w:ascii="Hand writing Mutlu" w:hAnsi="Hand writing Mutlu"/>
          <w:sz w:val="40"/>
          <w:szCs w:val="40"/>
        </w:rPr>
      </w:pPr>
    </w:p>
    <w:p w:rsidR="00765488" w:rsidRDefault="00765488" w:rsidP="003F6422">
      <w:pPr>
        <w:rPr>
          <w:rFonts w:ascii="Hand writing Mutlu" w:hAnsi="Hand writing Mutlu"/>
          <w:sz w:val="40"/>
          <w:szCs w:val="40"/>
        </w:rPr>
      </w:pPr>
    </w:p>
    <w:p w:rsidR="00765488" w:rsidRDefault="00765488" w:rsidP="003F6422">
      <w:pPr>
        <w:rPr>
          <w:rFonts w:ascii="Hand writing Mutlu" w:hAnsi="Hand writing Mutlu"/>
          <w:sz w:val="40"/>
          <w:szCs w:val="40"/>
        </w:rPr>
      </w:pPr>
    </w:p>
    <w:p w:rsidR="00765488" w:rsidRDefault="00765488" w:rsidP="003F6422">
      <w:pPr>
        <w:rPr>
          <w:rFonts w:ascii="Hand writing Mutlu" w:hAnsi="Hand writing Mutlu"/>
          <w:sz w:val="40"/>
          <w:szCs w:val="40"/>
        </w:rPr>
      </w:pPr>
    </w:p>
    <w:p w:rsidR="00765488" w:rsidRDefault="00765488" w:rsidP="003F6422">
      <w:pPr>
        <w:rPr>
          <w:rFonts w:ascii="Hand writing Mutlu" w:hAnsi="Hand writing Mutlu"/>
          <w:sz w:val="40"/>
          <w:szCs w:val="40"/>
        </w:rPr>
      </w:pPr>
    </w:p>
    <w:p w:rsidR="00765488" w:rsidRDefault="00765488" w:rsidP="003F64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Sayın Veli, aşağıda yazdığım metinler kendisi doğru şekilde okuyana kadar DEFALARCA okutulacak.Ezbere okumasın,hece hece sorup okutun..</w:t>
      </w:r>
    </w:p>
    <w:p w:rsidR="00765488" w:rsidRPr="00D12924" w:rsidRDefault="00765488" w:rsidP="003F642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29" type="#_x0000_t202" style="position:absolute;margin-left:-9pt;margin-top:534.25pt;width:558pt;height:264.05pt;z-index:251661312">
            <v:textbox style="mso-next-textbox:#_x0000_s1029;mso-fit-shape-to-text:t">
              <w:txbxContent>
                <w:p w:rsidR="00765488" w:rsidRDefault="00765488" w:rsidP="0016673B">
                  <w:r w:rsidRPr="00400B6B">
                    <w:rPr>
                      <w:rFonts w:ascii="Hand writing Mutlu" w:hAnsi="Hand writing Mutlu" w:cs="Arial"/>
                      <w:sz w:val="40"/>
                      <w:szCs w:val="4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94.25pt;height:234pt">
                        <v:imagedata r:id="rId4" o:title="" croptop="7546f" cropbottom="4050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70pt;margin-top:19.15pt;width:279pt;height:252pt;z-index:251658240">
            <v:textbox style="mso-next-textbox:#_x0000_s1030">
              <w:txbxContent>
                <w:p w:rsidR="00765488" w:rsidRPr="0016673B" w:rsidRDefault="007654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     </w:t>
                  </w: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NALAN </w:t>
                  </w:r>
                </w:p>
                <w:p w:rsidR="00765488" w:rsidRPr="0016673B" w:rsidRDefault="007654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>Anne nineni anla.</w:t>
                  </w:r>
                </w:p>
                <w:p w:rsidR="00765488" w:rsidRPr="0016673B" w:rsidRDefault="007654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>Nalan nineni anlat.</w:t>
                  </w:r>
                </w:p>
                <w:p w:rsidR="00765488" w:rsidRPr="0016673B" w:rsidRDefault="007654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>Nalan inat etti.</w:t>
                  </w:r>
                </w:p>
                <w:p w:rsidR="00765488" w:rsidRPr="0016673B" w:rsidRDefault="0076548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>Nalan tane tane anlat</w:t>
                  </w:r>
                  <w:r w:rsidRPr="0016673B"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18pt;margin-top:19.15pt;width:279pt;height:252pt;z-index:251657216">
            <v:textbox style="mso-next-textbox:#_x0000_s1031">
              <w:txbxContent>
                <w:p w:rsidR="00765488" w:rsidRPr="0016673B" w:rsidRDefault="007654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    </w:t>
                  </w: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>TAN</w:t>
                  </w:r>
                </w:p>
                <w:p w:rsidR="00765488" w:rsidRPr="0016673B" w:rsidRDefault="007654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>Nil ninene nane al.</w:t>
                  </w:r>
                </w:p>
                <w:p w:rsidR="00765488" w:rsidRPr="0016673B" w:rsidRDefault="007654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>Tan annene lale al.</w:t>
                  </w:r>
                </w:p>
                <w:p w:rsidR="00765488" w:rsidRPr="0016673B" w:rsidRDefault="007654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>Nil aileni anlat.</w:t>
                  </w:r>
                </w:p>
                <w:p w:rsidR="00765488" w:rsidRPr="0016673B" w:rsidRDefault="007654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Tan, Nil </w:t>
                  </w:r>
                  <w:r w:rsidRPr="0016673B">
                    <w:rPr>
                      <w:rFonts w:ascii="Times New Roman" w:hAnsi="Times New Roman"/>
                      <w:sz w:val="44"/>
                      <w:szCs w:val="44"/>
                    </w:rPr>
                    <w:t>’</w:t>
                  </w: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e elli </w:t>
                  </w:r>
                  <w:r w:rsidRPr="00400B6B">
                    <w:rPr>
                      <w:rFonts w:ascii="Hand writing Mutlu" w:hAnsi="Hand writing Mutlu"/>
                      <w:sz w:val="44"/>
                      <w:szCs w:val="44"/>
                    </w:rPr>
                    <w:pict>
                      <v:shape id="_x0000_i1028" type="#_x0000_t75" style="width:36pt;height:33.75pt">
                        <v:imagedata r:id="rId5" o:title=""/>
                      </v:shape>
                    </w:pict>
                  </w:r>
                  <w:r w:rsidRPr="0016673B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al.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270pt;margin-top:298.15pt;width:279pt;height:234pt;z-index:251660288">
            <v:textbox style="mso-next-textbox:#_x0000_s1032">
              <w:txbxContent>
                <w:p w:rsidR="00765488" w:rsidRDefault="00765488" w:rsidP="0016673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Alan ata nal al.</w:t>
                  </w:r>
                </w:p>
                <w:p w:rsidR="00765488" w:rsidRDefault="00765488" w:rsidP="0016673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Atilla ete nane at.</w:t>
                  </w:r>
                </w:p>
                <w:p w:rsidR="00765488" w:rsidRDefault="00765488" w:rsidP="0016673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Altan ile Nalan aile.</w:t>
                  </w:r>
                </w:p>
                <w:p w:rsidR="00765488" w:rsidRDefault="00765488" w:rsidP="0016673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Ali attan in.</w:t>
                  </w:r>
                </w:p>
                <w:p w:rsidR="00765488" w:rsidRDefault="00765488" w:rsidP="0016673B">
                  <w:hyperlink r:id="rId6" w:history="1">
                    <w:r w:rsidRPr="00225C75"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9pt;margin-top:298.15pt;width:261pt;height:234pt;z-index:251659264">
            <v:textbox style="mso-next-textbox:#_x0000_s1033">
              <w:txbxContent>
                <w:p w:rsidR="00765488" w:rsidRDefault="0076548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At anne etine </w:t>
                  </w:r>
                  <w:r w:rsidRPr="00400B6B">
                    <w:rPr>
                      <w:rFonts w:ascii="Hand writing Mutlu" w:hAnsi="Hand writing Mutlu"/>
                      <w:noProof/>
                      <w:sz w:val="44"/>
                      <w:szCs w:val="44"/>
                      <w:lang w:eastAsia="tr-TR"/>
                    </w:rPr>
                    <w:pict>
                      <v:shape id="Resim 78" o:spid="_x0000_i1032" type="#_x0000_t75" style="width:16.5pt;height:30pt;visibility:visible">
                        <v:imagedata r:id="rId7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at.</w:t>
                  </w:r>
                </w:p>
                <w:p w:rsidR="00765488" w:rsidRDefault="00765488" w:rsidP="00A602CA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Ali eline </w:t>
                  </w:r>
                  <w:r w:rsidRPr="00400B6B">
                    <w:rPr>
                      <w:rFonts w:ascii="Hand writing Mutlu" w:hAnsi="Hand writing Mutlu"/>
                      <w:noProof/>
                      <w:sz w:val="44"/>
                      <w:szCs w:val="44"/>
                      <w:lang w:eastAsia="tr-TR"/>
                    </w:rPr>
                    <w:pict>
                      <v:shape id="Resim 79" o:spid="_x0000_i1033" type="#_x0000_t75" alt="Açıklama: C:\Users\hp\AppData\Local\Microsoft\Windows\Temporary Internet Files\Content.IE5\F42FLFSG\MC900441726[1].png" style="width:29.25pt;height:29.25pt;visibility:visible">
                        <v:imagedata r:id="rId8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al.</w:t>
                  </w:r>
                </w:p>
                <w:p w:rsidR="00765488" w:rsidRDefault="00765488" w:rsidP="00A602CA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Talat nane tat.</w:t>
                  </w:r>
                </w:p>
                <w:p w:rsidR="00765488" w:rsidRDefault="00765488" w:rsidP="00A602CA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Ela naneli </w:t>
                  </w:r>
                  <w:r w:rsidRPr="00400B6B">
                    <w:rPr>
                      <w:rFonts w:ascii="Hand writing Mutlu" w:hAnsi="Hand writing Mutlu"/>
                      <w:noProof/>
                      <w:sz w:val="56"/>
                      <w:szCs w:val="56"/>
                      <w:lang w:eastAsia="tr-TR"/>
                    </w:rPr>
                    <w:pict>
                      <v:shape id="Resim 1" o:spid="_x0000_i1034" type="#_x0000_t75" style="width:48pt;height:35.25pt;visibility:visible">
                        <v:imagedata r:id="rId9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tat.</w:t>
                  </w:r>
                </w:p>
                <w:p w:rsidR="00765488" w:rsidRDefault="00765488"/>
              </w:txbxContent>
            </v:textbox>
          </v:shape>
        </w:pict>
      </w:r>
    </w:p>
    <w:sectPr w:rsidR="00765488" w:rsidRPr="00D12924" w:rsidSect="008F2CE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CE3"/>
    <w:rsid w:val="00076AA3"/>
    <w:rsid w:val="0016673B"/>
    <w:rsid w:val="001A0981"/>
    <w:rsid w:val="001A3525"/>
    <w:rsid w:val="00225C75"/>
    <w:rsid w:val="002418D2"/>
    <w:rsid w:val="00397940"/>
    <w:rsid w:val="003F6422"/>
    <w:rsid w:val="00400B6B"/>
    <w:rsid w:val="004255D6"/>
    <w:rsid w:val="00501670"/>
    <w:rsid w:val="00520ADF"/>
    <w:rsid w:val="005E2E17"/>
    <w:rsid w:val="00635A05"/>
    <w:rsid w:val="00765488"/>
    <w:rsid w:val="00813903"/>
    <w:rsid w:val="0081769F"/>
    <w:rsid w:val="00824752"/>
    <w:rsid w:val="008F2CE3"/>
    <w:rsid w:val="00991651"/>
    <w:rsid w:val="009C0F52"/>
    <w:rsid w:val="00A602CA"/>
    <w:rsid w:val="00B00E75"/>
    <w:rsid w:val="00B15CD2"/>
    <w:rsid w:val="00B620F4"/>
    <w:rsid w:val="00B65A53"/>
    <w:rsid w:val="00C0364B"/>
    <w:rsid w:val="00C906DA"/>
    <w:rsid w:val="00C9299A"/>
    <w:rsid w:val="00D12529"/>
    <w:rsid w:val="00D12924"/>
    <w:rsid w:val="00D66D36"/>
    <w:rsid w:val="00D7127E"/>
    <w:rsid w:val="00DA6759"/>
    <w:rsid w:val="00EF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5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2C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F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64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66D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77</Words>
  <Characters>439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</dc:title>
  <dc:subject/>
  <dc:creator>ali çam</dc:creator>
  <cp:keywords>www.sorubak.com</cp:keywords>
  <dc:description/>
  <cp:lastModifiedBy>EDANUR HANIM</cp:lastModifiedBy>
  <cp:revision>4</cp:revision>
  <cp:lastPrinted>2010-11-04T22:19:00Z</cp:lastPrinted>
  <dcterms:created xsi:type="dcterms:W3CDTF">2011-11-24T16:34:00Z</dcterms:created>
  <dcterms:modified xsi:type="dcterms:W3CDTF">2011-12-01T19:48:00Z</dcterms:modified>
  <cp:contentType>Sorubak.Com</cp:contentType>
</cp:coreProperties>
</file>