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6D" w:rsidRPr="0068158E" w:rsidRDefault="00662A6D" w:rsidP="0026746C">
      <w:pPr>
        <w:spacing w:line="240" w:lineRule="auto"/>
        <w:rPr>
          <w:rFonts w:ascii="Hand writing Mutlu" w:hAnsi="Hand writing Mutlu"/>
          <w:color w:val="C0C0C0"/>
          <w:sz w:val="24"/>
          <w:szCs w:val="24"/>
        </w:rPr>
      </w:pPr>
      <w:r w:rsidRPr="0068158E">
        <w:rPr>
          <w:rFonts w:ascii="Hand writing Mutlu" w:hAnsi="Hand writing Mutlu"/>
          <w:color w:val="C0C0C0"/>
          <w:sz w:val="24"/>
          <w:szCs w:val="24"/>
        </w:rPr>
        <w:t xml:space="preserve">Adı Soyadı: </w:t>
      </w:r>
      <w:r w:rsidRPr="0068158E">
        <w:rPr>
          <w:color w:val="C0C0C0"/>
          <w:sz w:val="24"/>
          <w:szCs w:val="24"/>
        </w:rPr>
        <w:t>…………………………………………………………</w:t>
      </w:r>
      <w:r w:rsidRPr="0068158E">
        <w:rPr>
          <w:rFonts w:ascii="Hand writing Mutlu" w:hAnsi="Hand writing Mutlu"/>
          <w:color w:val="C0C0C0"/>
          <w:sz w:val="24"/>
          <w:szCs w:val="24"/>
        </w:rPr>
        <w:t>.</w:t>
      </w:r>
    </w:p>
    <w:p w:rsidR="00662A6D" w:rsidRPr="0068158E" w:rsidRDefault="00662A6D" w:rsidP="0026746C">
      <w:pPr>
        <w:spacing w:line="240" w:lineRule="auto"/>
        <w:jc w:val="center"/>
        <w:rPr>
          <w:rFonts w:ascii="Hand writing Mutlu" w:hAnsi="Hand writing Mutlu"/>
          <w:color w:val="C0C0C0"/>
          <w:sz w:val="24"/>
          <w:szCs w:val="24"/>
        </w:rPr>
      </w:pPr>
      <w:r w:rsidRPr="0068158E">
        <w:rPr>
          <w:rFonts w:ascii="Hand writing Mutlu" w:hAnsi="Hand writing Mutlu"/>
          <w:color w:val="C0C0C0"/>
          <w:sz w:val="24"/>
          <w:szCs w:val="24"/>
        </w:rPr>
        <w:t>Kaleminizi kaldırmadan noktaların üzerinden geçerek çiziniz.</w:t>
      </w:r>
    </w:p>
    <w:p w:rsidR="00662A6D" w:rsidRPr="0068158E" w:rsidRDefault="00662A6D" w:rsidP="0026746C">
      <w:pPr>
        <w:spacing w:after="0" w:line="240" w:lineRule="auto"/>
        <w:ind w:left="180"/>
        <w:jc w:val="center"/>
        <w:rPr>
          <w:rFonts w:ascii="Hand writing Mutlu" w:hAnsi="Hand writing Mutlu"/>
          <w:color w:val="C0C0C0"/>
          <w:sz w:val="190"/>
          <w:szCs w:val="190"/>
        </w:rPr>
      </w:pPr>
      <w:r w:rsidRPr="0068158E">
        <w:rPr>
          <w:rFonts w:ascii="Hand writing Mutlu" w:hAnsi="Hand writing Mutlu"/>
          <w:color w:val="C0C0C0"/>
          <w:sz w:val="190"/>
          <w:szCs w:val="190"/>
        </w:rPr>
        <w:t>İ</w:t>
      </w:r>
      <w:r w:rsidRPr="0068158E">
        <w:rPr>
          <w:rFonts w:ascii="Hand writing Mutlu" w:hAnsi="Hand writing Mutlu"/>
          <w:b/>
          <w:bCs/>
          <w:iCs/>
          <w:outline/>
          <w:color w:val="C0C0C0"/>
          <w:sz w:val="180"/>
          <w:szCs w:val="180"/>
        </w:rPr>
        <w:t xml:space="preserve"> 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güzel yazı" style="position:absolute;left:0;text-align:left;margin-left:0;margin-top:10.2pt;width:540pt;height:46.2pt;z-index:-251664384;visibility:visible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>İ İ İ İ İ İ İ İ İ İ İ İ İ İ 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color w:val="C0C0C0"/>
          <w:sz w:val="72"/>
          <w:szCs w:val="72"/>
        </w:rPr>
      </w:pPr>
      <w:r w:rsidRPr="0068158E">
        <w:rPr>
          <w:rFonts w:ascii="Hand writing Mutlu" w:hAnsi="Hand writing Mutlu"/>
          <w:color w:val="C0C0C0"/>
          <w:sz w:val="72"/>
          <w:szCs w:val="72"/>
        </w:rPr>
        <w:t>İ İ İ İ İ İ İ İ İ İ İ İ</w:t>
      </w:r>
      <w:r>
        <w:rPr>
          <w:noProof/>
        </w:rPr>
        <w:pict>
          <v:shape id="Resim 3" o:spid="_x0000_s1027" type="#_x0000_t75" alt="güzel yazı" style="position:absolute;left:0;text-align:left;margin-left:0;margin-top:10.2pt;width:540pt;height:46.2pt;z-index:-251663360;visibility:visible;mso-position-horizontal-relative:text;mso-position-vertical-relative:text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 xml:space="preserve"> İ İ 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color w:val="C0C0C0"/>
          <w:sz w:val="4"/>
          <w:szCs w:val="4"/>
        </w:rPr>
      </w:pP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color w:val="C0C0C0"/>
          <w:sz w:val="72"/>
          <w:szCs w:val="72"/>
        </w:rPr>
      </w:pPr>
      <w:r w:rsidRPr="0068158E">
        <w:rPr>
          <w:rFonts w:ascii="Hand writing Mutlu" w:hAnsi="Hand writing Mutlu"/>
          <w:color w:val="C0C0C0"/>
          <w:sz w:val="72"/>
          <w:szCs w:val="72"/>
        </w:rPr>
        <w:t>İ İ İ İ İ İ İ İ İ İ İ İ</w:t>
      </w:r>
      <w:r>
        <w:rPr>
          <w:noProof/>
        </w:rPr>
        <w:pict>
          <v:shape id="Resim 4" o:spid="_x0000_s1028" type="#_x0000_t75" alt="güzel yazı" style="position:absolute;left:0;text-align:left;margin-left:0;margin-top:10.2pt;width:540pt;height:46.2pt;z-index:-251662336;visibility:visible;mso-position-horizontal-relative:text;mso-position-vertical-relative:text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 xml:space="preserve"> İ İ 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72"/>
          <w:szCs w:val="72"/>
        </w:rPr>
      </w:pPr>
      <w:r>
        <w:rPr>
          <w:noProof/>
        </w:rPr>
        <w:pict>
          <v:shape id="Resim 5" o:spid="_x0000_s1029" type="#_x0000_t75" alt="güzel yazı" style="position:absolute;left:0;text-align:left;margin-left:0;margin-top:10.2pt;width:540pt;height:46.2pt;z-index:-251661312;visibility:visible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>İ İ İ İ İ İ İ İ İ İ İ İ İ İ 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4"/>
          <w:szCs w:val="4"/>
        </w:rPr>
      </w:pP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72"/>
          <w:szCs w:val="72"/>
        </w:rPr>
      </w:pPr>
      <w:r>
        <w:rPr>
          <w:noProof/>
        </w:rPr>
        <w:pict>
          <v:shape id="Resim 6" o:spid="_x0000_s1030" type="#_x0000_t75" alt="güzel yazı" style="position:absolute;left:0;text-align:left;margin-left:0;margin-top:10.2pt;width:540pt;height:46.2pt;z-index:-251660288;visibility:visible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>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4"/>
          <w:szCs w:val="4"/>
        </w:rPr>
      </w:pP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72"/>
          <w:szCs w:val="72"/>
        </w:rPr>
      </w:pPr>
      <w:r w:rsidRPr="0068158E">
        <w:rPr>
          <w:rFonts w:ascii="Hand writing Mutlu" w:hAnsi="Hand writing Mutlu"/>
          <w:color w:val="C0C0C0"/>
          <w:sz w:val="72"/>
          <w:szCs w:val="72"/>
        </w:rPr>
        <w:t>İ</w:t>
      </w:r>
      <w:r>
        <w:rPr>
          <w:noProof/>
        </w:rPr>
        <w:pict>
          <v:shape id="Resim 7" o:spid="_x0000_s1031" type="#_x0000_t75" alt="güzel yazı" style="position:absolute;left:0;text-align:left;margin-left:0;margin-top:10.2pt;width:540pt;height:46.2pt;z-index:-251659264;visibility:visible;mso-position-horizontal-relative:text;mso-position-vertical-relative:text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 xml:space="preserve"> İ 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72"/>
          <w:szCs w:val="72"/>
        </w:rPr>
      </w:pPr>
      <w:r>
        <w:rPr>
          <w:noProof/>
        </w:rPr>
        <w:pict>
          <v:shape id="Resim 8" o:spid="_x0000_s1032" type="#_x0000_t75" alt="güzel yazı" style="position:absolute;left:0;text-align:left;margin-left:0;margin-top:10.2pt;width:540pt;height:46.2pt;z-index:-251658240;visibility:visible">
            <v:imagedata r:id="rId6" o:title=""/>
          </v:shape>
        </w:pict>
      </w:r>
      <w:r w:rsidRPr="0068158E">
        <w:rPr>
          <w:rFonts w:ascii="Hand writing Mutlu" w:hAnsi="Hand writing Mutlu"/>
          <w:color w:val="C0C0C0"/>
          <w:sz w:val="72"/>
          <w:szCs w:val="72"/>
        </w:rPr>
        <w:t>İ İ</w:t>
      </w:r>
    </w:p>
    <w:p w:rsidR="00662A6D" w:rsidRPr="0068158E" w:rsidRDefault="00662A6D" w:rsidP="0026746C">
      <w:pPr>
        <w:spacing w:after="0" w:line="240" w:lineRule="auto"/>
        <w:ind w:left="180"/>
        <w:rPr>
          <w:rFonts w:ascii="Hand writing Mutlu" w:hAnsi="Hand writing Mutlu"/>
          <w:outline/>
          <w:color w:val="C0C0C0"/>
          <w:sz w:val="4"/>
          <w:szCs w:val="4"/>
        </w:rPr>
      </w:pPr>
      <w:r>
        <w:rPr>
          <w:noProof/>
        </w:rPr>
        <w:pict>
          <v:shape id="Resim 9" o:spid="_x0000_s1033" type="#_x0000_t75" alt="cow_1" style="position:absolute;left:0;text-align:left;margin-left:9pt;margin-top:27.9pt;width:153pt;height:100.65pt;z-index:251659264;visibility:visible">
            <v:imagedata r:id="rId7" o:title=""/>
            <w10:wrap type="square"/>
          </v:shape>
        </w:pict>
      </w:r>
      <w:r>
        <w:rPr>
          <w:noProof/>
        </w:rPr>
        <w:pict>
          <v:shape id="Resim 10" o:spid="_x0000_s1034" type="#_x0000_t75" alt="hypodermic" style="position:absolute;left:0;text-align:left;margin-left:162pt;margin-top:12.5pt;width:70.45pt;height:117pt;z-index:251660288;visibility:visible">
            <v:imagedata r:id="rId8" o:title=""/>
            <w10:wrap type="square"/>
          </v:shape>
        </w:pict>
      </w:r>
      <w:r>
        <w:rPr>
          <w:noProof/>
        </w:rPr>
        <w:pict>
          <v:shape id="Resim 12" o:spid="_x0000_s1035" type="#_x0000_t75" alt="Kopyası book_clipart_4" style="position:absolute;left:0;text-align:left;margin-left:387pt;margin-top:12.5pt;width:117pt;height:117pt;z-index:251662336;visibility:visible">
            <v:imagedata r:id="rId9" o:title=""/>
            <w10:wrap type="square"/>
          </v:shape>
        </w:pict>
      </w:r>
      <w:r>
        <w:rPr>
          <w:noProof/>
        </w:rPr>
        <w:pict>
          <v:shape id="Resim 11" o:spid="_x0000_s1036" type="#_x0000_t75" alt="Kopyası cat_clipart_2" style="position:absolute;left:0;text-align:left;margin-left:252pt;margin-top:21.5pt;width:114.25pt;height:117pt;z-index:251661312;visibility:visible">
            <v:imagedata r:id="rId10" o:title=""/>
            <w10:wrap type="squar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7.85pt;margin-top:138.65pt;width:486pt;height:35.85pt;z-index:251663360" strokeweight=".25pt">
            <v:textbox style="mso-next-textbox:#_x0000_s1037">
              <w:txbxContent>
                <w:p w:rsidR="00662A6D" w:rsidRPr="00B441A4" w:rsidRDefault="00662A6D" w:rsidP="0026746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B441A4">
                    <w:rPr>
                      <w:sz w:val="32"/>
                      <w:szCs w:val="32"/>
                    </w:rPr>
                    <w:t xml:space="preserve">     …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nek          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B441A4">
                    <w:rPr>
                      <w:sz w:val="32"/>
                      <w:szCs w:val="32"/>
                    </w:rPr>
                    <w:t>…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.ğne  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>ked</w:t>
                  </w:r>
                  <w:r w:rsidRPr="00B441A4">
                    <w:rPr>
                      <w:sz w:val="32"/>
                      <w:szCs w:val="32"/>
                    </w:rPr>
                    <w:t>……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k</w:t>
                  </w:r>
                  <w:r w:rsidRPr="00B441A4">
                    <w:rPr>
                      <w:sz w:val="32"/>
                      <w:szCs w:val="32"/>
                    </w:rPr>
                    <w:t>…</w:t>
                  </w:r>
                  <w:r w:rsidRPr="00B441A4">
                    <w:rPr>
                      <w:rFonts w:ascii="Hand writing Mutlu" w:hAnsi="Hand writing Mutlu"/>
                      <w:sz w:val="32"/>
                      <w:szCs w:val="32"/>
                    </w:rPr>
                    <w:t>.tap</w:t>
                  </w:r>
                </w:p>
              </w:txbxContent>
            </v:textbox>
          </v:shape>
        </w:pict>
      </w:r>
    </w:p>
    <w:p w:rsidR="00662A6D" w:rsidRPr="0068158E" w:rsidRDefault="00662A6D">
      <w:pPr>
        <w:rPr>
          <w:rFonts w:ascii="Hand writing Mutlu" w:hAnsi="Hand writing Mutlu"/>
          <w:color w:val="C0C0C0"/>
        </w:rPr>
      </w:pPr>
    </w:p>
    <w:sectPr w:rsidR="00662A6D" w:rsidRPr="0068158E" w:rsidSect="002914C6">
      <w:footerReference w:type="default" r:id="rId11"/>
      <w:pgSz w:w="11906" w:h="16838"/>
      <w:pgMar w:top="539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6D" w:rsidRDefault="00662A6D" w:rsidP="00336F84">
      <w:pPr>
        <w:spacing w:after="0" w:line="240" w:lineRule="auto"/>
      </w:pPr>
      <w:r>
        <w:separator/>
      </w:r>
    </w:p>
  </w:endnote>
  <w:endnote w:type="continuationSeparator" w:id="0">
    <w:p w:rsidR="00662A6D" w:rsidRDefault="00662A6D" w:rsidP="0033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6D" w:rsidRPr="007F1922" w:rsidRDefault="00662A6D" w:rsidP="007F1922">
    <w:pPr>
      <w:pStyle w:val="Footer"/>
      <w:jc w:val="right"/>
      <w:rPr>
        <w:rFonts w:ascii="Comic Sans MS" w:hAnsi="Comic Sans MS"/>
        <w:b/>
        <w:color w:val="FF0000"/>
      </w:rPr>
    </w:pPr>
    <w:r>
      <w:t xml:space="preserve">                                                                 </w:t>
    </w:r>
    <w:r w:rsidRPr="007F1922">
      <w:rPr>
        <w:color w:val="FF0000"/>
      </w:rP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6D" w:rsidRDefault="00662A6D" w:rsidP="00336F84">
      <w:pPr>
        <w:spacing w:after="0" w:line="240" w:lineRule="auto"/>
      </w:pPr>
      <w:r>
        <w:separator/>
      </w:r>
    </w:p>
  </w:footnote>
  <w:footnote w:type="continuationSeparator" w:id="0">
    <w:p w:rsidR="00662A6D" w:rsidRDefault="00662A6D" w:rsidP="00336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46C"/>
    <w:rsid w:val="001C5B1A"/>
    <w:rsid w:val="0026746C"/>
    <w:rsid w:val="002914C6"/>
    <w:rsid w:val="00336F84"/>
    <w:rsid w:val="003D53FE"/>
    <w:rsid w:val="00470E51"/>
    <w:rsid w:val="00662A6D"/>
    <w:rsid w:val="0068158E"/>
    <w:rsid w:val="007F1922"/>
    <w:rsid w:val="00803381"/>
    <w:rsid w:val="008B5E41"/>
    <w:rsid w:val="00AC4476"/>
    <w:rsid w:val="00B441A4"/>
    <w:rsid w:val="00C553D9"/>
    <w:rsid w:val="00DF2D0A"/>
    <w:rsid w:val="00E9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F8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746C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746C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38</Words>
  <Characters>223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ismet</dc:creator>
  <cp:keywords/>
  <dc:description/>
  <cp:lastModifiedBy>EDANUR HANIM</cp:lastModifiedBy>
  <cp:revision>3</cp:revision>
  <dcterms:created xsi:type="dcterms:W3CDTF">2011-10-23T14:20:00Z</dcterms:created>
  <dcterms:modified xsi:type="dcterms:W3CDTF">2011-11-10T20:57:00Z</dcterms:modified>
</cp:coreProperties>
</file>