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79" w:rsidRPr="00FF4547" w:rsidRDefault="00AE3879">
      <w:pPr>
        <w:rPr>
          <w:b/>
        </w:rPr>
      </w:pPr>
      <w:r w:rsidRPr="00FF4547">
        <w:rPr>
          <w:b/>
        </w:rPr>
        <w:t>ADI-SOYADI:</w:t>
      </w:r>
      <w:r w:rsidRPr="00FF4547">
        <w:rPr>
          <w:b/>
        </w:rPr>
        <w:tab/>
      </w:r>
      <w:r w:rsidRPr="00FF4547">
        <w:rPr>
          <w:b/>
        </w:rPr>
        <w:tab/>
      </w:r>
      <w:r w:rsidRPr="00FF4547">
        <w:rPr>
          <w:b/>
        </w:rPr>
        <w:tab/>
      </w:r>
      <w:r w:rsidRPr="00FF4547">
        <w:rPr>
          <w:b/>
        </w:rPr>
        <w:tab/>
        <w:t xml:space="preserve"> SINIF: 9/………..ÖĞRENCİ NO:</w:t>
      </w:r>
    </w:p>
    <w:p w:rsidR="00AE3879" w:rsidRPr="00FF4547" w:rsidRDefault="00AE3879" w:rsidP="00981205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 cümleler de bırakılan boşluklara uygun olan sözcükleri yazınız.</w:t>
      </w:r>
      <w:r>
        <w:rPr>
          <w:rFonts w:ascii="Times New Roman" w:hAnsi="Times New Roman"/>
          <w:b/>
          <w:sz w:val="20"/>
          <w:szCs w:val="20"/>
        </w:rPr>
        <w:t>(2x5=10</w:t>
      </w:r>
      <w:r w:rsidRPr="00FF4547">
        <w:rPr>
          <w:rFonts w:ascii="Times New Roman" w:hAnsi="Times New Roman"/>
          <w:b/>
          <w:sz w:val="20"/>
          <w:szCs w:val="20"/>
        </w:rPr>
        <w:t>p)</w:t>
      </w:r>
    </w:p>
    <w:p w:rsidR="00AE3879" w:rsidRPr="00AD15B7" w:rsidRDefault="00AE3879" w:rsidP="00AD15B7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AD15B7">
        <w:rPr>
          <w:rFonts w:ascii="Times New Roman" w:hAnsi="Times New Roman"/>
          <w:b/>
          <w:sz w:val="20"/>
          <w:szCs w:val="20"/>
        </w:rPr>
        <w:t>Doğa olaylarından canlı varlıkla ilgili olanlar………………….. ,Maddenin yapısal özellikleriyle ilgili olanlar ………………….   ,maddenin yapısal olanların dışında kalan özellikler ve bunlar üzerinde gerçekleşen olaylar ise ……………………. Konusudur.</w:t>
      </w:r>
    </w:p>
    <w:p w:rsidR="00AE3879" w:rsidRPr="00FF4547" w:rsidRDefault="00AE3879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Pelin etrafındaki olayları duyu organları ile</w:t>
      </w:r>
      <w:r w:rsidRPr="00FF4547">
        <w:rPr>
          <w:rFonts w:ascii="Times New Roman" w:hAnsi="Times New Roman"/>
          <w:b/>
          <w:sz w:val="20"/>
          <w:szCs w:val="20"/>
        </w:rPr>
        <w:t xml:space="preserve"> gözlem yapıyor.</w:t>
      </w:r>
      <w:r>
        <w:rPr>
          <w:rFonts w:ascii="Times New Roman" w:hAnsi="Times New Roman"/>
          <w:b/>
          <w:sz w:val="20"/>
          <w:szCs w:val="20"/>
        </w:rPr>
        <w:t xml:space="preserve"> Bu tür gözlemlere ……………………</w:t>
      </w:r>
      <w:r w:rsidRPr="00FF4547">
        <w:rPr>
          <w:rFonts w:ascii="Times New Roman" w:hAnsi="Times New Roman"/>
          <w:b/>
          <w:sz w:val="20"/>
          <w:szCs w:val="20"/>
        </w:rPr>
        <w:t>gözlem denir.</w:t>
      </w:r>
    </w:p>
    <w:p w:rsidR="00AE3879" w:rsidRDefault="00AE3879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Sayı ve birimin yanında başlangıç noktası, doğrultu, ve yön verilmesi ile ancak anlaşılabilen büyüklüklere………………………………büyüklük denir.</w:t>
      </w:r>
    </w:p>
    <w:p w:rsidR="00AE3879" w:rsidRPr="00FF4547" w:rsidRDefault="00AE3879" w:rsidP="003E6853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E557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Aşağıdaki cümlelerin doğru olanlarının yanına  D , Yanlış olanlarının yanına Y  yazınız. </w:t>
      </w:r>
      <w:r>
        <w:rPr>
          <w:rFonts w:ascii="Times New Roman" w:hAnsi="Times New Roman"/>
          <w:b/>
          <w:sz w:val="20"/>
          <w:szCs w:val="20"/>
        </w:rPr>
        <w:t>(2x5=10</w:t>
      </w:r>
      <w:r w:rsidRPr="00FF4547">
        <w:rPr>
          <w:rFonts w:ascii="Times New Roman" w:hAnsi="Times New Roman"/>
          <w:b/>
          <w:sz w:val="20"/>
          <w:szCs w:val="20"/>
        </w:rPr>
        <w:t>)</w:t>
      </w:r>
    </w:p>
    <w:p w:rsidR="00AE3879" w:rsidRPr="00FF4547" w:rsidRDefault="00AE3879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Fizik diğer bilim dallarını yardımcı olur.</w:t>
      </w:r>
    </w:p>
    <w:p w:rsidR="00AE3879" w:rsidRPr="00FF4547" w:rsidRDefault="00AE3879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  )  Mekanik</w:t>
      </w:r>
      <w:r w:rsidRPr="00FF4547">
        <w:rPr>
          <w:rFonts w:ascii="Times New Roman" w:hAnsi="Times New Roman"/>
          <w:b/>
          <w:sz w:val="20"/>
          <w:szCs w:val="20"/>
        </w:rPr>
        <w:t xml:space="preserve"> ;kuvvet ve hareket ile bunlar arasında ilişkilerini inceler.</w:t>
      </w:r>
    </w:p>
    <w:p w:rsidR="00AE3879" w:rsidRPr="00FF4547" w:rsidRDefault="00AE3879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Fizik ilkelerine, kanunlara ve teorilere ulaşılırken bilimsel yöntemlerin kullanılır.</w:t>
      </w:r>
    </w:p>
    <w:p w:rsidR="00AE3879" w:rsidRPr="00FF4547" w:rsidRDefault="00AE3879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Belirlenen hipotezlerin ve teorilerin sınanma</w:t>
      </w:r>
      <w:r>
        <w:rPr>
          <w:rFonts w:ascii="Times New Roman" w:hAnsi="Times New Roman"/>
          <w:b/>
          <w:sz w:val="20"/>
          <w:szCs w:val="20"/>
        </w:rPr>
        <w:t>sı için tahminlerde  bulunulur</w:t>
      </w:r>
      <w:r w:rsidRPr="00FF4547">
        <w:rPr>
          <w:rFonts w:ascii="Times New Roman" w:hAnsi="Times New Roman"/>
          <w:b/>
          <w:sz w:val="20"/>
          <w:szCs w:val="20"/>
        </w:rPr>
        <w:t>.</w:t>
      </w:r>
    </w:p>
    <w:p w:rsidR="00AE3879" w:rsidRDefault="00AE3879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Doğrudan gözlenmeyen olgu ve olayların daha iyi anlaşılması için modellemeye gerek duyulmuştur.</w:t>
      </w:r>
    </w:p>
    <w:p w:rsidR="00AE3879" w:rsidRPr="00FF4547" w:rsidRDefault="00AE3879" w:rsidP="003E6853">
      <w:pPr>
        <w:pStyle w:val="ListParagraph"/>
        <w:ind w:left="750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472420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testlerin doğru cevabını işaretleyiniz.(2x10=20)</w:t>
      </w:r>
    </w:p>
    <w:p w:rsidR="00AE3879" w:rsidRPr="00FF4547" w:rsidRDefault="00AE3879" w:rsidP="00472420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Aşağıdakilerden hangisi NiCEL </w:t>
      </w:r>
      <w:r w:rsidRPr="00FF4547">
        <w:rPr>
          <w:rFonts w:ascii="Times New Roman" w:hAnsi="Times New Roman"/>
          <w:b/>
          <w:sz w:val="20"/>
          <w:szCs w:val="20"/>
        </w:rPr>
        <w:t>gözlemdir.</w:t>
      </w:r>
    </w:p>
    <w:p w:rsidR="00AE3879" w:rsidRPr="00FF4547" w:rsidRDefault="00AE3879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Ali havaya bakarak yağmur yağacağını söyledi</w:t>
      </w:r>
      <w:r w:rsidRPr="00FF4547">
        <w:rPr>
          <w:rFonts w:ascii="Times New Roman" w:hAnsi="Times New Roman"/>
          <w:b/>
          <w:sz w:val="20"/>
          <w:szCs w:val="20"/>
        </w:rPr>
        <w:t>.</w:t>
      </w:r>
    </w:p>
    <w:p w:rsidR="00AE3879" w:rsidRPr="00FF4547" w:rsidRDefault="00AE3879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Yunus   kapının yaklaşık  3m , olabileceğini  söyledi</w:t>
      </w:r>
      <w:r w:rsidRPr="00FF4547">
        <w:rPr>
          <w:rFonts w:ascii="Times New Roman" w:hAnsi="Times New Roman"/>
          <w:b/>
          <w:sz w:val="20"/>
          <w:szCs w:val="20"/>
        </w:rPr>
        <w:t>.</w:t>
      </w:r>
    </w:p>
    <w:p w:rsidR="00AE3879" w:rsidRPr="00FF4547" w:rsidRDefault="00AE3879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Sinem arkadaşının alnına dokunarak ateşi olduğunu söyledi.</w:t>
      </w:r>
      <w:r w:rsidRPr="00FF4547">
        <w:rPr>
          <w:rFonts w:ascii="Times New Roman" w:hAnsi="Times New Roman"/>
          <w:b/>
          <w:sz w:val="20"/>
          <w:szCs w:val="20"/>
        </w:rPr>
        <w:t>.</w:t>
      </w:r>
    </w:p>
    <w:p w:rsidR="00AE3879" w:rsidRPr="00FF4547" w:rsidRDefault="00AE3879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Bakkal amca 2 kilo şeker ve 3kilo pirinci tartarak verdi </w:t>
      </w:r>
      <w:r w:rsidRPr="00FF4547">
        <w:rPr>
          <w:rFonts w:ascii="Times New Roman" w:hAnsi="Times New Roman"/>
          <w:b/>
          <w:sz w:val="20"/>
          <w:szCs w:val="20"/>
        </w:rPr>
        <w:t>.</w:t>
      </w:r>
    </w:p>
    <w:p w:rsidR="00AE3879" w:rsidRDefault="00AE3879" w:rsidP="004907A4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Aşağıdakilerden hangisi skaler büyüklük değildir.</w:t>
      </w:r>
    </w:p>
    <w:p w:rsidR="00AE3879" w:rsidRDefault="00AE3879" w:rsidP="004907A4">
      <w:pPr>
        <w:pStyle w:val="ListParagraph"/>
        <w:ind w:left="851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Pr="00A5273F">
        <w:rPr>
          <w:b/>
          <w:sz w:val="20"/>
          <w:szCs w:val="20"/>
        </w:rPr>
        <w:t xml:space="preserve">Zaman      b) kütle      </w:t>
      </w:r>
      <w:r>
        <w:rPr>
          <w:b/>
          <w:sz w:val="20"/>
          <w:szCs w:val="20"/>
        </w:rPr>
        <w:t xml:space="preserve"> c)ivme  </w:t>
      </w:r>
      <w:r w:rsidRPr="00A5273F">
        <w:rPr>
          <w:b/>
          <w:sz w:val="20"/>
          <w:szCs w:val="20"/>
        </w:rPr>
        <w:t xml:space="preserve">  c) ışık şiddeti      </w:t>
      </w:r>
    </w:p>
    <w:p w:rsidR="00AE3879" w:rsidRDefault="00AE3879" w:rsidP="004907A4">
      <w:pPr>
        <w:pStyle w:val="ListParagraph"/>
        <w:ind w:left="851"/>
        <w:rPr>
          <w:b/>
          <w:sz w:val="20"/>
          <w:szCs w:val="20"/>
        </w:rPr>
      </w:pPr>
    </w:p>
    <w:p w:rsidR="00AE3879" w:rsidRPr="00A5273F" w:rsidRDefault="00AE3879" w:rsidP="004907A4">
      <w:pPr>
        <w:pStyle w:val="ListParagraph"/>
        <w:numPr>
          <w:ilvl w:val="0"/>
          <w:numId w:val="4"/>
        </w:numPr>
        <w:ind w:left="851" w:hanging="425"/>
        <w:rPr>
          <w:b/>
          <w:sz w:val="20"/>
          <w:szCs w:val="20"/>
        </w:rPr>
      </w:pPr>
      <w:r w:rsidRPr="00A5273F">
        <w:rPr>
          <w:b/>
          <w:sz w:val="20"/>
          <w:szCs w:val="20"/>
        </w:rPr>
        <w:t xml:space="preserve"> Aşağıdakilerden hangisi türetilmiş büyüklüktür.</w:t>
      </w:r>
    </w:p>
    <w:p w:rsidR="00AE3879" w:rsidRDefault="00AE3879" w:rsidP="00A5273F">
      <w:pPr>
        <w:pStyle w:val="ListParagraph"/>
        <w:numPr>
          <w:ilvl w:val="0"/>
          <w:numId w:val="27"/>
        </w:numPr>
        <w:ind w:left="1276" w:hanging="425"/>
        <w:rPr>
          <w:b/>
          <w:sz w:val="20"/>
          <w:szCs w:val="20"/>
        </w:rPr>
      </w:pPr>
      <w:r w:rsidRPr="00C34AD1">
        <w:rPr>
          <w:b/>
          <w:sz w:val="20"/>
          <w:szCs w:val="20"/>
        </w:rPr>
        <w:t xml:space="preserve">Zaman      </w:t>
      </w:r>
      <w:r>
        <w:rPr>
          <w:b/>
          <w:sz w:val="20"/>
          <w:szCs w:val="20"/>
        </w:rPr>
        <w:t>b</w:t>
      </w:r>
      <w:r w:rsidRPr="00C34AD1">
        <w:rPr>
          <w:b/>
          <w:sz w:val="20"/>
          <w:szCs w:val="20"/>
        </w:rPr>
        <w:t xml:space="preserve">) ışık şiddeti     </w:t>
      </w:r>
      <w:r>
        <w:rPr>
          <w:b/>
          <w:sz w:val="20"/>
          <w:szCs w:val="20"/>
        </w:rPr>
        <w:t>c</w:t>
      </w:r>
      <w:r w:rsidRPr="00C34AD1">
        <w:rPr>
          <w:b/>
          <w:sz w:val="20"/>
          <w:szCs w:val="20"/>
        </w:rPr>
        <w:t>) kütle          d) ağırlık</w:t>
      </w:r>
    </w:p>
    <w:p w:rsidR="00AE3879" w:rsidRDefault="00AE3879" w:rsidP="004907A4">
      <w:pPr>
        <w:pStyle w:val="ListParagraph"/>
        <w:ind w:left="1276"/>
        <w:rPr>
          <w:b/>
          <w:sz w:val="20"/>
          <w:szCs w:val="20"/>
        </w:rPr>
      </w:pPr>
    </w:p>
    <w:p w:rsidR="00AE3879" w:rsidRDefault="00AE3879" w:rsidP="004907A4">
      <w:pPr>
        <w:pStyle w:val="ListParagraph"/>
        <w:numPr>
          <w:ilvl w:val="0"/>
          <w:numId w:val="4"/>
        </w:numPr>
        <w:ind w:left="709" w:hanging="283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l-Hipotez kurma              ll-Gözlem ve araştırma         lll-Deney yapma      lV-deney tasarlama            </w:t>
      </w:r>
    </w:p>
    <w:p w:rsidR="00AE3879" w:rsidRPr="00C34AD1" w:rsidRDefault="00AE3879" w:rsidP="00A5273F">
      <w:pPr>
        <w:pStyle w:val="ListParagraph"/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V- deney sonuçlarını değerlendirme</w:t>
      </w:r>
    </w:p>
    <w:p w:rsidR="00AE3879" w:rsidRDefault="00AE3879" w:rsidP="00A5273F">
      <w:pPr>
        <w:pStyle w:val="ListParagraph"/>
        <w:ind w:left="1080" w:hanging="513"/>
        <w:rPr>
          <w:b/>
          <w:sz w:val="20"/>
          <w:szCs w:val="20"/>
        </w:rPr>
      </w:pPr>
      <w:r>
        <w:rPr>
          <w:b/>
          <w:sz w:val="20"/>
          <w:szCs w:val="20"/>
        </w:rPr>
        <w:t>Yukarıdaki bilimsel aşama sıralaması hangi şıkta doğru olarak sıralanmıştır.</w:t>
      </w:r>
    </w:p>
    <w:p w:rsidR="00AE3879" w:rsidRDefault="00AE3879" w:rsidP="00A5273F">
      <w:pPr>
        <w:pStyle w:val="ListParagraph"/>
        <w:numPr>
          <w:ilvl w:val="0"/>
          <w:numId w:val="2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l-ll-lll-lV-V              b) ll-l-lV-lll-V            c) V-ll-l-lll-lV              d) ll-lll-lV-V-l</w:t>
      </w:r>
    </w:p>
    <w:p w:rsidR="00AE3879" w:rsidRDefault="00AE3879" w:rsidP="004907A4">
      <w:pPr>
        <w:pStyle w:val="ListParagraph"/>
        <w:ind w:left="927"/>
        <w:rPr>
          <w:b/>
          <w:sz w:val="20"/>
          <w:szCs w:val="20"/>
        </w:rPr>
      </w:pPr>
    </w:p>
    <w:p w:rsidR="00AE3879" w:rsidRPr="00FF4547" w:rsidRDefault="00AE3879" w:rsidP="009924D2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birim çevirmelerden hangisi yanlıştır?</w:t>
      </w:r>
    </w:p>
    <w:p w:rsidR="00AE3879" w:rsidRDefault="00AE3879" w:rsidP="009924D2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0,5m=500cm     </w:t>
      </w:r>
      <w:r>
        <w:rPr>
          <w:rFonts w:ascii="Times New Roman" w:hAnsi="Times New Roman"/>
          <w:b/>
          <w:sz w:val="20"/>
          <w:szCs w:val="20"/>
        </w:rPr>
        <w:t xml:space="preserve">     b)  2t=2000kğ      c) 1KA= 2000</w:t>
      </w:r>
      <w:r w:rsidRPr="00FF4547">
        <w:rPr>
          <w:rFonts w:ascii="Times New Roman" w:hAnsi="Times New Roman"/>
          <w:b/>
          <w:sz w:val="20"/>
          <w:szCs w:val="20"/>
        </w:rPr>
        <w:t>A    d)0,5kğ=500g</w:t>
      </w:r>
    </w:p>
    <w:p w:rsidR="00AE3879" w:rsidRPr="00FF4547" w:rsidRDefault="00AE3879" w:rsidP="004907A4">
      <w:pPr>
        <w:pStyle w:val="ListParagraph"/>
        <w:ind w:left="1080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647C3D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Fiziğin günlük yaşamdaki uygulamalarına örnek olarak,</w:t>
      </w:r>
    </w:p>
    <w:p w:rsidR="00AE3879" w:rsidRPr="00FF4547" w:rsidRDefault="00AE3879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l-Kayıkların denizde yüzmeleri      ll- nükleer santrallerinden elektrik  elde edilmesi</w:t>
      </w:r>
    </w:p>
    <w:p w:rsidR="00AE3879" w:rsidRPr="00FF4547" w:rsidRDefault="00AE3879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lll-ağaçların büyümesi            lV- evdeki elektrik aletlerin çalışması</w:t>
      </w:r>
    </w:p>
    <w:p w:rsidR="00AE3879" w:rsidRPr="00FF4547" w:rsidRDefault="00AE3879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Yukarıdakilerden hangileri fizikle ilgilidir.</w:t>
      </w:r>
    </w:p>
    <w:p w:rsidR="00AE3879" w:rsidRDefault="00AE3879" w:rsidP="00382676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Yalnız  l   b) yalnız ll      c) yalnız lll     d) l- ll- lll      e) l-ll-lV</w:t>
      </w:r>
    </w:p>
    <w:p w:rsidR="00AE3879" w:rsidRPr="00FF4547" w:rsidRDefault="00AE3879" w:rsidP="004907A4">
      <w:pPr>
        <w:pStyle w:val="ListParagraph"/>
        <w:ind w:left="1080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382676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 verilen eşleştirmelerden hangisi ynlıştır?</w:t>
      </w:r>
    </w:p>
    <w:p w:rsidR="00AE3879" w:rsidRDefault="00AE3879" w:rsidP="00382676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Sıcaklık – C</w:t>
      </w:r>
      <w:r w:rsidRPr="00FF4547">
        <w:rPr>
          <w:rFonts w:ascii="Times New Roman" w:hAnsi="Times New Roman"/>
          <w:b/>
          <w:sz w:val="20"/>
          <w:szCs w:val="20"/>
        </w:rPr>
        <w:t xml:space="preserve">         b)  za</w:t>
      </w:r>
      <w:r>
        <w:rPr>
          <w:rFonts w:ascii="Times New Roman" w:hAnsi="Times New Roman"/>
          <w:b/>
          <w:sz w:val="20"/>
          <w:szCs w:val="20"/>
        </w:rPr>
        <w:t>man- Sn         C)  kütle – Kg    d) uzunluk – F</w:t>
      </w:r>
      <w:r w:rsidRPr="00FF4547">
        <w:rPr>
          <w:rFonts w:ascii="Times New Roman" w:hAnsi="Times New Roman"/>
          <w:b/>
          <w:sz w:val="20"/>
          <w:szCs w:val="20"/>
        </w:rPr>
        <w:t xml:space="preserve">    e) kuvvet-newton</w:t>
      </w:r>
    </w:p>
    <w:p w:rsidR="00AE3879" w:rsidRPr="00FF4547" w:rsidRDefault="00AE3879" w:rsidP="00382676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583DE0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l-Kontrollü deney  ll- hipotez    lll-gözlem    lV-sonuçları değerlendirme    V-problem</w:t>
      </w:r>
    </w:p>
    <w:p w:rsidR="00AE3879" w:rsidRPr="00FF4547" w:rsidRDefault="00AE3879" w:rsidP="00583DE0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Yukarıdaki verilen bilimsel çalışmalarını doğru sıralarsak aşağıdakilerden hangisi gibi olur?</w:t>
      </w:r>
    </w:p>
    <w:p w:rsidR="00AE3879" w:rsidRDefault="00AE3879" w:rsidP="00583DE0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V-lll- ll-l-lV    b) V-l-lll-ll-lV    c) l-ll-lll-lV-V    d) ll-l-lll-V-lV   e) lll-l-ll-lV-V</w:t>
      </w:r>
    </w:p>
    <w:p w:rsidR="00AE3879" w:rsidRPr="00A21AED" w:rsidRDefault="00AE3879" w:rsidP="00A21AED">
      <w:pPr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9F01A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Aşağıdakilerden hangisi nitel gözleme örnek değildir?</w:t>
      </w:r>
    </w:p>
    <w:p w:rsidR="00AE3879" w:rsidRPr="00FF4547" w:rsidRDefault="00AE3879" w:rsidP="009F01A7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Kırmızı,mavi ,gök kuşağı renklerindendir.            b)  Ağaçların yaprakları yeşil renktedir.</w:t>
      </w:r>
    </w:p>
    <w:p w:rsidR="00AE3879" w:rsidRPr="004907A4" w:rsidRDefault="00AE3879" w:rsidP="004907A4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07A4">
        <w:rPr>
          <w:rFonts w:ascii="Times New Roman" w:hAnsi="Times New Roman"/>
          <w:b/>
          <w:sz w:val="20"/>
          <w:szCs w:val="20"/>
        </w:rPr>
        <w:t xml:space="preserve">  yağmur her an yağar.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d)  </w:t>
      </w:r>
      <w:r w:rsidRPr="004907A4">
        <w:rPr>
          <w:rFonts w:ascii="Times New Roman" w:hAnsi="Times New Roman"/>
          <w:b/>
          <w:sz w:val="20"/>
          <w:szCs w:val="20"/>
        </w:rPr>
        <w:t xml:space="preserve">Ben  boyumu 1,70m olarak ölçüldüm.                   </w:t>
      </w:r>
    </w:p>
    <w:p w:rsidR="00AE3879" w:rsidRPr="00FF4547" w:rsidRDefault="00AE3879" w:rsidP="004907A4">
      <w:pPr>
        <w:tabs>
          <w:tab w:val="left" w:pos="900"/>
        </w:tabs>
        <w:spacing w:after="0" w:line="240" w:lineRule="auto"/>
        <w:ind w:left="1095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</w:t>
      </w:r>
    </w:p>
    <w:p w:rsidR="00AE3879" w:rsidRPr="00FF4547" w:rsidRDefault="00AE3879" w:rsidP="009F01A7">
      <w:pPr>
        <w:ind w:left="360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AB37C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“Bütün kediler köpekten korkar” hipotezini kuran araştırmacı,bunu kanıtlamak için .Bu bilim adamının yapacağı ilk iş aşağıdakilerden hangisidir.</w:t>
      </w:r>
    </w:p>
    <w:p w:rsidR="00AE3879" w:rsidRPr="00FF4547" w:rsidRDefault="00AE3879" w:rsidP="00905FAC">
      <w:pPr>
        <w:ind w:firstLine="708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a) Hipotezini değiştirmek                                b) Kontrollü deney</w:t>
      </w:r>
      <w:r>
        <w:rPr>
          <w:rFonts w:ascii="Times New Roman" w:hAnsi="Times New Roman"/>
          <w:b/>
          <w:sz w:val="20"/>
          <w:szCs w:val="20"/>
        </w:rPr>
        <w:t xml:space="preserve"> tasarlamak</w:t>
      </w:r>
      <w:r w:rsidRPr="00FF4547">
        <w:rPr>
          <w:rFonts w:ascii="Times New Roman" w:hAnsi="Times New Roman"/>
          <w:b/>
          <w:sz w:val="20"/>
          <w:szCs w:val="20"/>
        </w:rPr>
        <w:t xml:space="preserve">     </w:t>
      </w:r>
    </w:p>
    <w:p w:rsidR="00AE3879" w:rsidRPr="00FF4547" w:rsidRDefault="00AE3879" w:rsidP="00132F0A">
      <w:pPr>
        <w:ind w:firstLine="708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c) Yeni kanıtlar aramak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FF4547">
        <w:rPr>
          <w:rFonts w:ascii="Times New Roman" w:hAnsi="Times New Roman"/>
          <w:b/>
          <w:sz w:val="20"/>
          <w:szCs w:val="20"/>
        </w:rPr>
        <w:t xml:space="preserve"> d) Nicel gözlem yapmak</w:t>
      </w:r>
    </w:p>
    <w:p w:rsidR="00AE3879" w:rsidRPr="00FF4547" w:rsidRDefault="00AE3879" w:rsidP="00E80152">
      <w:pPr>
        <w:pStyle w:val="ListParagraph"/>
        <w:numPr>
          <w:ilvl w:val="0"/>
          <w:numId w:val="1"/>
        </w:numPr>
        <w:ind w:left="284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Aşağıdaki soruları cevaplayınız .  </w:t>
      </w:r>
      <w:r>
        <w:rPr>
          <w:rFonts w:ascii="Times New Roman" w:hAnsi="Times New Roman"/>
          <w:b/>
          <w:sz w:val="20"/>
          <w:szCs w:val="20"/>
        </w:rPr>
        <w:t>( 8x4=32p)</w:t>
      </w:r>
    </w:p>
    <w:p w:rsidR="00AE3879" w:rsidRPr="00FF4547" w:rsidRDefault="00AE3879" w:rsidP="00A60693">
      <w:pPr>
        <w:pStyle w:val="ListParagraph"/>
        <w:numPr>
          <w:ilvl w:val="0"/>
          <w:numId w:val="23"/>
        </w:numPr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E801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8kg+3 hg+ 5 dag+5</w:t>
      </w:r>
      <w:r w:rsidRPr="00FF4547">
        <w:rPr>
          <w:rFonts w:ascii="Times New Roman" w:hAnsi="Times New Roman"/>
          <w:b/>
          <w:sz w:val="20"/>
          <w:szCs w:val="20"/>
        </w:rPr>
        <w:t>g =  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 xml:space="preserve">…dg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FF4547">
        <w:rPr>
          <w:rFonts w:ascii="Times New Roman" w:hAnsi="Times New Roman"/>
          <w:b/>
          <w:sz w:val="20"/>
          <w:szCs w:val="20"/>
        </w:rPr>
        <w:t>e)    3km+5hm+7dam=…………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>…….m</w:t>
      </w:r>
    </w:p>
    <w:p w:rsidR="00AE3879" w:rsidRPr="00FF4547" w:rsidRDefault="00AE3879" w:rsidP="00E80152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100000 n</w:t>
      </w:r>
      <w:r w:rsidRPr="00FF4547">
        <w:rPr>
          <w:rFonts w:ascii="Times New Roman" w:hAnsi="Times New Roman"/>
          <w:b/>
          <w:sz w:val="20"/>
          <w:szCs w:val="20"/>
        </w:rPr>
        <w:t xml:space="preserve">A  =  </w:t>
      </w:r>
      <w:r>
        <w:rPr>
          <w:rFonts w:ascii="Times New Roman" w:hAnsi="Times New Roman"/>
          <w:b/>
          <w:sz w:val="20"/>
          <w:szCs w:val="20"/>
        </w:rPr>
        <w:t xml:space="preserve">………………  ..mA   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f)      0,</w:t>
      </w:r>
      <w:r>
        <w:rPr>
          <w:rFonts w:ascii="Times New Roman" w:hAnsi="Times New Roman"/>
          <w:b/>
          <w:sz w:val="20"/>
          <w:szCs w:val="20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>0005</w:t>
      </w:r>
      <w:r>
        <w:rPr>
          <w:rFonts w:ascii="Times New Roman" w:hAnsi="Times New Roman"/>
          <w:b/>
          <w:sz w:val="20"/>
          <w:szCs w:val="20"/>
        </w:rPr>
        <w:t xml:space="preserve"> M</w:t>
      </w:r>
      <w:r w:rsidRPr="00FF4547">
        <w:rPr>
          <w:rFonts w:ascii="Times New Roman" w:hAnsi="Times New Roman"/>
          <w:b/>
          <w:sz w:val="20"/>
          <w:szCs w:val="20"/>
        </w:rPr>
        <w:t>A=…………</w:t>
      </w:r>
      <w:r>
        <w:rPr>
          <w:rFonts w:ascii="Times New Roman" w:hAnsi="Times New Roman"/>
          <w:b/>
          <w:sz w:val="20"/>
          <w:szCs w:val="20"/>
        </w:rPr>
        <w:t xml:space="preserve">      …….. A</w:t>
      </w:r>
      <w:r w:rsidRPr="00FF4547">
        <w:rPr>
          <w:rFonts w:ascii="Times New Roman" w:hAnsi="Times New Roman"/>
          <w:b/>
          <w:sz w:val="20"/>
          <w:szCs w:val="20"/>
        </w:rPr>
        <w:t xml:space="preserve">      </w:t>
      </w:r>
    </w:p>
    <w:p w:rsidR="00AE3879" w:rsidRPr="00FF4547" w:rsidRDefault="00AE3879" w:rsidP="00E801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FF4547">
        <w:rPr>
          <w:rFonts w:ascii="Times New Roman" w:hAnsi="Times New Roman"/>
          <w:b/>
          <w:sz w:val="20"/>
          <w:szCs w:val="20"/>
        </w:rPr>
        <w:t>.10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5</w:t>
      </w:r>
      <w:r>
        <w:rPr>
          <w:rFonts w:ascii="Times New Roman" w:hAnsi="Times New Roman"/>
          <w:b/>
          <w:sz w:val="20"/>
          <w:szCs w:val="20"/>
        </w:rPr>
        <w:t xml:space="preserve">  cm</w:t>
      </w:r>
      <w:r w:rsidRPr="00FF4547">
        <w:rPr>
          <w:rFonts w:ascii="Times New Roman" w:hAnsi="Times New Roman"/>
          <w:b/>
          <w:sz w:val="20"/>
          <w:szCs w:val="20"/>
        </w:rPr>
        <w:t>=……….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Pr="00FF4547">
        <w:rPr>
          <w:rFonts w:ascii="Times New Roman" w:hAnsi="Times New Roman"/>
          <w:b/>
          <w:sz w:val="20"/>
          <w:szCs w:val="20"/>
        </w:rPr>
        <w:t xml:space="preserve">.km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g)     7. 10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-2</w:t>
      </w:r>
      <w:r w:rsidRPr="00FF4547">
        <w:rPr>
          <w:rFonts w:ascii="Times New Roman" w:hAnsi="Times New Roman"/>
          <w:b/>
          <w:sz w:val="20"/>
          <w:szCs w:val="20"/>
        </w:rPr>
        <w:t xml:space="preserve"> m=         ……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…..cm dir </w:t>
      </w:r>
    </w:p>
    <w:p w:rsidR="00AE3879" w:rsidRDefault="00AE3879" w:rsidP="00905FAC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327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>c   =………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>..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 xml:space="preserve">K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h)     </w:t>
      </w:r>
      <w:r>
        <w:rPr>
          <w:rFonts w:ascii="Times New Roman" w:hAnsi="Times New Roman"/>
          <w:b/>
          <w:sz w:val="20"/>
          <w:szCs w:val="20"/>
        </w:rPr>
        <w:t>700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>K =          …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FF4547">
        <w:rPr>
          <w:rFonts w:ascii="Times New Roman" w:hAnsi="Times New Roman"/>
          <w:b/>
          <w:sz w:val="20"/>
          <w:szCs w:val="20"/>
        </w:rPr>
        <w:t>………..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>
        <w:rPr>
          <w:rFonts w:ascii="Times New Roman" w:hAnsi="Times New Roman"/>
          <w:b/>
          <w:sz w:val="20"/>
          <w:szCs w:val="20"/>
        </w:rPr>
        <w:t>C</w:t>
      </w:r>
      <w:r w:rsidRPr="00FF4547">
        <w:rPr>
          <w:rFonts w:ascii="Times New Roman" w:hAnsi="Times New Roman"/>
          <w:b/>
          <w:sz w:val="20"/>
          <w:szCs w:val="20"/>
        </w:rPr>
        <w:t xml:space="preserve">   </w:t>
      </w:r>
    </w:p>
    <w:p w:rsidR="00AE3879" w:rsidRPr="00FF4547" w:rsidRDefault="00AE3879" w:rsidP="004907A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AE3879" w:rsidRPr="00D83E44" w:rsidRDefault="00AE3879" w:rsidP="00D83E44">
      <w:pPr>
        <w:pStyle w:val="ListParagraph"/>
        <w:rPr>
          <w:sz w:val="18"/>
        </w:rPr>
      </w:pPr>
    </w:p>
    <w:p w:rsidR="00AE3879" w:rsidRPr="00A001A1" w:rsidRDefault="00AE3879" w:rsidP="00A001A1">
      <w:pPr>
        <w:pStyle w:val="ListParagraph"/>
        <w:numPr>
          <w:ilvl w:val="0"/>
          <w:numId w:val="23"/>
        </w:numPr>
        <w:rPr>
          <w:b/>
        </w:rPr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6" type="#_x0000_t127" style="position:absolute;left:0;text-align:left;margin-left:340.1pt;margin-top:11.2pt;width:7.15pt;height:13.2pt;z-index:251672064" fillcolor="#666" strokeweight="1pt">
            <v:fill color2="black" focus="50%" type="gradient"/>
            <v:shadow on="t" type="perspective" color="#7f7f7f" offset="1pt" offset2="-3pt"/>
          </v:shape>
        </w:pict>
      </w:r>
      <w:r w:rsidRPr="00E41EE1">
        <w:rPr>
          <w:b/>
        </w:rPr>
        <w:t>Şekildeki</w:t>
      </w:r>
      <w:r>
        <w:rPr>
          <w:b/>
        </w:rPr>
        <w:t xml:space="preserve"> eşit kollu terazide  kütlesi  </w:t>
      </w:r>
      <w:smartTag w:uri="urn:schemas-microsoft-com:office:smarttags" w:element="metricconverter">
        <w:smartTagPr>
          <w:attr w:name="ProductID" w:val="50 g"/>
        </w:smartTagPr>
        <w:r>
          <w:rPr>
            <w:b/>
          </w:rPr>
          <w:t>50 g</w:t>
        </w:r>
      </w:smartTag>
      <w:r>
        <w:rPr>
          <w:b/>
        </w:rPr>
        <w:t xml:space="preserve">  olan  binici  4</w:t>
      </w:r>
      <w:r w:rsidRPr="00E41EE1">
        <w:rPr>
          <w:b/>
        </w:rPr>
        <w:t xml:space="preserve">.bölmeye konulunca denge sağlanmıştır. Buna göre;  </w:t>
      </w:r>
      <w:r>
        <w:rPr>
          <w:noProof/>
          <w:lang w:eastAsia="tr-TR"/>
        </w:rPr>
        <w:pict>
          <v:rect id="_x0000_s1027" style="position:absolute;left:0;text-align:left;margin-left:248.25pt;margin-top:24.4pt;width:138.75pt;height:7.15pt;z-index:251641344;mso-position-horizontal-relative:text;mso-position-vertical-relative:text">
            <v:textbox style="mso-next-textbox:#_x0000_s1027">
              <w:txbxContent>
                <w:p w:rsidR="00AE3879" w:rsidRDefault="00AE3879" w:rsidP="00F939D7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52.5pt;margin-top:24.4pt;width:0;height:7.15pt;z-index:25166592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347.25pt;margin-top:24.4pt;width:.05pt;height:7.15pt;flip:y;z-index:2516648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339pt;margin-top:24.4pt;width:0;height:7.15pt;z-index:25166387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1" type="#_x0000_t32" style="position:absolute;left:0;text-align:left;margin-left:331.5pt;margin-top:24.4pt;width:0;height:7.15pt;z-index:25166284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325.5pt;margin-top:24.4pt;width:.75pt;height:7.15pt;flip:x;z-index:25166182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361.85pt;margin-top:24.4pt;width:0;height:7.15pt;z-index:2516669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369pt;margin-top:24.4pt;width:0;height:7.15pt;z-index:2516679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376.15pt;margin-top:24.4pt;width:0;height:7.15pt;z-index:25166899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381pt;margin-top:24.4pt;width:0;height:7.15pt;z-index:2516710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7" type="#_x0000_t32" style="position:absolute;left:0;text-align:left;margin-left:369pt;margin-top:24.4pt;width:0;height:0;z-index:251670016;mso-position-horizontal-relative:text;mso-position-vertical-relative:text" o:connectortype="straight"/>
        </w:pict>
      </w:r>
      <w:r>
        <w:rPr>
          <w:b/>
        </w:rPr>
        <w:t xml:space="preserve">Her bir X </w:t>
      </w:r>
      <w:r w:rsidRPr="00A001A1">
        <w:rPr>
          <w:b/>
        </w:rPr>
        <w:t>cisminin kütlesi kaç gram dır ?</w:t>
      </w:r>
      <w:r w:rsidRPr="00D83E44">
        <w:t xml:space="preserve">  </w:t>
      </w:r>
      <w:r>
        <w:t>(10p)</w:t>
      </w:r>
      <w:r w:rsidRPr="00D83E44">
        <w:t xml:space="preserve">              </w:t>
      </w:r>
      <w:r>
        <w:t xml:space="preserve">                                                             10</w:t>
      </w:r>
    </w:p>
    <w:p w:rsidR="00AE3879" w:rsidRPr="00A001A1" w:rsidRDefault="00AE3879" w:rsidP="00D83E44">
      <w:pPr>
        <w:pStyle w:val="ListParagraph"/>
        <w:rPr>
          <w:b/>
        </w:rPr>
      </w:pPr>
      <w:r>
        <w:rPr>
          <w:noProof/>
          <w:lang w:eastAsia="tr-TR"/>
        </w:rPr>
        <w:pict>
          <v:shape id="_x0000_s1038" type="#_x0000_t32" style="position:absolute;left:0;text-align:left;margin-left:219.75pt;margin-top:.7pt;width:28.5pt;height:59.75pt;flip:x;z-index:251645440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248.25pt;margin-top:.7pt;width:36pt;height:59.75pt;z-index:251646464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387pt;margin-top:.7pt;width:30pt;height:59.75pt;z-index:251648512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352.5pt;margin-top:.7pt;width:34.5pt;height:59.75pt;flip:x;z-index:251647488" o:connectortype="straight"/>
        </w:pict>
      </w:r>
      <w:r>
        <w:rPr>
          <w:noProof/>
          <w:lang w:eastAsia="tr-TR"/>
        </w:rPr>
        <w:pict>
          <v:rect id="_x0000_s1042" style="position:absolute;left:0;text-align:left;margin-left:318.35pt;margin-top:.7pt;width:7.15pt;height:78.35pt;z-index:251642368"/>
        </w:pict>
      </w:r>
      <w:r w:rsidRPr="00D83E44">
        <w:t xml:space="preserve">     </w:t>
      </w:r>
      <w:r>
        <w:t xml:space="preserve">                                                                                                                      4</w:t>
      </w:r>
      <w:r w:rsidRPr="00A001A1">
        <w:rPr>
          <w:b/>
          <w:sz w:val="16"/>
          <w:szCs w:val="16"/>
        </w:rPr>
        <w:t>.</w:t>
      </w:r>
      <w:r w:rsidRPr="00A001A1">
        <w:rPr>
          <w:b/>
        </w:rPr>
        <w:t xml:space="preserve">              </w:t>
      </w:r>
    </w:p>
    <w:p w:rsidR="00AE3879" w:rsidRDefault="00AE3879" w:rsidP="00D83E44">
      <w:pPr>
        <w:pStyle w:val="ListParagraph"/>
      </w:pP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3" type="#_x0000_t123" style="position:absolute;left:0;text-align:left;margin-left:231pt;margin-top:15pt;width:22.5pt;height:19.5pt;z-index:251673088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44" type="#_x0000_t32" style="position:absolute;left:0;text-align:left;margin-left:384.75pt;margin-top:8.65pt;width:40.5pt;height:20.6pt;flip:y;z-index:251658752" o:connectortype="straight">
            <v:stroke endarrow="block"/>
          </v:shape>
        </w:pict>
      </w:r>
      <w:r>
        <w:t xml:space="preserve">                                                                                                                                                             100g</w:t>
      </w:r>
    </w:p>
    <w:p w:rsidR="00AE3879" w:rsidRDefault="00AE3879" w:rsidP="00D83E44">
      <w:pPr>
        <w:pStyle w:val="ListParagraph"/>
      </w:pPr>
      <w:r>
        <w:rPr>
          <w:noProof/>
          <w:lang w:eastAsia="tr-TR"/>
        </w:rPr>
        <w:pict>
          <v:shape id="_x0000_s1045" type="#_x0000_t123" style="position:absolute;left:0;text-align:left;margin-left:253.5pt;margin-top:-.4pt;width:22.5pt;height:19.5pt;z-index:251674112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6" type="#_x0000_t22" style="position:absolute;left:0;text-align:left;margin-left:361.85pt;margin-top:13.8pt;width:7.15pt;height:17.25pt;z-index:251654656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47" type="#_x0000_t22" style="position:absolute;left:0;text-align:left;margin-left:394.5pt;margin-top:13.8pt;width:9.75pt;height:15.75pt;z-index:251652608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48" type="#_x0000_t22" style="position:absolute;left:0;text-align:left;margin-left:377.25pt;margin-top:13.8pt;width:9.75pt;height:15.75pt;z-index:251651584" fillcolor="#666" strokeweight="1pt">
            <v:fill color2="black" focus="50%" type="gradient"/>
            <v:shadow on="t" type="perspective" color="#7f7f7f" offset="1pt" offset2="-3pt"/>
          </v:shape>
        </w:pict>
      </w:r>
    </w:p>
    <w:p w:rsidR="00AE3879" w:rsidRDefault="00AE3879" w:rsidP="00D83E44">
      <w:pPr>
        <w:pStyle w:val="ListParagraph"/>
      </w:pPr>
      <w:r>
        <w:rPr>
          <w:noProof/>
          <w:lang w:eastAsia="tr-TR"/>
        </w:rPr>
        <w:pict>
          <v:shape id="_x0000_s1049" type="#_x0000_t32" style="position:absolute;left:0;text-align:left;margin-left:342.75pt;margin-top:14.1pt;width:19.1pt;height:16.9pt;flip:x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404.25pt;margin-top:7.4pt;width:35.25pt;height:19.85pt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22" style="position:absolute;left:0;text-align:left;margin-left:369pt;margin-top:3.65pt;width:7.15pt;height:17.25pt;z-index:251655680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52" type="#_x0000_t22" style="position:absolute;left:0;text-align:left;margin-left:384.75pt;margin-top:7.4pt;width:9.75pt;height:15.75pt;z-index:251653632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53" type="#_x0000_t123" style="position:absolute;left:0;text-align:left;margin-left:253.5pt;margin-top:3.65pt;width:22.5pt;height:19.5pt;z-index:251650560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54" type="#_x0000_t123" style="position:absolute;left:0;text-align:left;margin-left:225.75pt;margin-top:3.65pt;width:22.5pt;height:19.5pt;z-index:251649536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oval id="_x0000_s1055" style="position:absolute;left:0;text-align:left;margin-left:352.5pt;margin-top:3.65pt;width:64.5pt;height:19.5pt;z-index:251644416"/>
        </w:pict>
      </w:r>
      <w:r>
        <w:rPr>
          <w:noProof/>
          <w:lang w:eastAsia="tr-TR"/>
        </w:rPr>
        <w:pict>
          <v:oval id="_x0000_s1056" style="position:absolute;left:0;text-align:left;margin-left:219.75pt;margin-top:7.75pt;width:64.5pt;height:19.5pt;z-index:251643392"/>
        </w:pict>
      </w:r>
    </w:p>
    <w:p w:rsidR="00AE3879" w:rsidRDefault="00AE3879" w:rsidP="00D83E44">
      <w:pPr>
        <w:pStyle w:val="ListParagraph"/>
      </w:pPr>
      <w:r>
        <w:rPr>
          <w:noProof/>
          <w:lang w:eastAsia="tr-TR"/>
        </w:rPr>
        <w:pict>
          <v:shape id="_x0000_s1057" type="#_x0000_t32" style="position:absolute;left:0;text-align:left;margin-left:369pt;margin-top:5.45pt;width:7.15pt;height:10.1pt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left:0;text-align:left;margin-left:390.75pt;margin-top:5.45pt;width:48.75pt;height:23.6pt;z-index:251657728" o:connectortype="straight">
            <v:stroke endarrow="block"/>
          </v:shape>
        </w:pict>
      </w:r>
      <w:r w:rsidRPr="00D83E44">
        <w:t xml:space="preserve">  </w:t>
      </w:r>
      <w:r>
        <w:t xml:space="preserve">                                                                                                                                                                 100g</w:t>
      </w:r>
    </w:p>
    <w:p w:rsidR="00AE3879" w:rsidRPr="00D83E44" w:rsidRDefault="00AE3879" w:rsidP="00D83E44">
      <w:pPr>
        <w:pStyle w:val="ListParagraph"/>
      </w:pPr>
      <w:r>
        <w:t xml:space="preserve">                                                                             X            X                         50g     50g                     100g</w:t>
      </w:r>
    </w:p>
    <w:p w:rsidR="00AE3879" w:rsidRDefault="00AE3879" w:rsidP="00E80152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</w:t>
      </w:r>
    </w:p>
    <w:p w:rsidR="00AE3879" w:rsidRDefault="00AE3879" w:rsidP="00E80152">
      <w:pPr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E80152">
      <w:pPr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132F0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Fiziksel   bir büyüklüğün ölçülmesinde ki hata durumlarını karşılarına yazınız.</w:t>
      </w:r>
      <w:r>
        <w:rPr>
          <w:rFonts w:ascii="Times New Roman" w:hAnsi="Times New Roman"/>
          <w:b/>
          <w:sz w:val="20"/>
          <w:szCs w:val="20"/>
        </w:rPr>
        <w:t>(12p)</w:t>
      </w:r>
    </w:p>
    <w:p w:rsidR="00AE3879" w:rsidRPr="00FF4547" w:rsidRDefault="00AE3879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Çarşıdan aldığım hortumu metreyle üç kardeşim ayrı ayrı ölçtü farklı çıktı</w:t>
      </w:r>
      <w:r w:rsidRPr="00FF4547">
        <w:rPr>
          <w:rFonts w:ascii="Times New Roman" w:hAnsi="Times New Roman"/>
          <w:b/>
          <w:sz w:val="20"/>
          <w:szCs w:val="20"/>
        </w:rPr>
        <w:t>…………………………………….</w:t>
      </w:r>
    </w:p>
    <w:p w:rsidR="00AE3879" w:rsidRPr="00FF4547" w:rsidRDefault="00AE3879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Bakkalda tartığım 2 kilo şekeri başka terazide olçtüm ,farklı çıktı</w:t>
      </w:r>
      <w:r w:rsidRPr="00FF4547">
        <w:rPr>
          <w:rFonts w:ascii="Times New Roman" w:hAnsi="Times New Roman"/>
          <w:b/>
          <w:sz w:val="20"/>
          <w:szCs w:val="20"/>
        </w:rPr>
        <w:t>……………………………………</w:t>
      </w:r>
    </w:p>
    <w:p w:rsidR="00AE3879" w:rsidRPr="00FF4547" w:rsidRDefault="00AE3879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Kuyumcu altını bakkal terazisi ile ölçtü 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çok zarar etti.  </w:t>
      </w:r>
      <w:r w:rsidRPr="00FF4547">
        <w:rPr>
          <w:rFonts w:ascii="Times New Roman" w:hAnsi="Times New Roman"/>
          <w:b/>
          <w:sz w:val="20"/>
          <w:szCs w:val="20"/>
        </w:rPr>
        <w:t>…………………….</w:t>
      </w:r>
    </w:p>
    <w:p w:rsidR="00AE3879" w:rsidRDefault="00AE3879" w:rsidP="00AD15B7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Bir </w:t>
      </w:r>
      <w:r>
        <w:rPr>
          <w:rFonts w:ascii="Times New Roman" w:hAnsi="Times New Roman"/>
          <w:b/>
          <w:sz w:val="20"/>
          <w:szCs w:val="20"/>
        </w:rPr>
        <w:t xml:space="preserve">tır şoförü 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ADANA da ölçtüğü kamyonun yükünü RUSYA da</w:t>
      </w:r>
      <w:r w:rsidRPr="00FF4547">
        <w:rPr>
          <w:rFonts w:ascii="Times New Roman" w:hAnsi="Times New Roman"/>
          <w:b/>
          <w:sz w:val="20"/>
          <w:szCs w:val="20"/>
        </w:rPr>
        <w:t xml:space="preserve">  ölçtüğünde farklı çıktı……………………</w:t>
      </w:r>
    </w:p>
    <w:p w:rsidR="00AE3879" w:rsidRPr="00AD15B7" w:rsidRDefault="00AE3879" w:rsidP="003E6853">
      <w:pPr>
        <w:pStyle w:val="ListParagraph"/>
        <w:ind w:left="1004"/>
        <w:rPr>
          <w:rFonts w:ascii="Times New Roman" w:hAnsi="Times New Roman"/>
          <w:b/>
          <w:sz w:val="20"/>
          <w:szCs w:val="20"/>
        </w:rPr>
      </w:pPr>
    </w:p>
    <w:p w:rsidR="00AE3879" w:rsidRPr="003E6853" w:rsidRDefault="00AE3879" w:rsidP="003E685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E6853">
        <w:rPr>
          <w:b/>
        </w:rPr>
        <w:t>Aşağıda fiziğin alt alanları ile konuları eşleştiriniz.(</w:t>
      </w:r>
      <w:r>
        <w:rPr>
          <w:b/>
        </w:rPr>
        <w:t>2x5=10</w:t>
      </w:r>
      <w:r w:rsidRPr="003E6853">
        <w:rPr>
          <w:b/>
        </w:rPr>
        <w:t>puan)</w:t>
      </w:r>
    </w:p>
    <w:p w:rsidR="00AE3879" w:rsidRPr="009C5902" w:rsidRDefault="00AE3879" w:rsidP="003E6853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1- </w:t>
      </w:r>
      <w:r w:rsidRPr="009C5902">
        <w:rPr>
          <w:b/>
          <w:sz w:val="20"/>
          <w:szCs w:val="20"/>
        </w:rPr>
        <w:t>Mekanik                        b) Enerjinin madde içindeki yayılması</w:t>
      </w:r>
    </w:p>
    <w:p w:rsidR="00AE3879" w:rsidRPr="009C5902" w:rsidRDefault="00AE3879" w:rsidP="00AD15B7">
      <w:pPr>
        <w:rPr>
          <w:b/>
          <w:sz w:val="20"/>
          <w:szCs w:val="20"/>
        </w:rPr>
      </w:pPr>
      <w:r w:rsidRPr="009C5902">
        <w:rPr>
          <w:b/>
          <w:sz w:val="20"/>
          <w:szCs w:val="20"/>
        </w:rPr>
        <w:t>2. Termodinamik            c ) Cisimlerin hareketleri</w:t>
      </w:r>
    </w:p>
    <w:p w:rsidR="00AE3879" w:rsidRPr="009C5902" w:rsidRDefault="00AE3879" w:rsidP="00AD15B7">
      <w:pPr>
        <w:rPr>
          <w:b/>
          <w:sz w:val="20"/>
          <w:szCs w:val="20"/>
        </w:rPr>
      </w:pPr>
      <w:r w:rsidRPr="009C5902">
        <w:rPr>
          <w:b/>
          <w:sz w:val="20"/>
          <w:szCs w:val="20"/>
        </w:rPr>
        <w:t>3. Atom Fiziği                   d) Yoğun  haldeki maddelerin Manyetik,optik ve esneklik durumlarını inceler.</w:t>
      </w:r>
    </w:p>
    <w:p w:rsidR="00AE3879" w:rsidRPr="009C5902" w:rsidRDefault="00AE3879" w:rsidP="00AD15B7">
      <w:pPr>
        <w:rPr>
          <w:b/>
          <w:sz w:val="20"/>
          <w:szCs w:val="20"/>
        </w:rPr>
      </w:pPr>
      <w:r w:rsidRPr="009C5902">
        <w:rPr>
          <w:b/>
          <w:sz w:val="20"/>
          <w:szCs w:val="20"/>
        </w:rPr>
        <w:t>4.  Katıhal Fiziği               e ) atom bombası</w:t>
      </w:r>
    </w:p>
    <w:p w:rsidR="00AE3879" w:rsidRPr="009C5902" w:rsidRDefault="00AE3879" w:rsidP="00AD15B7">
      <w:pPr>
        <w:rPr>
          <w:b/>
          <w:sz w:val="20"/>
          <w:szCs w:val="20"/>
        </w:rPr>
      </w:pPr>
      <w:r w:rsidRPr="009C5902">
        <w:rPr>
          <w:b/>
          <w:sz w:val="20"/>
          <w:szCs w:val="20"/>
        </w:rPr>
        <w:t>5.  Nükleer Fizik              f )</w:t>
      </w:r>
      <w:r>
        <w:rPr>
          <w:b/>
          <w:sz w:val="20"/>
          <w:szCs w:val="20"/>
        </w:rPr>
        <w:t xml:space="preserve"> </w:t>
      </w:r>
      <w:r w:rsidRPr="009C5902">
        <w:rPr>
          <w:b/>
          <w:sz w:val="20"/>
          <w:szCs w:val="20"/>
        </w:rPr>
        <w:t>Atomun yapısı ve oluşturduğu unsurlar</w:t>
      </w:r>
    </w:p>
    <w:p w:rsidR="00AE3879" w:rsidRPr="00FF4547" w:rsidRDefault="00AE3879" w:rsidP="00DF1F5D">
      <w:pPr>
        <w:ind w:left="360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583DE0">
      <w:pPr>
        <w:pStyle w:val="ListParagraph"/>
        <w:tabs>
          <w:tab w:val="left" w:pos="9150"/>
        </w:tabs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AE3879" w:rsidRPr="00FF4547" w:rsidRDefault="00AE3879" w:rsidP="00B11742">
      <w:pPr>
        <w:rPr>
          <w:rFonts w:ascii="Times New Roman" w:hAnsi="Times New Roman"/>
          <w:b/>
          <w:sz w:val="20"/>
          <w:szCs w:val="20"/>
        </w:rPr>
      </w:pPr>
      <w:hyperlink r:id="rId7" w:history="1">
        <w:r w:rsidRPr="00094397">
          <w:rPr>
            <w:rStyle w:val="Hyperlink"/>
            <w:bCs/>
          </w:rPr>
          <w:t>www.sorubak.com</w:t>
        </w:r>
      </w:hyperlink>
    </w:p>
    <w:p w:rsidR="00AE3879" w:rsidRPr="00FF4547" w:rsidRDefault="00AE3879">
      <w:pPr>
        <w:rPr>
          <w:rFonts w:ascii="Times New Roman" w:hAnsi="Times New Roman"/>
          <w:b/>
          <w:sz w:val="20"/>
          <w:szCs w:val="20"/>
        </w:rPr>
      </w:pPr>
    </w:p>
    <w:sectPr w:rsidR="00AE3879" w:rsidRPr="00FF4547" w:rsidSect="00DA2C36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879" w:rsidRDefault="00AE3879" w:rsidP="00DA2C36">
      <w:pPr>
        <w:spacing w:after="0" w:line="240" w:lineRule="auto"/>
      </w:pPr>
      <w:r>
        <w:separator/>
      </w:r>
    </w:p>
  </w:endnote>
  <w:endnote w:type="continuationSeparator" w:id="0">
    <w:p w:rsidR="00AE3879" w:rsidRDefault="00AE3879" w:rsidP="00DA2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879" w:rsidRDefault="00AE3879">
    <w:pPr>
      <w:pStyle w:val="Footer"/>
    </w:pPr>
    <w:r>
      <w:tab/>
      <w:t xml:space="preserve">                                                                                                                                                        HASAN AYDAR</w:t>
    </w:r>
  </w:p>
  <w:p w:rsidR="00AE3879" w:rsidRDefault="00AE3879">
    <w:pPr>
      <w:pStyle w:val="Footer"/>
    </w:pPr>
    <w:r>
      <w:tab/>
    </w:r>
    <w:r>
      <w:tab/>
      <w:t xml:space="preserve">          Fizik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879" w:rsidRDefault="00AE3879" w:rsidP="00DA2C36">
      <w:pPr>
        <w:spacing w:after="0" w:line="240" w:lineRule="auto"/>
      </w:pPr>
      <w:r>
        <w:separator/>
      </w:r>
    </w:p>
  </w:footnote>
  <w:footnote w:type="continuationSeparator" w:id="0">
    <w:p w:rsidR="00AE3879" w:rsidRDefault="00AE3879" w:rsidP="00DA2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879" w:rsidRDefault="00AE3879" w:rsidP="00DA2C36">
    <w:pPr>
      <w:pStyle w:val="Header"/>
      <w:jc w:val="center"/>
    </w:pPr>
    <w:r>
      <w:t>2011-2012  EĞİTİM ÖĞRETİM YILI BEŞ OCAK LİSESİ 9/…… SINIFI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1D3"/>
    <w:multiLevelType w:val="hybridMultilevel"/>
    <w:tmpl w:val="FD24F38E"/>
    <w:lvl w:ilvl="0" w:tplc="8E2237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450CB7"/>
    <w:multiLevelType w:val="hybridMultilevel"/>
    <w:tmpl w:val="F348CF52"/>
    <w:lvl w:ilvl="0" w:tplc="743EF4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85167A"/>
    <w:multiLevelType w:val="hybridMultilevel"/>
    <w:tmpl w:val="0668FC0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60F65618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CB0865"/>
    <w:multiLevelType w:val="hybridMultilevel"/>
    <w:tmpl w:val="DF206176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63E0775"/>
    <w:multiLevelType w:val="hybridMultilevel"/>
    <w:tmpl w:val="1E32EB2C"/>
    <w:lvl w:ilvl="0" w:tplc="76588B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7A37D7"/>
    <w:multiLevelType w:val="hybridMultilevel"/>
    <w:tmpl w:val="79985E62"/>
    <w:lvl w:ilvl="0" w:tplc="BF826AA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83F43C9"/>
    <w:multiLevelType w:val="hybridMultilevel"/>
    <w:tmpl w:val="1C2ACA9A"/>
    <w:lvl w:ilvl="0" w:tplc="C5F49B58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8018A9"/>
    <w:multiLevelType w:val="hybridMultilevel"/>
    <w:tmpl w:val="BEFAF49C"/>
    <w:lvl w:ilvl="0" w:tplc="5C440B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EEB2815"/>
    <w:multiLevelType w:val="hybridMultilevel"/>
    <w:tmpl w:val="4396675A"/>
    <w:lvl w:ilvl="0" w:tplc="9396465A">
      <w:start w:val="4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9">
    <w:nsid w:val="36C90019"/>
    <w:multiLevelType w:val="hybridMultilevel"/>
    <w:tmpl w:val="A05EDFB2"/>
    <w:lvl w:ilvl="0" w:tplc="654A601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77702E3"/>
    <w:multiLevelType w:val="hybridMultilevel"/>
    <w:tmpl w:val="21E0D79E"/>
    <w:lvl w:ilvl="0" w:tplc="4120B9B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A102DDE"/>
    <w:multiLevelType w:val="hybridMultilevel"/>
    <w:tmpl w:val="F356B170"/>
    <w:lvl w:ilvl="0" w:tplc="C68A1006">
      <w:start w:val="1"/>
      <w:numFmt w:val="decimal"/>
      <w:lvlText w:val="%1."/>
      <w:lvlJc w:val="left"/>
      <w:pPr>
        <w:ind w:left="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12">
    <w:nsid w:val="3FFD00A5"/>
    <w:multiLevelType w:val="hybridMultilevel"/>
    <w:tmpl w:val="925EA79E"/>
    <w:lvl w:ilvl="0" w:tplc="C4EABC90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>
    <w:nsid w:val="4319519D"/>
    <w:multiLevelType w:val="hybridMultilevel"/>
    <w:tmpl w:val="CB74DE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34537A"/>
    <w:multiLevelType w:val="hybridMultilevel"/>
    <w:tmpl w:val="D3C6E83C"/>
    <w:lvl w:ilvl="0" w:tplc="55340B2C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>
    <w:nsid w:val="4581254D"/>
    <w:multiLevelType w:val="hybridMultilevel"/>
    <w:tmpl w:val="E21002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75551F8"/>
    <w:multiLevelType w:val="hybridMultilevel"/>
    <w:tmpl w:val="CEFC4F26"/>
    <w:lvl w:ilvl="0" w:tplc="8D8A6D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AA56905"/>
    <w:multiLevelType w:val="hybridMultilevel"/>
    <w:tmpl w:val="F27C1190"/>
    <w:lvl w:ilvl="0" w:tplc="ED9ACFCA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AC1372"/>
    <w:multiLevelType w:val="hybridMultilevel"/>
    <w:tmpl w:val="7A6600E0"/>
    <w:lvl w:ilvl="0" w:tplc="6E86A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42EB8CC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750415"/>
    <w:multiLevelType w:val="hybridMultilevel"/>
    <w:tmpl w:val="C38C7B3A"/>
    <w:lvl w:ilvl="0" w:tplc="8968D166">
      <w:start w:val="7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A95BB2"/>
    <w:multiLevelType w:val="hybridMultilevel"/>
    <w:tmpl w:val="0DA23C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0509FD"/>
    <w:multiLevelType w:val="hybridMultilevel"/>
    <w:tmpl w:val="73C83C44"/>
    <w:lvl w:ilvl="0" w:tplc="35A8BFFA">
      <w:start w:val="1"/>
      <w:numFmt w:val="upperRoman"/>
      <w:lvlText w:val="%1-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27740C7"/>
    <w:multiLevelType w:val="hybridMultilevel"/>
    <w:tmpl w:val="03A8C580"/>
    <w:lvl w:ilvl="0" w:tplc="A8B8223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6C25B36"/>
    <w:multiLevelType w:val="hybridMultilevel"/>
    <w:tmpl w:val="07DCD9D0"/>
    <w:lvl w:ilvl="0" w:tplc="90A45B6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0523D2A"/>
    <w:multiLevelType w:val="hybridMultilevel"/>
    <w:tmpl w:val="0DA497CA"/>
    <w:lvl w:ilvl="0" w:tplc="B94893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6056DA4"/>
    <w:multiLevelType w:val="hybridMultilevel"/>
    <w:tmpl w:val="0DDAB5E4"/>
    <w:lvl w:ilvl="0" w:tplc="7088AF4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7A347E43"/>
    <w:multiLevelType w:val="hybridMultilevel"/>
    <w:tmpl w:val="EF147A08"/>
    <w:lvl w:ilvl="0" w:tplc="9ED6089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A45046F"/>
    <w:multiLevelType w:val="hybridMultilevel"/>
    <w:tmpl w:val="9ED836DC"/>
    <w:lvl w:ilvl="0" w:tplc="D2E06E9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2E63F9"/>
    <w:multiLevelType w:val="hybridMultilevel"/>
    <w:tmpl w:val="1664426E"/>
    <w:lvl w:ilvl="0" w:tplc="08D2AB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4"/>
  </w:num>
  <w:num w:numId="3">
    <w:abstractNumId w:val="14"/>
  </w:num>
  <w:num w:numId="4">
    <w:abstractNumId w:val="13"/>
  </w:num>
  <w:num w:numId="5">
    <w:abstractNumId w:val="23"/>
  </w:num>
  <w:num w:numId="6">
    <w:abstractNumId w:val="0"/>
  </w:num>
  <w:num w:numId="7">
    <w:abstractNumId w:val="21"/>
  </w:num>
  <w:num w:numId="8">
    <w:abstractNumId w:val="1"/>
  </w:num>
  <w:num w:numId="9">
    <w:abstractNumId w:val="9"/>
  </w:num>
  <w:num w:numId="10">
    <w:abstractNumId w:val="24"/>
  </w:num>
  <w:num w:numId="11">
    <w:abstractNumId w:val="5"/>
  </w:num>
  <w:num w:numId="12">
    <w:abstractNumId w:val="22"/>
  </w:num>
  <w:num w:numId="13">
    <w:abstractNumId w:val="7"/>
  </w:num>
  <w:num w:numId="14">
    <w:abstractNumId w:val="2"/>
  </w:num>
  <w:num w:numId="15">
    <w:abstractNumId w:val="3"/>
  </w:num>
  <w:num w:numId="16">
    <w:abstractNumId w:val="8"/>
  </w:num>
  <w:num w:numId="17">
    <w:abstractNumId w:val="20"/>
  </w:num>
  <w:num w:numId="18">
    <w:abstractNumId w:val="15"/>
  </w:num>
  <w:num w:numId="19">
    <w:abstractNumId w:val="17"/>
  </w:num>
  <w:num w:numId="20">
    <w:abstractNumId w:val="6"/>
  </w:num>
  <w:num w:numId="21">
    <w:abstractNumId w:val="19"/>
  </w:num>
  <w:num w:numId="22">
    <w:abstractNumId w:val="28"/>
  </w:num>
  <w:num w:numId="23">
    <w:abstractNumId w:val="11"/>
  </w:num>
  <w:num w:numId="24">
    <w:abstractNumId w:val="12"/>
  </w:num>
  <w:num w:numId="25">
    <w:abstractNumId w:val="16"/>
  </w:num>
  <w:num w:numId="26">
    <w:abstractNumId w:val="26"/>
  </w:num>
  <w:num w:numId="27">
    <w:abstractNumId w:val="25"/>
  </w:num>
  <w:num w:numId="28">
    <w:abstractNumId w:val="10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C36"/>
    <w:rsid w:val="00094397"/>
    <w:rsid w:val="001140AA"/>
    <w:rsid w:val="00124DA4"/>
    <w:rsid w:val="001311C5"/>
    <w:rsid w:val="00132F0A"/>
    <w:rsid w:val="00133A48"/>
    <w:rsid w:val="001A4F7F"/>
    <w:rsid w:val="001F7B0A"/>
    <w:rsid w:val="00220258"/>
    <w:rsid w:val="00241623"/>
    <w:rsid w:val="00270036"/>
    <w:rsid w:val="002820E6"/>
    <w:rsid w:val="002956C9"/>
    <w:rsid w:val="00382676"/>
    <w:rsid w:val="003E6853"/>
    <w:rsid w:val="00403203"/>
    <w:rsid w:val="00472420"/>
    <w:rsid w:val="004907A4"/>
    <w:rsid w:val="00544403"/>
    <w:rsid w:val="00581100"/>
    <w:rsid w:val="00583DE0"/>
    <w:rsid w:val="00647C3D"/>
    <w:rsid w:val="006D1566"/>
    <w:rsid w:val="006F3706"/>
    <w:rsid w:val="007057A9"/>
    <w:rsid w:val="007F6052"/>
    <w:rsid w:val="00833FDF"/>
    <w:rsid w:val="008606E3"/>
    <w:rsid w:val="008E2135"/>
    <w:rsid w:val="00905FAC"/>
    <w:rsid w:val="00917803"/>
    <w:rsid w:val="009244FA"/>
    <w:rsid w:val="009617DE"/>
    <w:rsid w:val="00981205"/>
    <w:rsid w:val="009924D2"/>
    <w:rsid w:val="009B1C23"/>
    <w:rsid w:val="009C5902"/>
    <w:rsid w:val="009F01A7"/>
    <w:rsid w:val="00A001A1"/>
    <w:rsid w:val="00A05534"/>
    <w:rsid w:val="00A21AED"/>
    <w:rsid w:val="00A41AD9"/>
    <w:rsid w:val="00A51F21"/>
    <w:rsid w:val="00A5273F"/>
    <w:rsid w:val="00A60693"/>
    <w:rsid w:val="00AB37C1"/>
    <w:rsid w:val="00AD15B7"/>
    <w:rsid w:val="00AE3879"/>
    <w:rsid w:val="00B11742"/>
    <w:rsid w:val="00B94F5D"/>
    <w:rsid w:val="00BB7102"/>
    <w:rsid w:val="00BC62F4"/>
    <w:rsid w:val="00BC716E"/>
    <w:rsid w:val="00C34AD1"/>
    <w:rsid w:val="00CC297B"/>
    <w:rsid w:val="00CE6E2E"/>
    <w:rsid w:val="00D83E44"/>
    <w:rsid w:val="00DA2C36"/>
    <w:rsid w:val="00DF1F5D"/>
    <w:rsid w:val="00E41EE1"/>
    <w:rsid w:val="00E557D9"/>
    <w:rsid w:val="00E80152"/>
    <w:rsid w:val="00F939D7"/>
    <w:rsid w:val="00FA564B"/>
    <w:rsid w:val="00FF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2C3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A2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C36"/>
    <w:rPr>
      <w:rFonts w:cs="Times New Roman"/>
    </w:rPr>
  </w:style>
  <w:style w:type="paragraph" w:styleId="ListParagraph">
    <w:name w:val="List Paragraph"/>
    <w:basedOn w:val="Normal"/>
    <w:uiPriority w:val="99"/>
    <w:qFormat/>
    <w:rsid w:val="0098120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117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6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858</Words>
  <Characters>4892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 HANIM</cp:lastModifiedBy>
  <cp:revision>4</cp:revision>
  <cp:lastPrinted>2010-11-18T02:34:00Z</cp:lastPrinted>
  <dcterms:created xsi:type="dcterms:W3CDTF">2010-11-22T16:07:00Z</dcterms:created>
  <dcterms:modified xsi:type="dcterms:W3CDTF">2011-11-12T15:25:00Z</dcterms:modified>
</cp:coreProperties>
</file>