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E30" w:rsidRPr="00FF4547" w:rsidRDefault="00954E30">
      <w:pPr>
        <w:rPr>
          <w:b/>
        </w:rPr>
      </w:pPr>
      <w:r w:rsidRPr="00FF4547">
        <w:rPr>
          <w:b/>
        </w:rPr>
        <w:t>ADI-SOYADI:</w:t>
      </w:r>
      <w:r w:rsidRPr="00FF4547">
        <w:rPr>
          <w:b/>
        </w:rPr>
        <w:tab/>
      </w:r>
      <w:r w:rsidRPr="00FF4547">
        <w:rPr>
          <w:b/>
        </w:rPr>
        <w:tab/>
      </w:r>
      <w:r w:rsidRPr="00FF4547">
        <w:rPr>
          <w:b/>
        </w:rPr>
        <w:tab/>
      </w:r>
      <w:r w:rsidRPr="00FF4547">
        <w:rPr>
          <w:b/>
        </w:rPr>
        <w:tab/>
        <w:t xml:space="preserve"> SINIF: 9/………..ÖĞRENCİ NO:</w:t>
      </w:r>
    </w:p>
    <w:p w:rsidR="00954E30" w:rsidRPr="00FF4547" w:rsidRDefault="00954E30" w:rsidP="00981205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Aşağıdaki  cümleler de bırakılan boşluklara uygun olan sözcükleri yazınız.(2x8=16p)</w:t>
      </w:r>
    </w:p>
    <w:p w:rsidR="00954E30" w:rsidRPr="00FF4547" w:rsidRDefault="00954E30" w:rsidP="00981205">
      <w:pPr>
        <w:pStyle w:val="ListParagraph"/>
        <w:numPr>
          <w:ilvl w:val="0"/>
          <w:numId w:val="2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Fiziğin manyetik alan ve manyetik kuvvetleri konu edinen dalına ………………………………….denir.</w:t>
      </w:r>
    </w:p>
    <w:p w:rsidR="00954E30" w:rsidRPr="00FF4547" w:rsidRDefault="00954E30" w:rsidP="00981205">
      <w:pPr>
        <w:pStyle w:val="ListParagraph"/>
        <w:numPr>
          <w:ilvl w:val="0"/>
          <w:numId w:val="2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………………………………..fiziği, katıların kristal özelliklerini incel</w:t>
      </w:r>
      <w:r>
        <w:rPr>
          <w:rFonts w:ascii="Times New Roman" w:hAnsi="Times New Roman"/>
          <w:b/>
          <w:sz w:val="20"/>
          <w:szCs w:val="20"/>
        </w:rPr>
        <w:t>e</w:t>
      </w:r>
      <w:r w:rsidRPr="00FF4547">
        <w:rPr>
          <w:rFonts w:ascii="Times New Roman" w:hAnsi="Times New Roman"/>
          <w:b/>
          <w:sz w:val="20"/>
          <w:szCs w:val="20"/>
        </w:rPr>
        <w:t>r.</w:t>
      </w:r>
    </w:p>
    <w:p w:rsidR="00954E30" w:rsidRPr="00FF4547" w:rsidRDefault="00954E30" w:rsidP="00981205">
      <w:pPr>
        <w:pStyle w:val="ListParagraph"/>
        <w:numPr>
          <w:ilvl w:val="0"/>
          <w:numId w:val="2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Madde ve enerji arsındaki etkileşimi inceleyen uygulamalı bilim dalına ………………………..denir.</w:t>
      </w:r>
    </w:p>
    <w:p w:rsidR="00954E30" w:rsidRPr="00FF4547" w:rsidRDefault="00954E30" w:rsidP="00981205">
      <w:pPr>
        <w:pStyle w:val="ListParagraph"/>
        <w:numPr>
          <w:ilvl w:val="0"/>
          <w:numId w:val="2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Pelin araç kullanarak gözlem yapıyor. Bu tür gözlemlere ……………………………..gözlem denir.</w:t>
      </w:r>
    </w:p>
    <w:p w:rsidR="00954E30" w:rsidRPr="00FF4547" w:rsidRDefault="00954E30" w:rsidP="00981205">
      <w:pPr>
        <w:pStyle w:val="ListParagraph"/>
        <w:numPr>
          <w:ilvl w:val="0"/>
          <w:numId w:val="2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Sayı ve birimin yanında başlangıç noktası, doğrultu, ve yön verilmesi ile ancak anlaşılabilen büyüklüklere………………………………büyüklük denir.</w:t>
      </w:r>
    </w:p>
    <w:p w:rsidR="00954E30" w:rsidRPr="00FF4547" w:rsidRDefault="00954E30" w:rsidP="00BC716E">
      <w:pPr>
        <w:pStyle w:val="ListParagraph"/>
        <w:numPr>
          <w:ilvl w:val="0"/>
          <w:numId w:val="2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Fizikte bilinen pozitif ve negatif yükler ………………………. bileşik oluşumuna temel oluşturmuştur</w:t>
      </w:r>
    </w:p>
    <w:p w:rsidR="00954E30" w:rsidRPr="00FF4547" w:rsidRDefault="00954E30" w:rsidP="00981205">
      <w:pPr>
        <w:pStyle w:val="ListParagraph"/>
        <w:numPr>
          <w:ilvl w:val="0"/>
          <w:numId w:val="2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 xml:space="preserve"> Fizikte sıvı basıncının bulunması ile  ………………………… bitki köklerinden yapraklara besin iletilmesi arasında ilişki kurulmuştur</w:t>
      </w:r>
    </w:p>
    <w:p w:rsidR="00954E30" w:rsidRPr="00FF4547" w:rsidRDefault="00954E30" w:rsidP="00BC716E">
      <w:pPr>
        <w:pStyle w:val="ListParagraph"/>
        <w:numPr>
          <w:ilvl w:val="0"/>
          <w:numId w:val="2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color w:val="000000"/>
          <w:sz w:val="20"/>
          <w:szCs w:val="20"/>
        </w:rPr>
        <w:t>……………….. probleme geçici bir çözümdür. Bu çözüm yapılan gözlemler ve toplanan veriler ışığında kurulmuştur.</w:t>
      </w:r>
      <w:r w:rsidRPr="00FF4547">
        <w:rPr>
          <w:rFonts w:ascii="Times New Roman" w:hAnsi="Times New Roman"/>
          <w:b/>
          <w:sz w:val="20"/>
          <w:szCs w:val="20"/>
        </w:rPr>
        <w:t xml:space="preserve"> </w:t>
      </w:r>
    </w:p>
    <w:p w:rsidR="00954E30" w:rsidRPr="00FF4547" w:rsidRDefault="00954E30" w:rsidP="00E557D9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Aşağıdaki cümlelerin doğru olanlarının yanına  D , Yanlış olanlarının yanına Y  yazınız. (2x7=14)</w:t>
      </w:r>
    </w:p>
    <w:p w:rsidR="00954E30" w:rsidRPr="00FF4547" w:rsidRDefault="00954E30" w:rsidP="00E557D9">
      <w:pPr>
        <w:pStyle w:val="ListParagraph"/>
        <w:numPr>
          <w:ilvl w:val="0"/>
          <w:numId w:val="3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(   ) Fizik diğer bilim dallarını yardımcı olur.</w:t>
      </w:r>
    </w:p>
    <w:p w:rsidR="00954E30" w:rsidRPr="00FF4547" w:rsidRDefault="00954E30" w:rsidP="00E557D9">
      <w:pPr>
        <w:pStyle w:val="ListParagraph"/>
        <w:numPr>
          <w:ilvl w:val="0"/>
          <w:numId w:val="3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(  )  Elektrik ;kuvvet ve hareket ile bunlar arasında ilişkilerini inceler.</w:t>
      </w:r>
    </w:p>
    <w:p w:rsidR="00954E30" w:rsidRPr="00FF4547" w:rsidRDefault="00954E30" w:rsidP="00E557D9">
      <w:pPr>
        <w:pStyle w:val="ListParagraph"/>
        <w:numPr>
          <w:ilvl w:val="0"/>
          <w:numId w:val="3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(   ) Fizik ilkelerine, kanunlara ve teorilere ulaşılırken bilimsel yöntemlerin kullanılır.</w:t>
      </w:r>
    </w:p>
    <w:p w:rsidR="00954E30" w:rsidRPr="00FF4547" w:rsidRDefault="00954E30" w:rsidP="00E557D9">
      <w:pPr>
        <w:pStyle w:val="ListParagraph"/>
        <w:numPr>
          <w:ilvl w:val="0"/>
          <w:numId w:val="3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(   ) Belirlenen hipotezlerin ve teorilerin sınanması için deneyler yapılır.</w:t>
      </w:r>
    </w:p>
    <w:p w:rsidR="00954E30" w:rsidRPr="00FF4547" w:rsidRDefault="00954E30" w:rsidP="00E557D9">
      <w:pPr>
        <w:pStyle w:val="ListParagraph"/>
        <w:numPr>
          <w:ilvl w:val="0"/>
          <w:numId w:val="3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(   ) Doğrudan gözlenmeyen olgu ve olayların daha iyi anlaşılması için modellemeye gerek duyulmuştur.</w:t>
      </w:r>
    </w:p>
    <w:p w:rsidR="00954E30" w:rsidRPr="00FF4547" w:rsidRDefault="00954E30" w:rsidP="00BC716E">
      <w:pPr>
        <w:pStyle w:val="ListParagraph"/>
        <w:numPr>
          <w:ilvl w:val="0"/>
          <w:numId w:val="3"/>
        </w:numPr>
        <w:rPr>
          <w:rFonts w:ascii="Times New Roman" w:hAnsi="Times New Roman"/>
          <w:b/>
          <w:color w:val="000000"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(   )</w:t>
      </w:r>
      <w:r w:rsidRPr="00FF4547">
        <w:rPr>
          <w:rFonts w:ascii="Times New Roman" w:hAnsi="Times New Roman"/>
          <w:b/>
          <w:color w:val="000000"/>
          <w:sz w:val="20"/>
          <w:szCs w:val="20"/>
        </w:rPr>
        <w:t xml:space="preserve"> yasalar   deneyler ile kanıtlanmış bilimsel doğrulardır.</w:t>
      </w:r>
    </w:p>
    <w:p w:rsidR="00954E30" w:rsidRPr="00FF4547" w:rsidRDefault="00954E30" w:rsidP="00BC716E">
      <w:pPr>
        <w:pStyle w:val="ListParagraph"/>
        <w:numPr>
          <w:ilvl w:val="0"/>
          <w:numId w:val="3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color w:val="000000"/>
          <w:sz w:val="20"/>
          <w:szCs w:val="20"/>
        </w:rPr>
        <w:t>(   )</w:t>
      </w:r>
      <w:r w:rsidRPr="00FF4547">
        <w:rPr>
          <w:rFonts w:ascii="Times New Roman" w:hAnsi="Times New Roman"/>
          <w:b/>
          <w:sz w:val="20"/>
          <w:szCs w:val="20"/>
        </w:rPr>
        <w:t xml:space="preserve"> Teoriler  tekrarlanan deneylerle doğruluğu tam olarak değil, ama  büyük ölçüde kabul edilmiş hipotezlerdir. Çürütülme ihtimalleri vardır.</w:t>
      </w:r>
    </w:p>
    <w:p w:rsidR="00954E30" w:rsidRPr="00FF4547" w:rsidRDefault="00954E30" w:rsidP="00472420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Aşağıdaki testlerin doğru cevabını işaretleyiniz.(2x10=20)</w:t>
      </w:r>
    </w:p>
    <w:p w:rsidR="00954E30" w:rsidRPr="00FF4547" w:rsidRDefault="00954E30" w:rsidP="00472420">
      <w:pPr>
        <w:pStyle w:val="ListParagraph"/>
        <w:numPr>
          <w:ilvl w:val="0"/>
          <w:numId w:val="4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Aşağıdakilerden hangisi nitel gözlemdir.</w:t>
      </w:r>
    </w:p>
    <w:p w:rsidR="00954E30" w:rsidRPr="00FF4547" w:rsidRDefault="00954E30" w:rsidP="008606E3">
      <w:pPr>
        <w:pStyle w:val="ListParagraph"/>
        <w:numPr>
          <w:ilvl w:val="0"/>
          <w:numId w:val="5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Begüm saatine bakarak 25 dakika sonra çalacağını söyledi.</w:t>
      </w:r>
    </w:p>
    <w:p w:rsidR="00954E30" w:rsidRPr="00FF4547" w:rsidRDefault="00954E30" w:rsidP="008606E3">
      <w:pPr>
        <w:pStyle w:val="ListParagraph"/>
        <w:numPr>
          <w:ilvl w:val="0"/>
          <w:numId w:val="5"/>
        </w:num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ceylan </w:t>
      </w:r>
      <w:r w:rsidRPr="00FF4547">
        <w:rPr>
          <w:rFonts w:ascii="Times New Roman" w:hAnsi="Times New Roman"/>
          <w:b/>
          <w:sz w:val="20"/>
          <w:szCs w:val="20"/>
        </w:rPr>
        <w:t xml:space="preserve"> tahtanın 2m ,20cm olabileceğini  tahmin etti.</w:t>
      </w:r>
    </w:p>
    <w:p w:rsidR="00954E30" w:rsidRPr="00FF4547" w:rsidRDefault="00954E30" w:rsidP="008606E3">
      <w:pPr>
        <w:pStyle w:val="ListParagraph"/>
        <w:numPr>
          <w:ilvl w:val="0"/>
          <w:numId w:val="5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Ali Gümüş metreyle tahtayı ölçtü ve 2m,30cm olduğunu buldu.</w:t>
      </w:r>
    </w:p>
    <w:p w:rsidR="00954E30" w:rsidRPr="00FF4547" w:rsidRDefault="00954E30" w:rsidP="008606E3">
      <w:pPr>
        <w:pStyle w:val="ListParagraph"/>
        <w:numPr>
          <w:ilvl w:val="0"/>
          <w:numId w:val="5"/>
        </w:num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Hasan Hoca, Begüme 5 dakikada bir saate</w:t>
      </w:r>
      <w:r w:rsidRPr="00FF4547">
        <w:rPr>
          <w:rFonts w:ascii="Times New Roman" w:hAnsi="Times New Roman"/>
          <w:b/>
          <w:sz w:val="20"/>
          <w:szCs w:val="20"/>
        </w:rPr>
        <w:t xml:space="preserve"> bakmasına kızdı.</w:t>
      </w:r>
    </w:p>
    <w:p w:rsidR="00954E30" w:rsidRPr="00FF4547" w:rsidRDefault="00954E30" w:rsidP="00124DA4">
      <w:pPr>
        <w:pStyle w:val="ListParagraph"/>
        <w:numPr>
          <w:ilvl w:val="0"/>
          <w:numId w:val="4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Aşağıdakilerden hangisi fiziğin alt dalı değildir?</w:t>
      </w:r>
    </w:p>
    <w:p w:rsidR="00954E30" w:rsidRPr="00FF4547" w:rsidRDefault="00954E30" w:rsidP="00124DA4">
      <w:pPr>
        <w:pStyle w:val="ListParagraph"/>
        <w:numPr>
          <w:ilvl w:val="0"/>
          <w:numId w:val="6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 xml:space="preserve">Mekanik               b) Organik    c)  Nükleer  fizik       d) Atom fizik      e) Termodinamik            </w:t>
      </w:r>
    </w:p>
    <w:p w:rsidR="00954E30" w:rsidRPr="00FF4547" w:rsidRDefault="00954E30" w:rsidP="006D1566">
      <w:pPr>
        <w:pStyle w:val="ListParagraph"/>
        <w:numPr>
          <w:ilvl w:val="0"/>
          <w:numId w:val="4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 xml:space="preserve">ZAMAN, IŞIK ŞİDDETİ,  SICAKLIK , KÜTLE </w:t>
      </w:r>
    </w:p>
    <w:p w:rsidR="00954E30" w:rsidRPr="00FF4547" w:rsidRDefault="00954E30" w:rsidP="006D1566">
      <w:pPr>
        <w:pStyle w:val="ListParagraph"/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Yukarıdaki niceliklerle ilgili ,</w:t>
      </w:r>
    </w:p>
    <w:p w:rsidR="00954E30" w:rsidRPr="00FF4547" w:rsidRDefault="00954E30" w:rsidP="007F6052">
      <w:pPr>
        <w:pStyle w:val="ListParagraph"/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I- Skaler  büyüklüklerdir      II-Temel büyüklüklerdir         III-Türetilmiş büyüklülerdir</w:t>
      </w:r>
    </w:p>
    <w:p w:rsidR="00954E30" w:rsidRPr="00FF4547" w:rsidRDefault="00954E30" w:rsidP="007F6052">
      <w:pPr>
        <w:pStyle w:val="ListParagraph"/>
        <w:numPr>
          <w:ilvl w:val="0"/>
          <w:numId w:val="8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Yalnız I            b)   yalnız II           c)   yalnız III          d)  I-II             e)   l-ll-lll</w:t>
      </w:r>
    </w:p>
    <w:p w:rsidR="00954E30" w:rsidRPr="00FF4547" w:rsidRDefault="00954E30" w:rsidP="007F6052">
      <w:pPr>
        <w:pStyle w:val="ListParagraph"/>
        <w:numPr>
          <w:ilvl w:val="0"/>
          <w:numId w:val="4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l-Fatma kovadaki suya eliyle dokunarak sıcak olduğunu söyledi.</w:t>
      </w:r>
    </w:p>
    <w:p w:rsidR="00954E30" w:rsidRPr="00FF4547" w:rsidRDefault="00954E30" w:rsidP="007F6052">
      <w:pPr>
        <w:pStyle w:val="ListParagraph"/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ll-Çiğdem  gökyüzüne bakarak yıldızları saydı.</w:t>
      </w:r>
    </w:p>
    <w:p w:rsidR="00954E30" w:rsidRPr="00FF4547" w:rsidRDefault="00954E30" w:rsidP="007F6052">
      <w:pPr>
        <w:pStyle w:val="ListParagraph"/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lll- Hüseyin öğretmeni ödev verdiği için portakalı tartı ve hacmini ölçtü.</w:t>
      </w:r>
    </w:p>
    <w:p w:rsidR="00954E30" w:rsidRPr="00FF4547" w:rsidRDefault="00954E30" w:rsidP="007F6052">
      <w:pPr>
        <w:pStyle w:val="ListParagrap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lV-Zehra</w:t>
      </w:r>
      <w:r w:rsidRPr="00FF4547">
        <w:rPr>
          <w:rFonts w:ascii="Times New Roman" w:hAnsi="Times New Roman"/>
          <w:b/>
          <w:sz w:val="20"/>
          <w:szCs w:val="20"/>
        </w:rPr>
        <w:t xml:space="preserve"> süt mayalamak için termometreyle 40 c yi ölçtü.</w:t>
      </w:r>
    </w:p>
    <w:p w:rsidR="00954E30" w:rsidRPr="00FF4547" w:rsidRDefault="00954E30" w:rsidP="007F6052">
      <w:pPr>
        <w:pStyle w:val="ListParagraph"/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Yukarıda belirtilenlere göre hangileri nicel gözlemdir.</w:t>
      </w:r>
    </w:p>
    <w:p w:rsidR="00954E30" w:rsidRPr="00FF4547" w:rsidRDefault="00954E30" w:rsidP="009924D2">
      <w:pPr>
        <w:pStyle w:val="ListParagraph"/>
        <w:numPr>
          <w:ilvl w:val="0"/>
          <w:numId w:val="9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 xml:space="preserve">Yalnız l       b) yalnız ll      </w:t>
      </w:r>
      <w:r>
        <w:rPr>
          <w:rFonts w:ascii="Times New Roman" w:hAnsi="Times New Roman"/>
          <w:b/>
          <w:sz w:val="20"/>
          <w:szCs w:val="20"/>
        </w:rPr>
        <w:t xml:space="preserve"> c) yalnız lll       d) l-lll       e) </w:t>
      </w:r>
      <w:r w:rsidRPr="00FF4547">
        <w:rPr>
          <w:rFonts w:ascii="Times New Roman" w:hAnsi="Times New Roman"/>
          <w:b/>
          <w:sz w:val="20"/>
          <w:szCs w:val="20"/>
        </w:rPr>
        <w:t>ll-lV</w:t>
      </w:r>
    </w:p>
    <w:p w:rsidR="00954E30" w:rsidRPr="00FF4547" w:rsidRDefault="00954E30" w:rsidP="009924D2">
      <w:pPr>
        <w:pStyle w:val="ListParagraph"/>
        <w:numPr>
          <w:ilvl w:val="0"/>
          <w:numId w:val="4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Aşağıdaki birim çevirmelerden hangisi yanlıştır?</w:t>
      </w:r>
    </w:p>
    <w:p w:rsidR="00954E30" w:rsidRPr="00FF4547" w:rsidRDefault="00954E30" w:rsidP="009924D2">
      <w:pPr>
        <w:pStyle w:val="ListParagraph"/>
        <w:numPr>
          <w:ilvl w:val="0"/>
          <w:numId w:val="10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0,5m=500cm          b)  2t=2000kğ      c) 200mA= 0,2A    d)0,5kğ=500g</w:t>
      </w:r>
    </w:p>
    <w:p w:rsidR="00954E30" w:rsidRPr="00FF4547" w:rsidRDefault="00954E30" w:rsidP="00647C3D">
      <w:pPr>
        <w:pStyle w:val="ListParagraph"/>
        <w:numPr>
          <w:ilvl w:val="0"/>
          <w:numId w:val="4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Fiziğin günlük yaşamdaki uygulamalarına örnek olarak,</w:t>
      </w:r>
    </w:p>
    <w:p w:rsidR="00954E30" w:rsidRPr="00FF4547" w:rsidRDefault="00954E30" w:rsidP="00647C3D">
      <w:pPr>
        <w:pStyle w:val="ListParagraph"/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l-Kayıkların denizde yüzmeleri      ll- nükleer santrallerinden elektrik  elde edilmesi</w:t>
      </w:r>
    </w:p>
    <w:p w:rsidR="00954E30" w:rsidRPr="00FF4547" w:rsidRDefault="00954E30" w:rsidP="00647C3D">
      <w:pPr>
        <w:pStyle w:val="ListParagraph"/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lll-ağaçların büyümesi            lV- evdeki elektrik aletlerin çalışması</w:t>
      </w:r>
    </w:p>
    <w:p w:rsidR="00954E30" w:rsidRPr="00FF4547" w:rsidRDefault="00954E30" w:rsidP="00647C3D">
      <w:pPr>
        <w:pStyle w:val="ListParagraph"/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Yukarıdakilerden hangileri fizikle ilgilidir.</w:t>
      </w:r>
    </w:p>
    <w:p w:rsidR="00954E30" w:rsidRPr="00FF4547" w:rsidRDefault="00954E30" w:rsidP="00382676">
      <w:pPr>
        <w:pStyle w:val="ListParagraph"/>
        <w:numPr>
          <w:ilvl w:val="0"/>
          <w:numId w:val="11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Yalnız  l   b) yalnız ll      c) yalnız lll     d) l- ll- lll      e) l-ll-lV</w:t>
      </w:r>
    </w:p>
    <w:p w:rsidR="00954E30" w:rsidRPr="00FF4547" w:rsidRDefault="00954E30" w:rsidP="00382676">
      <w:pPr>
        <w:pStyle w:val="ListParagraph"/>
        <w:numPr>
          <w:ilvl w:val="0"/>
          <w:numId w:val="4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Aşağıdaki  verilen eşleştirmelerden hangisi ynlıştır?</w:t>
      </w:r>
    </w:p>
    <w:p w:rsidR="00954E30" w:rsidRPr="00FF4547" w:rsidRDefault="00954E30" w:rsidP="00382676">
      <w:pPr>
        <w:pStyle w:val="ListParagraph"/>
        <w:numPr>
          <w:ilvl w:val="0"/>
          <w:numId w:val="12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Sıcaklık – F         b)  zaman- Sn         C)  kütle – mol     d) uzunluk –metre    e) kuvvet-newton</w:t>
      </w:r>
    </w:p>
    <w:p w:rsidR="00954E30" w:rsidRPr="00FF4547" w:rsidRDefault="00954E30" w:rsidP="00583DE0">
      <w:pPr>
        <w:pStyle w:val="ListParagraph"/>
        <w:numPr>
          <w:ilvl w:val="0"/>
          <w:numId w:val="4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l-Kontrollü deney  ll- hipotez    lll-gözlem    lV-sonuçları değerlendirme    V-problem</w:t>
      </w:r>
    </w:p>
    <w:p w:rsidR="00954E30" w:rsidRPr="00FF4547" w:rsidRDefault="00954E30" w:rsidP="00583DE0">
      <w:pPr>
        <w:pStyle w:val="ListParagraph"/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Yukarıdaki verilen bilimsel çalışmalarını doğru sıralarsak aşağıdakilerden hangisi gibi olur?</w:t>
      </w:r>
    </w:p>
    <w:p w:rsidR="00954E30" w:rsidRDefault="00954E30" w:rsidP="00583DE0">
      <w:pPr>
        <w:pStyle w:val="ListParagraph"/>
        <w:numPr>
          <w:ilvl w:val="0"/>
          <w:numId w:val="13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V-lll- ll-l-lV    b) V-l-lll-ll-lV    c) l-ll-lll-lV-V    d) ll-l-lll-V-lV   e) lll-l-ll-lV-V</w:t>
      </w:r>
    </w:p>
    <w:p w:rsidR="00954E30" w:rsidRPr="00A21AED" w:rsidRDefault="00954E30" w:rsidP="00A21AED">
      <w:pPr>
        <w:rPr>
          <w:rFonts w:ascii="Times New Roman" w:hAnsi="Times New Roman"/>
          <w:b/>
          <w:sz w:val="20"/>
          <w:szCs w:val="20"/>
        </w:rPr>
      </w:pPr>
    </w:p>
    <w:p w:rsidR="00954E30" w:rsidRPr="00FF4547" w:rsidRDefault="00954E30" w:rsidP="009F01A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Aşağıdakilerden hangisi nitel gözleme örnek değildir?</w:t>
      </w:r>
    </w:p>
    <w:p w:rsidR="00954E30" w:rsidRPr="00FF4547" w:rsidRDefault="00954E30" w:rsidP="009F01A7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Kırmızı,mavi ,gök kuşağı renklerindendir.            b)  Ağaçların yaprakları yeşil renktedir.</w:t>
      </w:r>
    </w:p>
    <w:p w:rsidR="00954E30" w:rsidRPr="00FF4547" w:rsidRDefault="00954E30" w:rsidP="009F01A7">
      <w:pPr>
        <w:numPr>
          <w:ilvl w:val="0"/>
          <w:numId w:val="16"/>
        </w:numPr>
        <w:tabs>
          <w:tab w:val="left" w:pos="900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Ben  45kğ  olarak tartıldım.                                    d)  yağmur her an yağar.</w:t>
      </w:r>
    </w:p>
    <w:p w:rsidR="00954E30" w:rsidRPr="00FF4547" w:rsidRDefault="00954E30" w:rsidP="009F01A7">
      <w:pPr>
        <w:ind w:left="360"/>
        <w:rPr>
          <w:rFonts w:ascii="Times New Roman" w:hAnsi="Times New Roman"/>
          <w:b/>
          <w:sz w:val="20"/>
          <w:szCs w:val="20"/>
        </w:rPr>
      </w:pPr>
    </w:p>
    <w:p w:rsidR="00954E30" w:rsidRPr="00FF4547" w:rsidRDefault="00954E30" w:rsidP="00AB37C1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 xml:space="preserve"> “Bütün kediler köpekten korkar” hipotezini kuran araştırmacı,bunu kanıtlamak için .Bu bilim adamının yapacağı ilk iş aşağıdakilerden hangisidir.</w:t>
      </w:r>
    </w:p>
    <w:p w:rsidR="00954E30" w:rsidRPr="00FF4547" w:rsidRDefault="00954E30" w:rsidP="00905FAC">
      <w:pPr>
        <w:ind w:firstLine="708"/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 xml:space="preserve">a) Hipotezini değiştirmek                                b) Kontrollü deney     </w:t>
      </w:r>
    </w:p>
    <w:p w:rsidR="00954E30" w:rsidRPr="00FF4547" w:rsidRDefault="00954E30" w:rsidP="00132F0A">
      <w:pPr>
        <w:ind w:firstLine="708"/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c) Yeni kanıtlar aramak                                 d) Nicel gözlem yapmak</w:t>
      </w:r>
    </w:p>
    <w:p w:rsidR="00954E30" w:rsidRPr="00FF4547" w:rsidRDefault="00954E30" w:rsidP="00E80152">
      <w:pPr>
        <w:pStyle w:val="ListParagraph"/>
        <w:numPr>
          <w:ilvl w:val="0"/>
          <w:numId w:val="1"/>
        </w:numPr>
        <w:ind w:left="284"/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 xml:space="preserve">Aşağıdaki soruları cevaplayınız .  </w:t>
      </w:r>
      <w:r>
        <w:rPr>
          <w:rFonts w:ascii="Times New Roman" w:hAnsi="Times New Roman"/>
          <w:b/>
          <w:sz w:val="20"/>
          <w:szCs w:val="20"/>
        </w:rPr>
        <w:t>( 8x4=32p)</w:t>
      </w:r>
    </w:p>
    <w:p w:rsidR="00954E30" w:rsidRPr="00FF4547" w:rsidRDefault="00954E30" w:rsidP="00A60693">
      <w:pPr>
        <w:pStyle w:val="ListParagraph"/>
        <w:numPr>
          <w:ilvl w:val="0"/>
          <w:numId w:val="23"/>
        </w:numPr>
        <w:rPr>
          <w:rFonts w:ascii="Times New Roman" w:hAnsi="Times New Roman"/>
          <w:b/>
          <w:sz w:val="20"/>
          <w:szCs w:val="20"/>
        </w:rPr>
      </w:pPr>
    </w:p>
    <w:p w:rsidR="00954E30" w:rsidRPr="00FF4547" w:rsidRDefault="00954E30" w:rsidP="00E80152">
      <w:pPr>
        <w:pStyle w:val="ListParagraph"/>
        <w:numPr>
          <w:ilvl w:val="0"/>
          <w:numId w:val="22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4kg+7 hg+ 5 dag+4g =  ………</w:t>
      </w:r>
      <w:r>
        <w:rPr>
          <w:rFonts w:ascii="Times New Roman" w:hAnsi="Times New Roman"/>
          <w:b/>
          <w:sz w:val="20"/>
          <w:szCs w:val="20"/>
        </w:rPr>
        <w:t xml:space="preserve">  </w:t>
      </w:r>
      <w:r w:rsidRPr="00FF4547">
        <w:rPr>
          <w:rFonts w:ascii="Times New Roman" w:hAnsi="Times New Roman"/>
          <w:b/>
          <w:sz w:val="20"/>
          <w:szCs w:val="20"/>
        </w:rPr>
        <w:t xml:space="preserve">…dg             </w:t>
      </w:r>
      <w:r>
        <w:rPr>
          <w:rFonts w:ascii="Times New Roman" w:hAnsi="Times New Roman"/>
          <w:b/>
          <w:sz w:val="20"/>
          <w:szCs w:val="20"/>
        </w:rPr>
        <w:t xml:space="preserve">              </w:t>
      </w:r>
      <w:r w:rsidRPr="00FF4547">
        <w:rPr>
          <w:rFonts w:ascii="Times New Roman" w:hAnsi="Times New Roman"/>
          <w:b/>
          <w:sz w:val="20"/>
          <w:szCs w:val="20"/>
        </w:rPr>
        <w:t>e)    3km+5hm+7dam=…………</w:t>
      </w:r>
      <w:r>
        <w:rPr>
          <w:rFonts w:ascii="Times New Roman" w:hAnsi="Times New Roman"/>
          <w:b/>
          <w:sz w:val="20"/>
          <w:szCs w:val="20"/>
        </w:rPr>
        <w:t xml:space="preserve">  </w:t>
      </w:r>
      <w:r w:rsidRPr="00FF4547">
        <w:rPr>
          <w:rFonts w:ascii="Times New Roman" w:hAnsi="Times New Roman"/>
          <w:b/>
          <w:sz w:val="20"/>
          <w:szCs w:val="20"/>
        </w:rPr>
        <w:t>…….m</w:t>
      </w:r>
    </w:p>
    <w:p w:rsidR="00954E30" w:rsidRPr="00FF4547" w:rsidRDefault="00954E30" w:rsidP="00E80152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 xml:space="preserve">80000 µA  =  </w:t>
      </w:r>
      <w:r>
        <w:rPr>
          <w:rFonts w:ascii="Times New Roman" w:hAnsi="Times New Roman"/>
          <w:b/>
          <w:sz w:val="20"/>
          <w:szCs w:val="20"/>
        </w:rPr>
        <w:t xml:space="preserve">………………  ..A            </w:t>
      </w:r>
      <w:r w:rsidRPr="00FF4547">
        <w:rPr>
          <w:rFonts w:ascii="Times New Roman" w:hAnsi="Times New Roman"/>
          <w:b/>
          <w:sz w:val="20"/>
          <w:szCs w:val="20"/>
        </w:rPr>
        <w:t xml:space="preserve">        </w:t>
      </w:r>
      <w:r>
        <w:rPr>
          <w:rFonts w:ascii="Times New Roman" w:hAnsi="Times New Roman"/>
          <w:b/>
          <w:sz w:val="20"/>
          <w:szCs w:val="20"/>
        </w:rPr>
        <w:t xml:space="preserve">         </w:t>
      </w:r>
      <w:r w:rsidRPr="00FF4547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     </w:t>
      </w:r>
      <w:r w:rsidRPr="00FF4547">
        <w:rPr>
          <w:rFonts w:ascii="Times New Roman" w:hAnsi="Times New Roman"/>
          <w:b/>
          <w:sz w:val="20"/>
          <w:szCs w:val="20"/>
        </w:rPr>
        <w:t>f)      0,0005 GA=…………</w:t>
      </w:r>
      <w:r>
        <w:rPr>
          <w:rFonts w:ascii="Times New Roman" w:hAnsi="Times New Roman"/>
          <w:b/>
          <w:sz w:val="20"/>
          <w:szCs w:val="20"/>
        </w:rPr>
        <w:t xml:space="preserve">      </w:t>
      </w:r>
      <w:r w:rsidRPr="00FF4547">
        <w:rPr>
          <w:rFonts w:ascii="Times New Roman" w:hAnsi="Times New Roman"/>
          <w:b/>
          <w:sz w:val="20"/>
          <w:szCs w:val="20"/>
        </w:rPr>
        <w:t xml:space="preserve">…….. KA      </w:t>
      </w:r>
    </w:p>
    <w:p w:rsidR="00954E30" w:rsidRPr="00FF4547" w:rsidRDefault="00954E30" w:rsidP="00E80152">
      <w:pPr>
        <w:pStyle w:val="ListParagraph"/>
        <w:numPr>
          <w:ilvl w:val="0"/>
          <w:numId w:val="22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7.10</w:t>
      </w:r>
      <w:r w:rsidRPr="00FF4547">
        <w:rPr>
          <w:rFonts w:ascii="Times New Roman" w:hAnsi="Times New Roman"/>
          <w:b/>
          <w:sz w:val="20"/>
          <w:szCs w:val="20"/>
          <w:vertAlign w:val="superscript"/>
        </w:rPr>
        <w:t>5</w:t>
      </w:r>
      <w:r w:rsidRPr="00FF4547">
        <w:rPr>
          <w:rFonts w:ascii="Times New Roman" w:hAnsi="Times New Roman"/>
          <w:b/>
          <w:sz w:val="20"/>
          <w:szCs w:val="20"/>
        </w:rPr>
        <w:t xml:space="preserve">  dm=……….</w:t>
      </w:r>
      <w:r>
        <w:rPr>
          <w:rFonts w:ascii="Times New Roman" w:hAnsi="Times New Roman"/>
          <w:b/>
          <w:sz w:val="20"/>
          <w:szCs w:val="20"/>
        </w:rPr>
        <w:t xml:space="preserve">   </w:t>
      </w:r>
      <w:r w:rsidRPr="00FF4547">
        <w:rPr>
          <w:rFonts w:ascii="Times New Roman" w:hAnsi="Times New Roman"/>
          <w:b/>
          <w:sz w:val="20"/>
          <w:szCs w:val="20"/>
        </w:rPr>
        <w:t xml:space="preserve">.km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 </w:t>
      </w:r>
      <w:r w:rsidRPr="00FF4547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            </w:t>
      </w:r>
      <w:r w:rsidRPr="00FF4547">
        <w:rPr>
          <w:rFonts w:ascii="Times New Roman" w:hAnsi="Times New Roman"/>
          <w:b/>
          <w:sz w:val="20"/>
          <w:szCs w:val="20"/>
        </w:rPr>
        <w:t xml:space="preserve"> g)     7. 10</w:t>
      </w:r>
      <w:r w:rsidRPr="00FF4547">
        <w:rPr>
          <w:rFonts w:ascii="Times New Roman" w:hAnsi="Times New Roman"/>
          <w:b/>
          <w:sz w:val="20"/>
          <w:szCs w:val="20"/>
          <w:vertAlign w:val="superscript"/>
        </w:rPr>
        <w:t>-2</w:t>
      </w:r>
      <w:r w:rsidRPr="00FF4547">
        <w:rPr>
          <w:rFonts w:ascii="Times New Roman" w:hAnsi="Times New Roman"/>
          <w:b/>
          <w:sz w:val="20"/>
          <w:szCs w:val="20"/>
        </w:rPr>
        <w:t xml:space="preserve"> m=         ……</w:t>
      </w:r>
      <w:r>
        <w:rPr>
          <w:rFonts w:ascii="Times New Roman" w:hAnsi="Times New Roman"/>
          <w:b/>
          <w:sz w:val="20"/>
          <w:szCs w:val="20"/>
        </w:rPr>
        <w:t xml:space="preserve">         </w:t>
      </w:r>
      <w:r w:rsidRPr="00FF4547">
        <w:rPr>
          <w:rFonts w:ascii="Times New Roman" w:hAnsi="Times New Roman"/>
          <w:b/>
          <w:sz w:val="20"/>
          <w:szCs w:val="20"/>
        </w:rPr>
        <w:t xml:space="preserve">…..cm dir </w:t>
      </w:r>
    </w:p>
    <w:p w:rsidR="00954E30" w:rsidRPr="00FF4547" w:rsidRDefault="00954E30" w:rsidP="00905FAC">
      <w:pPr>
        <w:pStyle w:val="ListParagraph"/>
        <w:numPr>
          <w:ilvl w:val="0"/>
          <w:numId w:val="22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 xml:space="preserve"> 127</w:t>
      </w:r>
      <w:r w:rsidRPr="00FF4547">
        <w:rPr>
          <w:rFonts w:ascii="Times New Roman" w:hAnsi="Times New Roman"/>
          <w:b/>
          <w:sz w:val="20"/>
          <w:szCs w:val="20"/>
          <w:vertAlign w:val="superscript"/>
        </w:rPr>
        <w:t>0</w:t>
      </w:r>
      <w:r w:rsidRPr="00FF4547">
        <w:rPr>
          <w:rFonts w:ascii="Times New Roman" w:hAnsi="Times New Roman"/>
          <w:b/>
          <w:sz w:val="20"/>
          <w:szCs w:val="20"/>
        </w:rPr>
        <w:t>c   =………</w:t>
      </w:r>
      <w:r>
        <w:rPr>
          <w:rFonts w:ascii="Times New Roman" w:hAnsi="Times New Roman"/>
          <w:b/>
          <w:sz w:val="20"/>
          <w:szCs w:val="20"/>
        </w:rPr>
        <w:t xml:space="preserve">  </w:t>
      </w:r>
      <w:r w:rsidRPr="00FF4547">
        <w:rPr>
          <w:rFonts w:ascii="Times New Roman" w:hAnsi="Times New Roman"/>
          <w:b/>
          <w:sz w:val="20"/>
          <w:szCs w:val="20"/>
        </w:rPr>
        <w:t>..</w:t>
      </w:r>
      <w:r w:rsidRPr="00FF4547">
        <w:rPr>
          <w:rFonts w:ascii="Times New Roman" w:hAnsi="Times New Roman"/>
          <w:b/>
          <w:sz w:val="20"/>
          <w:szCs w:val="20"/>
          <w:vertAlign w:val="superscript"/>
        </w:rPr>
        <w:t>0</w:t>
      </w:r>
      <w:r w:rsidRPr="00FF4547">
        <w:rPr>
          <w:rFonts w:ascii="Times New Roman" w:hAnsi="Times New Roman"/>
          <w:b/>
          <w:sz w:val="20"/>
          <w:szCs w:val="20"/>
        </w:rPr>
        <w:t xml:space="preserve">K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                </w:t>
      </w:r>
      <w:r w:rsidRPr="00FF4547">
        <w:rPr>
          <w:rFonts w:ascii="Times New Roman" w:hAnsi="Times New Roman"/>
          <w:b/>
          <w:sz w:val="20"/>
          <w:szCs w:val="20"/>
        </w:rPr>
        <w:t>h)     500</w:t>
      </w:r>
      <w:r w:rsidRPr="00FF4547">
        <w:rPr>
          <w:rFonts w:ascii="Times New Roman" w:hAnsi="Times New Roman"/>
          <w:b/>
          <w:sz w:val="20"/>
          <w:szCs w:val="20"/>
          <w:vertAlign w:val="superscript"/>
        </w:rPr>
        <w:t>0</w:t>
      </w:r>
      <w:r w:rsidRPr="00FF4547">
        <w:rPr>
          <w:rFonts w:ascii="Times New Roman" w:hAnsi="Times New Roman"/>
          <w:b/>
          <w:sz w:val="20"/>
          <w:szCs w:val="20"/>
        </w:rPr>
        <w:t>K =          …</w:t>
      </w:r>
      <w:r>
        <w:rPr>
          <w:rFonts w:ascii="Times New Roman" w:hAnsi="Times New Roman"/>
          <w:b/>
          <w:sz w:val="20"/>
          <w:szCs w:val="20"/>
        </w:rPr>
        <w:t xml:space="preserve">              </w:t>
      </w:r>
      <w:r w:rsidRPr="00FF4547">
        <w:rPr>
          <w:rFonts w:ascii="Times New Roman" w:hAnsi="Times New Roman"/>
          <w:b/>
          <w:sz w:val="20"/>
          <w:szCs w:val="20"/>
        </w:rPr>
        <w:t>………..</w:t>
      </w:r>
      <w:r w:rsidRPr="00FF4547">
        <w:rPr>
          <w:rFonts w:ascii="Times New Roman" w:hAnsi="Times New Roman"/>
          <w:b/>
          <w:sz w:val="20"/>
          <w:szCs w:val="20"/>
          <w:vertAlign w:val="superscript"/>
        </w:rPr>
        <w:t>0</w:t>
      </w:r>
      <w:r>
        <w:rPr>
          <w:rFonts w:ascii="Times New Roman" w:hAnsi="Times New Roman"/>
          <w:b/>
          <w:sz w:val="20"/>
          <w:szCs w:val="20"/>
        </w:rPr>
        <w:t>C</w:t>
      </w:r>
      <w:r w:rsidRPr="00FF4547">
        <w:rPr>
          <w:rFonts w:ascii="Times New Roman" w:hAnsi="Times New Roman"/>
          <w:b/>
          <w:sz w:val="20"/>
          <w:szCs w:val="20"/>
        </w:rPr>
        <w:t xml:space="preserve">   </w:t>
      </w:r>
    </w:p>
    <w:p w:rsidR="00954E30" w:rsidRPr="00D83E44" w:rsidRDefault="00954E30" w:rsidP="00D83E44">
      <w:pPr>
        <w:pStyle w:val="ListParagraph"/>
        <w:rPr>
          <w:sz w:val="18"/>
        </w:rPr>
      </w:pPr>
    </w:p>
    <w:p w:rsidR="00954E30" w:rsidRPr="00A001A1" w:rsidRDefault="00954E30" w:rsidP="00A001A1">
      <w:pPr>
        <w:pStyle w:val="ListParagraph"/>
        <w:numPr>
          <w:ilvl w:val="0"/>
          <w:numId w:val="23"/>
        </w:numPr>
        <w:rPr>
          <w:b/>
        </w:rPr>
      </w:pPr>
      <w:r>
        <w:rPr>
          <w:noProof/>
          <w:lang w:eastAsia="tr-TR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26" type="#_x0000_t127" style="position:absolute;left:0;text-align:left;margin-left:347.3pt;margin-top:11.2pt;width:7.15pt;height:13.2pt;z-index:251673088" fillcolor="#666" strokeweight="1pt">
            <v:fill color2="black" focus="50%" type="gradient"/>
            <v:shadow on="t" type="perspective" color="#7f7f7f" offset="1pt" offset2="-3pt"/>
          </v:shape>
        </w:pict>
      </w:r>
      <w:r w:rsidRPr="00E41EE1">
        <w:rPr>
          <w:b/>
        </w:rPr>
        <w:t>Şekildeki</w:t>
      </w:r>
      <w:r>
        <w:rPr>
          <w:b/>
        </w:rPr>
        <w:t xml:space="preserve"> eşit kollu terazide  kütlesi  </w:t>
      </w:r>
      <w:smartTag w:uri="urn:schemas-microsoft-com:office:smarttags" w:element="metricconverter">
        <w:smartTagPr>
          <w:attr w:name="ProductID" w:val="400 g"/>
        </w:smartTagPr>
        <w:r>
          <w:rPr>
            <w:b/>
          </w:rPr>
          <w:t>400</w:t>
        </w:r>
        <w:r w:rsidRPr="00E41EE1">
          <w:rPr>
            <w:b/>
          </w:rPr>
          <w:t xml:space="preserve"> g</w:t>
        </w:r>
      </w:smartTag>
      <w:r w:rsidRPr="00E41EE1">
        <w:rPr>
          <w:b/>
        </w:rPr>
        <w:t xml:space="preserve">  olan  binici  5.bölmeye konulunca denge sağlanmıştır. Buna göre;  </w:t>
      </w:r>
      <w:r>
        <w:rPr>
          <w:noProof/>
          <w:lang w:eastAsia="tr-TR"/>
        </w:rPr>
        <w:pict>
          <v:rect id="_x0000_s1027" style="position:absolute;left:0;text-align:left;margin-left:248.25pt;margin-top:24.4pt;width:138.75pt;height:7.15pt;z-index:251642368;mso-position-horizontal-relative:text;mso-position-vertical-relative:text">
            <v:textbox style="mso-next-textbox:#_x0000_s1027">
              <w:txbxContent>
                <w:p w:rsidR="00954E30" w:rsidRDefault="00954E30" w:rsidP="00F939D7"/>
              </w:txbxContent>
            </v:textbox>
          </v:rect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352.5pt;margin-top:24.4pt;width:0;height:7.15pt;z-index:251666944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29" type="#_x0000_t32" style="position:absolute;left:0;text-align:left;margin-left:347.25pt;margin-top:24.4pt;width:.05pt;height:7.15pt;flip:y;z-index:251665920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30" type="#_x0000_t32" style="position:absolute;left:0;text-align:left;margin-left:339pt;margin-top:24.4pt;width:0;height:7.15pt;z-index:251664896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31" type="#_x0000_t32" style="position:absolute;left:0;text-align:left;margin-left:331.5pt;margin-top:24.4pt;width:0;height:7.15pt;z-index:251663872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32" type="#_x0000_t32" style="position:absolute;left:0;text-align:left;margin-left:325.5pt;margin-top:24.4pt;width:.75pt;height:7.15pt;flip:x;z-index:251662848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33" type="#_x0000_t32" style="position:absolute;left:0;text-align:left;margin-left:361.85pt;margin-top:24.4pt;width:0;height:7.15pt;z-index:251667968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34" type="#_x0000_t32" style="position:absolute;left:0;text-align:left;margin-left:369pt;margin-top:24.4pt;width:0;height:7.15pt;z-index:251668992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35" type="#_x0000_t32" style="position:absolute;left:0;text-align:left;margin-left:376.15pt;margin-top:24.4pt;width:0;height:7.15pt;z-index:251670016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36" type="#_x0000_t32" style="position:absolute;left:0;text-align:left;margin-left:381pt;margin-top:24.4pt;width:0;height:7.15pt;z-index:251672064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37" type="#_x0000_t32" style="position:absolute;left:0;text-align:left;margin-left:369pt;margin-top:24.4pt;width:0;height:0;z-index:251671040;mso-position-horizontal-relative:text;mso-position-vertical-relative:text" o:connectortype="straight"/>
        </w:pict>
      </w:r>
      <w:r>
        <w:rPr>
          <w:b/>
        </w:rPr>
        <w:t xml:space="preserve">Her bir X </w:t>
      </w:r>
      <w:r w:rsidRPr="00A001A1">
        <w:rPr>
          <w:b/>
        </w:rPr>
        <w:t>cisminin kütlesi kaç gram dır ?</w:t>
      </w:r>
      <w:r w:rsidRPr="00D83E44">
        <w:t xml:space="preserve">  </w:t>
      </w:r>
      <w:r>
        <w:t>(10p)</w:t>
      </w:r>
      <w:r w:rsidRPr="00D83E44">
        <w:t xml:space="preserve">              </w:t>
      </w:r>
      <w:r>
        <w:t xml:space="preserve">                                                     10</w:t>
      </w:r>
    </w:p>
    <w:p w:rsidR="00954E30" w:rsidRPr="00A001A1" w:rsidRDefault="00954E30" w:rsidP="00D83E44">
      <w:pPr>
        <w:pStyle w:val="ListParagraph"/>
        <w:rPr>
          <w:b/>
        </w:rPr>
      </w:pPr>
      <w:r>
        <w:rPr>
          <w:noProof/>
          <w:lang w:eastAsia="tr-TR"/>
        </w:rPr>
        <w:pict>
          <v:shape id="_x0000_s1038" type="#_x0000_t32" style="position:absolute;left:0;text-align:left;margin-left:219.75pt;margin-top:.7pt;width:28.5pt;height:59.75pt;flip:x;z-index:251646464" o:connectortype="straight"/>
        </w:pict>
      </w:r>
      <w:r>
        <w:rPr>
          <w:noProof/>
          <w:lang w:eastAsia="tr-TR"/>
        </w:rPr>
        <w:pict>
          <v:shape id="_x0000_s1039" type="#_x0000_t32" style="position:absolute;left:0;text-align:left;margin-left:248.25pt;margin-top:.7pt;width:36pt;height:59.75pt;z-index:251647488" o:connectortype="straight"/>
        </w:pict>
      </w:r>
      <w:r>
        <w:rPr>
          <w:noProof/>
          <w:lang w:eastAsia="tr-TR"/>
        </w:rPr>
        <w:pict>
          <v:shape id="_x0000_s1040" type="#_x0000_t32" style="position:absolute;left:0;text-align:left;margin-left:387pt;margin-top:.7pt;width:30pt;height:59.75pt;z-index:251649536" o:connectortype="straight"/>
        </w:pict>
      </w:r>
      <w:r>
        <w:rPr>
          <w:noProof/>
          <w:lang w:eastAsia="tr-TR"/>
        </w:rPr>
        <w:pict>
          <v:shape id="_x0000_s1041" type="#_x0000_t32" style="position:absolute;left:0;text-align:left;margin-left:352.5pt;margin-top:.7pt;width:34.5pt;height:59.75pt;flip:x;z-index:251648512" o:connectortype="straight"/>
        </w:pict>
      </w:r>
      <w:r>
        <w:rPr>
          <w:noProof/>
          <w:lang w:eastAsia="tr-TR"/>
        </w:rPr>
        <w:pict>
          <v:rect id="_x0000_s1042" style="position:absolute;left:0;text-align:left;margin-left:318.35pt;margin-top:.7pt;width:7.15pt;height:78.35pt;z-index:251643392"/>
        </w:pict>
      </w:r>
      <w:r w:rsidRPr="00D83E44">
        <w:t xml:space="preserve">     </w:t>
      </w:r>
      <w:r>
        <w:t xml:space="preserve">                                                                                                                         </w:t>
      </w:r>
      <w:r w:rsidRPr="00A001A1">
        <w:rPr>
          <w:b/>
          <w:sz w:val="16"/>
          <w:szCs w:val="16"/>
        </w:rPr>
        <w:t>5.</w:t>
      </w:r>
      <w:r w:rsidRPr="00A001A1">
        <w:rPr>
          <w:b/>
        </w:rPr>
        <w:t xml:space="preserve">              </w:t>
      </w:r>
    </w:p>
    <w:p w:rsidR="00954E30" w:rsidRDefault="00954E30" w:rsidP="00D83E44">
      <w:pPr>
        <w:pStyle w:val="ListParagraph"/>
      </w:pPr>
      <w:r>
        <w:rPr>
          <w:noProof/>
          <w:lang w:eastAsia="tr-TR"/>
        </w:rPr>
        <w:pict>
          <v:shape id="_x0000_s1043" type="#_x0000_t32" style="position:absolute;left:0;text-align:left;margin-left:384.75pt;margin-top:8.65pt;width:40.5pt;height:20.6pt;flip:y;z-index:251659776" o:connectortype="straight">
            <v:stroke endarrow="block"/>
          </v:shape>
        </w:pict>
      </w:r>
      <w:r>
        <w:t xml:space="preserve">                                                                                                                                                             200g</w:t>
      </w:r>
    </w:p>
    <w:p w:rsidR="00954E30" w:rsidRDefault="00954E30" w:rsidP="00D83E44">
      <w:pPr>
        <w:pStyle w:val="ListParagraph"/>
      </w:pP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44" type="#_x0000_t22" style="position:absolute;left:0;text-align:left;margin-left:361.85pt;margin-top:13.8pt;width:7.15pt;height:17.25pt;z-index:251655680" fillcolor="#666" strokeweight="1pt">
            <v:fill color2="black" focus="50%" type="gradient"/>
            <v:shadow on="t" type="perspective" color="#7f7f7f" offset="1pt" offset2="-3pt"/>
          </v:shape>
        </w:pict>
      </w:r>
      <w:r>
        <w:rPr>
          <w:noProof/>
          <w:lang w:eastAsia="tr-TR"/>
        </w:rPr>
        <w:pict>
          <v:shape id="_x0000_s1045" type="#_x0000_t22" style="position:absolute;left:0;text-align:left;margin-left:394.5pt;margin-top:13.8pt;width:9.75pt;height:15.75pt;z-index:251653632" fillcolor="#666" strokeweight="1pt">
            <v:fill color2="black" focus="50%" type="gradient"/>
            <v:shadow on="t" type="perspective" color="#7f7f7f" offset="1pt" offset2="-3pt"/>
          </v:shape>
        </w:pict>
      </w:r>
      <w:r>
        <w:rPr>
          <w:noProof/>
          <w:lang w:eastAsia="tr-TR"/>
        </w:rPr>
        <w:pict>
          <v:shape id="_x0000_s1046" type="#_x0000_t22" style="position:absolute;left:0;text-align:left;margin-left:377.25pt;margin-top:13.8pt;width:9.75pt;height:15.75pt;z-index:251652608" fillcolor="#666" strokeweight="1pt">
            <v:fill color2="black" focus="50%" type="gradient"/>
            <v:shadow on="t" type="perspective" color="#7f7f7f" offset="1pt" offset2="-3pt"/>
          </v:shape>
        </w:pict>
      </w:r>
    </w:p>
    <w:p w:rsidR="00954E30" w:rsidRDefault="00954E30" w:rsidP="00D83E44">
      <w:pPr>
        <w:pStyle w:val="ListParagraph"/>
      </w:pPr>
      <w:r>
        <w:rPr>
          <w:noProof/>
          <w:lang w:eastAsia="tr-TR"/>
        </w:rPr>
        <w:pict>
          <v:shape id="_x0000_s1047" type="#_x0000_t32" style="position:absolute;left:0;text-align:left;margin-left:342.75pt;margin-top:14.1pt;width:19.1pt;height:16.9pt;flip:x;z-index:25166080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8" type="#_x0000_t32" style="position:absolute;left:0;text-align:left;margin-left:404.25pt;margin-top:7.4pt;width:35.25pt;height:19.85pt;z-index:25165772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9" type="#_x0000_t22" style="position:absolute;left:0;text-align:left;margin-left:369pt;margin-top:3.65pt;width:7.15pt;height:17.25pt;z-index:251656704" fillcolor="#666" strokeweight="1pt">
            <v:fill color2="black" focus="50%" type="gradient"/>
            <v:shadow on="t" type="perspective" color="#7f7f7f" offset="1pt" offset2="-3pt"/>
          </v:shape>
        </w:pict>
      </w:r>
      <w:r>
        <w:rPr>
          <w:noProof/>
          <w:lang w:eastAsia="tr-TR"/>
        </w:rPr>
        <w:pict>
          <v:shape id="_x0000_s1050" type="#_x0000_t22" style="position:absolute;left:0;text-align:left;margin-left:384.75pt;margin-top:7.4pt;width:9.75pt;height:15.75pt;z-index:251654656" fillcolor="#666" strokeweight="1pt">
            <v:fill color2="black" focus="50%" type="gradient"/>
            <v:shadow on="t" type="perspective" color="#7f7f7f" offset="1pt" offset2="-3pt"/>
          </v:shape>
        </w:pict>
      </w:r>
      <w:r>
        <w:rPr>
          <w:noProof/>
          <w:lang w:eastAsia="tr-TR"/>
        </w:rPr>
        <w:pict>
          <v:shapetype id="_x0000_t123" coordsize="21600,21600" o:spt="123" path="m10800,qx,10800,10800,21600,21600,10800,10800,xem3163,3163nfl18437,18437em3163,18437nfl18437,3163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051" type="#_x0000_t123" style="position:absolute;left:0;text-align:left;margin-left:253.5pt;margin-top:3.65pt;width:22.5pt;height:19.5pt;z-index:251651584" fillcolor="black" strokecolor="#f2f2f2" strokeweight="3pt">
            <v:shadow on="t" type="perspective" color="#7f7f7f" opacity=".5" offset="1pt" offset2="-1pt"/>
          </v:shape>
        </w:pict>
      </w:r>
      <w:r>
        <w:rPr>
          <w:noProof/>
          <w:lang w:eastAsia="tr-TR"/>
        </w:rPr>
        <w:pict>
          <v:shape id="_x0000_s1052" type="#_x0000_t123" style="position:absolute;left:0;text-align:left;margin-left:225.75pt;margin-top:3.65pt;width:22.5pt;height:19.5pt;z-index:251650560" fillcolor="black" strokecolor="#f2f2f2" strokeweight="3pt">
            <v:shadow on="t" type="perspective" color="#7f7f7f" opacity=".5" offset="1pt" offset2="-1pt"/>
          </v:shape>
        </w:pict>
      </w:r>
      <w:r>
        <w:rPr>
          <w:noProof/>
          <w:lang w:eastAsia="tr-TR"/>
        </w:rPr>
        <w:pict>
          <v:oval id="_x0000_s1053" style="position:absolute;left:0;text-align:left;margin-left:352.5pt;margin-top:3.65pt;width:64.5pt;height:19.5pt;z-index:251645440"/>
        </w:pict>
      </w:r>
      <w:r>
        <w:rPr>
          <w:noProof/>
          <w:lang w:eastAsia="tr-TR"/>
        </w:rPr>
        <w:pict>
          <v:oval id="_x0000_s1054" style="position:absolute;left:0;text-align:left;margin-left:219.75pt;margin-top:7.75pt;width:64.5pt;height:19.5pt;z-index:251644416"/>
        </w:pict>
      </w:r>
    </w:p>
    <w:p w:rsidR="00954E30" w:rsidRDefault="00954E30" w:rsidP="00D83E44">
      <w:pPr>
        <w:pStyle w:val="ListParagraph"/>
      </w:pPr>
      <w:r>
        <w:rPr>
          <w:noProof/>
          <w:lang w:eastAsia="tr-TR"/>
        </w:rPr>
        <w:pict>
          <v:shape id="_x0000_s1055" type="#_x0000_t32" style="position:absolute;left:0;text-align:left;margin-left:369pt;margin-top:5.45pt;width:7.15pt;height:10.1pt;flip:x;z-index:25166182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6" type="#_x0000_t32" style="position:absolute;left:0;text-align:left;margin-left:390.75pt;margin-top:5.45pt;width:48.75pt;height:23.6pt;z-index:251658752" o:connectortype="straight">
            <v:stroke endarrow="block"/>
          </v:shape>
        </w:pict>
      </w:r>
      <w:r w:rsidRPr="00D83E44">
        <w:t xml:space="preserve">  </w:t>
      </w:r>
      <w:r>
        <w:t xml:space="preserve">                                                                                                                                                                 200g</w:t>
      </w:r>
    </w:p>
    <w:p w:rsidR="00954E30" w:rsidRPr="00D83E44" w:rsidRDefault="00954E30" w:rsidP="00D83E44">
      <w:pPr>
        <w:pStyle w:val="ListParagraph"/>
      </w:pPr>
      <w:r>
        <w:t xml:space="preserve">                                                                             X            X                         100g     100g                     200g</w:t>
      </w:r>
    </w:p>
    <w:p w:rsidR="00954E30" w:rsidRDefault="00954E30" w:rsidP="00E80152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</w:t>
      </w:r>
    </w:p>
    <w:p w:rsidR="00954E30" w:rsidRDefault="00954E30" w:rsidP="00E80152">
      <w:pPr>
        <w:rPr>
          <w:rFonts w:ascii="Times New Roman" w:hAnsi="Times New Roman"/>
          <w:b/>
          <w:sz w:val="20"/>
          <w:szCs w:val="20"/>
        </w:rPr>
      </w:pPr>
    </w:p>
    <w:p w:rsidR="00954E30" w:rsidRDefault="00954E30" w:rsidP="00E80152">
      <w:pPr>
        <w:rPr>
          <w:rFonts w:ascii="Times New Roman" w:hAnsi="Times New Roman"/>
          <w:b/>
          <w:sz w:val="20"/>
          <w:szCs w:val="20"/>
        </w:rPr>
      </w:pPr>
    </w:p>
    <w:p w:rsidR="00954E30" w:rsidRDefault="00954E30" w:rsidP="00E80152">
      <w:pPr>
        <w:rPr>
          <w:rFonts w:ascii="Times New Roman" w:hAnsi="Times New Roman"/>
          <w:b/>
          <w:sz w:val="20"/>
          <w:szCs w:val="20"/>
        </w:rPr>
      </w:pPr>
    </w:p>
    <w:p w:rsidR="00954E30" w:rsidRPr="00FF4547" w:rsidRDefault="00954E30" w:rsidP="00E80152">
      <w:pPr>
        <w:rPr>
          <w:rFonts w:ascii="Times New Roman" w:hAnsi="Times New Roman"/>
          <w:b/>
          <w:sz w:val="20"/>
          <w:szCs w:val="20"/>
        </w:rPr>
      </w:pPr>
    </w:p>
    <w:p w:rsidR="00954E30" w:rsidRPr="00FF4547" w:rsidRDefault="00954E30" w:rsidP="00132F0A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Fiziksel   bir büyüklüğün ölçülmesinde ki hata durumlarını karşılarına yazınız.</w:t>
      </w:r>
      <w:r>
        <w:rPr>
          <w:rFonts w:ascii="Times New Roman" w:hAnsi="Times New Roman"/>
          <w:b/>
          <w:sz w:val="20"/>
          <w:szCs w:val="20"/>
        </w:rPr>
        <w:t>(12p)</w:t>
      </w:r>
    </w:p>
    <w:p w:rsidR="00954E30" w:rsidRPr="00FF4547" w:rsidRDefault="00954E30" w:rsidP="00270036">
      <w:pPr>
        <w:pStyle w:val="ListParagraph"/>
        <w:numPr>
          <w:ilvl w:val="0"/>
          <w:numId w:val="24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Üç terazide kilonuzu ölçtüğünüzde farklı sonuçlar alındı…………………………………….</w:t>
      </w:r>
    </w:p>
    <w:p w:rsidR="00954E30" w:rsidRPr="00FF4547" w:rsidRDefault="00954E30" w:rsidP="00270036">
      <w:pPr>
        <w:pStyle w:val="ListParagraph"/>
        <w:numPr>
          <w:ilvl w:val="0"/>
          <w:numId w:val="24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Kapıyı üç arkadaş metreyle ölçtüler ve sonuç farklı çıktı……………………………………</w:t>
      </w:r>
    </w:p>
    <w:p w:rsidR="00954E30" w:rsidRPr="00FF4547" w:rsidRDefault="00954E30" w:rsidP="00270036">
      <w:pPr>
        <w:pStyle w:val="ListParagraph"/>
        <w:numPr>
          <w:ilvl w:val="0"/>
          <w:numId w:val="24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Çok ince su borusunun kalınlığını sucu kumpas bulamadı ve cetvelle ölçtü …………………….</w:t>
      </w:r>
    </w:p>
    <w:p w:rsidR="00954E30" w:rsidRPr="00FF4547" w:rsidRDefault="00954E30" w:rsidP="00270036">
      <w:pPr>
        <w:pStyle w:val="ListParagraph"/>
        <w:numPr>
          <w:ilvl w:val="0"/>
          <w:numId w:val="24"/>
        </w:numPr>
        <w:rPr>
          <w:rFonts w:ascii="Times New Roman" w:hAnsi="Times New Roman"/>
          <w:b/>
          <w:sz w:val="20"/>
          <w:szCs w:val="20"/>
        </w:rPr>
      </w:pPr>
      <w:r w:rsidRPr="00FF4547">
        <w:rPr>
          <w:rFonts w:ascii="Times New Roman" w:hAnsi="Times New Roman"/>
          <w:b/>
          <w:sz w:val="20"/>
          <w:szCs w:val="20"/>
        </w:rPr>
        <w:t>Bir tır şoförü Hatay da ölçtüğü kamyonun yükünü İngiltere de ölçtüğünde farklı çıktı……………………</w:t>
      </w:r>
    </w:p>
    <w:p w:rsidR="00954E30" w:rsidRPr="00FF4547" w:rsidRDefault="00954E30" w:rsidP="00A41AD9">
      <w:pPr>
        <w:spacing w:after="0" w:line="240" w:lineRule="auto"/>
        <w:ind w:left="360"/>
        <w:rPr>
          <w:rFonts w:ascii="Times New Roman" w:hAnsi="Times New Roman"/>
          <w:b/>
          <w:sz w:val="20"/>
          <w:szCs w:val="20"/>
        </w:rPr>
      </w:pPr>
    </w:p>
    <w:p w:rsidR="00954E30" w:rsidRPr="00FF4547" w:rsidRDefault="00954E30" w:rsidP="00DF1F5D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954E30" w:rsidRPr="00FF4547" w:rsidRDefault="00954E30" w:rsidP="00DF1F5D">
      <w:pPr>
        <w:ind w:left="360"/>
        <w:rPr>
          <w:rFonts w:ascii="Times New Roman" w:hAnsi="Times New Roman"/>
          <w:b/>
          <w:sz w:val="20"/>
          <w:szCs w:val="20"/>
        </w:rPr>
      </w:pPr>
      <w:hyperlink r:id="rId7" w:history="1">
        <w:r w:rsidRPr="006B100D">
          <w:rPr>
            <w:rStyle w:val="Hyperlink"/>
            <w:rFonts w:ascii="Times New Roman" w:hAnsi="Times New Roman"/>
            <w:b/>
            <w:sz w:val="20"/>
            <w:szCs w:val="20"/>
          </w:rPr>
          <w:t>www.sorubak.com</w:t>
        </w:r>
      </w:hyperlink>
      <w:r>
        <w:rPr>
          <w:rFonts w:ascii="Times New Roman" w:hAnsi="Times New Roman"/>
          <w:b/>
          <w:sz w:val="20"/>
          <w:szCs w:val="20"/>
        </w:rPr>
        <w:t xml:space="preserve"> </w:t>
      </w:r>
    </w:p>
    <w:p w:rsidR="00954E30" w:rsidRPr="00FF4547" w:rsidRDefault="00954E30" w:rsidP="00583DE0">
      <w:pPr>
        <w:pStyle w:val="ListParagraph"/>
        <w:tabs>
          <w:tab w:val="left" w:pos="9150"/>
        </w:tabs>
        <w:rPr>
          <w:rFonts w:ascii="Times New Roman" w:hAnsi="Times New Roman"/>
          <w:b/>
          <w:sz w:val="20"/>
          <w:szCs w:val="20"/>
        </w:rPr>
      </w:pPr>
    </w:p>
    <w:p w:rsidR="00954E30" w:rsidRPr="00FF4547" w:rsidRDefault="00954E30" w:rsidP="007F6052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954E30" w:rsidRPr="00FF4547" w:rsidRDefault="00954E30" w:rsidP="007F6052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954E30" w:rsidRPr="00FF4547" w:rsidRDefault="00954E30" w:rsidP="00124DA4">
      <w:pPr>
        <w:pStyle w:val="ListParagraph"/>
        <w:rPr>
          <w:rFonts w:ascii="Times New Roman" w:hAnsi="Times New Roman"/>
          <w:b/>
          <w:sz w:val="20"/>
          <w:szCs w:val="20"/>
        </w:rPr>
      </w:pPr>
    </w:p>
    <w:p w:rsidR="00954E30" w:rsidRPr="00FF4547" w:rsidRDefault="00954E30">
      <w:pPr>
        <w:rPr>
          <w:rFonts w:ascii="Times New Roman" w:hAnsi="Times New Roman"/>
          <w:b/>
          <w:sz w:val="20"/>
          <w:szCs w:val="20"/>
        </w:rPr>
      </w:pPr>
    </w:p>
    <w:sectPr w:rsidR="00954E30" w:rsidRPr="00FF4547" w:rsidSect="00DA2C36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E30" w:rsidRDefault="00954E30" w:rsidP="00DA2C36">
      <w:pPr>
        <w:spacing w:after="0" w:line="240" w:lineRule="auto"/>
      </w:pPr>
      <w:r>
        <w:separator/>
      </w:r>
    </w:p>
  </w:endnote>
  <w:endnote w:type="continuationSeparator" w:id="0">
    <w:p w:rsidR="00954E30" w:rsidRDefault="00954E30" w:rsidP="00DA2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E30" w:rsidRDefault="00954E30">
    <w:pPr>
      <w:pStyle w:val="Footer"/>
    </w:pPr>
    <w:r>
      <w:tab/>
      <w:t xml:space="preserve">                                                                                                                                                        HASAN AYDAR</w:t>
    </w:r>
  </w:p>
  <w:p w:rsidR="00954E30" w:rsidRDefault="00954E30">
    <w:pPr>
      <w:pStyle w:val="Footer"/>
    </w:pPr>
    <w:r>
      <w:tab/>
    </w:r>
    <w:r>
      <w:tab/>
      <w:t xml:space="preserve">          Fizik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E30" w:rsidRDefault="00954E30" w:rsidP="00DA2C36">
      <w:pPr>
        <w:spacing w:after="0" w:line="240" w:lineRule="auto"/>
      </w:pPr>
      <w:r>
        <w:separator/>
      </w:r>
    </w:p>
  </w:footnote>
  <w:footnote w:type="continuationSeparator" w:id="0">
    <w:p w:rsidR="00954E30" w:rsidRDefault="00954E30" w:rsidP="00DA2C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E30" w:rsidRDefault="00954E30" w:rsidP="00DA2C36">
    <w:pPr>
      <w:pStyle w:val="Header"/>
      <w:jc w:val="center"/>
    </w:pPr>
    <w:r>
      <w:t>2011-2012 EĞİTİM ÖĞRETİM YILI BEŞ OCAK LİSESİ 9/…… SINIFLRIN 1.DÖNEM 1.YAZILI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11D3"/>
    <w:multiLevelType w:val="hybridMultilevel"/>
    <w:tmpl w:val="FD24F38E"/>
    <w:lvl w:ilvl="0" w:tplc="8E22374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2450CB7"/>
    <w:multiLevelType w:val="hybridMultilevel"/>
    <w:tmpl w:val="F348CF52"/>
    <w:lvl w:ilvl="0" w:tplc="743EF41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385167A"/>
    <w:multiLevelType w:val="hybridMultilevel"/>
    <w:tmpl w:val="0668FC0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60F65618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3CB0865"/>
    <w:multiLevelType w:val="hybridMultilevel"/>
    <w:tmpl w:val="DF206176"/>
    <w:lvl w:ilvl="0" w:tplc="041F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>
    <w:nsid w:val="163E0775"/>
    <w:multiLevelType w:val="hybridMultilevel"/>
    <w:tmpl w:val="728CC64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7A37D7"/>
    <w:multiLevelType w:val="hybridMultilevel"/>
    <w:tmpl w:val="79985E62"/>
    <w:lvl w:ilvl="0" w:tplc="BF826AA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83F43C9"/>
    <w:multiLevelType w:val="hybridMultilevel"/>
    <w:tmpl w:val="1C2ACA9A"/>
    <w:lvl w:ilvl="0" w:tplc="C5F49B58">
      <w:start w:val="3"/>
      <w:numFmt w:val="decimal"/>
      <w:lvlText w:val="%1-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B8018A9"/>
    <w:multiLevelType w:val="hybridMultilevel"/>
    <w:tmpl w:val="BEFAF49C"/>
    <w:lvl w:ilvl="0" w:tplc="5C440B3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EEB2815"/>
    <w:multiLevelType w:val="hybridMultilevel"/>
    <w:tmpl w:val="4396675A"/>
    <w:lvl w:ilvl="0" w:tplc="9396465A">
      <w:start w:val="4"/>
      <w:numFmt w:val="lowerLetter"/>
      <w:lvlText w:val="%1)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  <w:rPr>
        <w:rFonts w:cs="Times New Roman"/>
      </w:rPr>
    </w:lvl>
  </w:abstractNum>
  <w:abstractNum w:abstractNumId="9">
    <w:nsid w:val="36C90019"/>
    <w:multiLevelType w:val="hybridMultilevel"/>
    <w:tmpl w:val="A05EDFB2"/>
    <w:lvl w:ilvl="0" w:tplc="654A601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A102DDE"/>
    <w:multiLevelType w:val="hybridMultilevel"/>
    <w:tmpl w:val="F356B170"/>
    <w:lvl w:ilvl="0" w:tplc="C68A1006">
      <w:start w:val="1"/>
      <w:numFmt w:val="decimal"/>
      <w:lvlText w:val="%1."/>
      <w:lvlJc w:val="left"/>
      <w:pPr>
        <w:ind w:left="28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0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72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44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16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88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0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32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044" w:hanging="180"/>
      </w:pPr>
      <w:rPr>
        <w:rFonts w:cs="Times New Roman"/>
      </w:rPr>
    </w:lvl>
  </w:abstractNum>
  <w:abstractNum w:abstractNumId="11">
    <w:nsid w:val="3FFD00A5"/>
    <w:multiLevelType w:val="hybridMultilevel"/>
    <w:tmpl w:val="925EA79E"/>
    <w:lvl w:ilvl="0" w:tplc="C4EABC90">
      <w:start w:val="1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2">
    <w:nsid w:val="4319519D"/>
    <w:multiLevelType w:val="hybridMultilevel"/>
    <w:tmpl w:val="CB74DEA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334537A"/>
    <w:multiLevelType w:val="hybridMultilevel"/>
    <w:tmpl w:val="D3C6E83C"/>
    <w:lvl w:ilvl="0" w:tplc="55340B2C">
      <w:start w:val="1"/>
      <w:numFmt w:val="decimal"/>
      <w:lvlText w:val="%1."/>
      <w:lvlJc w:val="left"/>
      <w:pPr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14">
    <w:nsid w:val="4581254D"/>
    <w:multiLevelType w:val="hybridMultilevel"/>
    <w:tmpl w:val="E210022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AA56905"/>
    <w:multiLevelType w:val="hybridMultilevel"/>
    <w:tmpl w:val="F27C1190"/>
    <w:lvl w:ilvl="0" w:tplc="ED9ACFCA">
      <w:start w:val="3"/>
      <w:numFmt w:val="decimal"/>
      <w:lvlText w:val="%1-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F750415"/>
    <w:multiLevelType w:val="hybridMultilevel"/>
    <w:tmpl w:val="C38C7B3A"/>
    <w:lvl w:ilvl="0" w:tplc="8968D166">
      <w:start w:val="7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2A95BB2"/>
    <w:multiLevelType w:val="hybridMultilevel"/>
    <w:tmpl w:val="0DA23CE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40509FD"/>
    <w:multiLevelType w:val="hybridMultilevel"/>
    <w:tmpl w:val="73C83C44"/>
    <w:lvl w:ilvl="0" w:tplc="35A8BFFA">
      <w:start w:val="1"/>
      <w:numFmt w:val="upperRoman"/>
      <w:lvlText w:val="%1-"/>
      <w:lvlJc w:val="left"/>
      <w:pPr>
        <w:ind w:left="144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627740C7"/>
    <w:multiLevelType w:val="hybridMultilevel"/>
    <w:tmpl w:val="03A8C580"/>
    <w:lvl w:ilvl="0" w:tplc="A8B8223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66C25B36"/>
    <w:multiLevelType w:val="hybridMultilevel"/>
    <w:tmpl w:val="07DCD9D0"/>
    <w:lvl w:ilvl="0" w:tplc="90A45B6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70523D2A"/>
    <w:multiLevelType w:val="hybridMultilevel"/>
    <w:tmpl w:val="0DA497CA"/>
    <w:lvl w:ilvl="0" w:tplc="B948934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7A45046F"/>
    <w:multiLevelType w:val="hybridMultilevel"/>
    <w:tmpl w:val="9ED836DC"/>
    <w:lvl w:ilvl="0" w:tplc="D2E06E9A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B2E63F9"/>
    <w:multiLevelType w:val="hybridMultilevel"/>
    <w:tmpl w:val="1664426E"/>
    <w:lvl w:ilvl="0" w:tplc="08D2ABB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2"/>
  </w:num>
  <w:num w:numId="2">
    <w:abstractNumId w:val="4"/>
  </w:num>
  <w:num w:numId="3">
    <w:abstractNumId w:val="13"/>
  </w:num>
  <w:num w:numId="4">
    <w:abstractNumId w:val="12"/>
  </w:num>
  <w:num w:numId="5">
    <w:abstractNumId w:val="20"/>
  </w:num>
  <w:num w:numId="6">
    <w:abstractNumId w:val="0"/>
  </w:num>
  <w:num w:numId="7">
    <w:abstractNumId w:val="18"/>
  </w:num>
  <w:num w:numId="8">
    <w:abstractNumId w:val="1"/>
  </w:num>
  <w:num w:numId="9">
    <w:abstractNumId w:val="9"/>
  </w:num>
  <w:num w:numId="10">
    <w:abstractNumId w:val="21"/>
  </w:num>
  <w:num w:numId="11">
    <w:abstractNumId w:val="5"/>
  </w:num>
  <w:num w:numId="12">
    <w:abstractNumId w:val="19"/>
  </w:num>
  <w:num w:numId="13">
    <w:abstractNumId w:val="7"/>
  </w:num>
  <w:num w:numId="14">
    <w:abstractNumId w:val="2"/>
  </w:num>
  <w:num w:numId="15">
    <w:abstractNumId w:val="3"/>
  </w:num>
  <w:num w:numId="16">
    <w:abstractNumId w:val="8"/>
  </w:num>
  <w:num w:numId="17">
    <w:abstractNumId w:val="17"/>
  </w:num>
  <w:num w:numId="18">
    <w:abstractNumId w:val="14"/>
  </w:num>
  <w:num w:numId="19">
    <w:abstractNumId w:val="15"/>
  </w:num>
  <w:num w:numId="20">
    <w:abstractNumId w:val="6"/>
  </w:num>
  <w:num w:numId="21">
    <w:abstractNumId w:val="16"/>
  </w:num>
  <w:num w:numId="22">
    <w:abstractNumId w:val="23"/>
  </w:num>
  <w:num w:numId="23">
    <w:abstractNumId w:val="10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2C36"/>
    <w:rsid w:val="00067088"/>
    <w:rsid w:val="001140AA"/>
    <w:rsid w:val="00124DA4"/>
    <w:rsid w:val="00132F0A"/>
    <w:rsid w:val="00133A48"/>
    <w:rsid w:val="001A4F7F"/>
    <w:rsid w:val="001F7B0A"/>
    <w:rsid w:val="00220258"/>
    <w:rsid w:val="00241623"/>
    <w:rsid w:val="00270036"/>
    <w:rsid w:val="002820E6"/>
    <w:rsid w:val="002956C9"/>
    <w:rsid w:val="002E5D8D"/>
    <w:rsid w:val="00382676"/>
    <w:rsid w:val="00403203"/>
    <w:rsid w:val="00472420"/>
    <w:rsid w:val="00544403"/>
    <w:rsid w:val="00581100"/>
    <w:rsid w:val="00583DE0"/>
    <w:rsid w:val="00647C3D"/>
    <w:rsid w:val="006B100D"/>
    <w:rsid w:val="006D1566"/>
    <w:rsid w:val="007057A9"/>
    <w:rsid w:val="007F6052"/>
    <w:rsid w:val="00833FDF"/>
    <w:rsid w:val="008606E3"/>
    <w:rsid w:val="008E2135"/>
    <w:rsid w:val="00905FAC"/>
    <w:rsid w:val="00917803"/>
    <w:rsid w:val="00954E30"/>
    <w:rsid w:val="009617DE"/>
    <w:rsid w:val="00981205"/>
    <w:rsid w:val="009924D2"/>
    <w:rsid w:val="009F01A7"/>
    <w:rsid w:val="00A001A1"/>
    <w:rsid w:val="00A05534"/>
    <w:rsid w:val="00A21AED"/>
    <w:rsid w:val="00A41AD9"/>
    <w:rsid w:val="00A51F21"/>
    <w:rsid w:val="00A60693"/>
    <w:rsid w:val="00AB37C1"/>
    <w:rsid w:val="00AB4953"/>
    <w:rsid w:val="00B94F5D"/>
    <w:rsid w:val="00BB7102"/>
    <w:rsid w:val="00BC716E"/>
    <w:rsid w:val="00C34DB9"/>
    <w:rsid w:val="00CC297B"/>
    <w:rsid w:val="00D83E44"/>
    <w:rsid w:val="00DA2C36"/>
    <w:rsid w:val="00DF1F5D"/>
    <w:rsid w:val="00E41EE1"/>
    <w:rsid w:val="00E557D9"/>
    <w:rsid w:val="00E80152"/>
    <w:rsid w:val="00F939D7"/>
    <w:rsid w:val="00FA564B"/>
    <w:rsid w:val="00FC470F"/>
    <w:rsid w:val="00FF4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F2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A2C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A2C3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DA2C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A2C36"/>
    <w:rPr>
      <w:rFonts w:cs="Times New Roman"/>
    </w:rPr>
  </w:style>
  <w:style w:type="paragraph" w:styleId="ListParagraph">
    <w:name w:val="List Paragraph"/>
    <w:basedOn w:val="Normal"/>
    <w:uiPriority w:val="99"/>
    <w:qFormat/>
    <w:rsid w:val="00981205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6708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94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900</Words>
  <Characters>5135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EDANUR HANIM</cp:lastModifiedBy>
  <cp:revision>4</cp:revision>
  <cp:lastPrinted>2010-11-18T02:34:00Z</cp:lastPrinted>
  <dcterms:created xsi:type="dcterms:W3CDTF">2010-11-22T15:11:00Z</dcterms:created>
  <dcterms:modified xsi:type="dcterms:W3CDTF">2011-10-31T19:31:00Z</dcterms:modified>
</cp:coreProperties>
</file>