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182" w:rsidRDefault="006B7182" w:rsidP="00785357">
      <w:pPr>
        <w:jc w:val="center"/>
        <w:rPr>
          <w:b/>
          <w:sz w:val="24"/>
          <w:szCs w:val="24"/>
        </w:rPr>
      </w:pPr>
      <w:r w:rsidRPr="00785357">
        <w:rPr>
          <w:b/>
          <w:sz w:val="24"/>
          <w:szCs w:val="24"/>
        </w:rPr>
        <w:t>9. SINIF FİZİK ÇALIŞMA YAPRAĞI</w:t>
      </w:r>
    </w:p>
    <w:p w:rsidR="006B7182" w:rsidRDefault="006B7182" w:rsidP="0078535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a. Aşağıdaki cümlelerde boşluk bırakılan yerleri doldurunuz.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Herhangi bir ölçme aleti kullanılmadan, yalnız duyu organlarıyla yapılan gözleme……………………gözlem denir.</w:t>
      </w:r>
      <w:r>
        <w:rPr>
          <w:sz w:val="20"/>
          <w:szCs w:val="20"/>
        </w:rPr>
        <w:t>***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Fiziksel büyüklükler …………………………………ve türetilmiş büyüklükler olarak ikiye ayrılır.</w:t>
      </w:r>
      <w:r>
        <w:rPr>
          <w:sz w:val="20"/>
          <w:szCs w:val="20"/>
        </w:rPr>
        <w:t>+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Evrendeki nesne, olay ve olguları inceleyerek bunlara akılcı açıklamalar getirmeye çalışan ve ulaştığı sonuçları kanunlarla ortaya koyan bilim dalına………………..denir.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Atomların yapısını oluşturan unsurların birbirleriyle nasıl etkileştiğini inceleyen bilim dalına…………………fiziği denir.</w:t>
      </w:r>
      <w:r>
        <w:rPr>
          <w:sz w:val="20"/>
          <w:szCs w:val="20"/>
        </w:rPr>
        <w:t>****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Maddenin yapısal özellikleri dışında kalan özellikler ve bunlar üzerinde gerçekleşen olaylar………………………..konusudur.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Araç gereç kullanılarak yapılan ve sayısal sonuçlar elde edilen gözleme …………gözlem denir.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Kütlenin birimi……………….dır.</w:t>
      </w:r>
      <w:r>
        <w:rPr>
          <w:sz w:val="20"/>
          <w:szCs w:val="20"/>
        </w:rPr>
        <w:t>****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Ağırlığın birimi……………….dır.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Akım şiddetinin birimi………………dır.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Akım şiddeti……………………ile ölçülür.</w:t>
      </w:r>
      <w:r>
        <w:rPr>
          <w:sz w:val="20"/>
          <w:szCs w:val="20"/>
        </w:rPr>
        <w:t>****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Ölçme sonucu ile gerçek sonuç arasındaki fark………………………..olarak tanımlanır.</w:t>
      </w:r>
      <w:r>
        <w:rPr>
          <w:sz w:val="20"/>
          <w:szCs w:val="20"/>
        </w:rPr>
        <w:t>***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Birim ve sayı kullanarak tanımlanabilen büyüklüklere……………………..büyüklük denir.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Birim ve sayıya ilave olarak yöne de sahip olan büyüklüklere………………………büyüklük denir.</w:t>
      </w:r>
      <w:r>
        <w:rPr>
          <w:sz w:val="20"/>
          <w:szCs w:val="20"/>
        </w:rPr>
        <w:t>****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Bilimsel bir problemin verilere dayalı olarak kurulan geçici çözüm yoluna………………… denir.</w:t>
      </w:r>
      <w:r>
        <w:rPr>
          <w:sz w:val="20"/>
          <w:szCs w:val="20"/>
        </w:rPr>
        <w:t>****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Gözlenen bir doğa olayıyla ilgili genellemelere………………………………………….denir.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Doğruluğu kanıtlanmış varsayımlara………………………………..denir.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Fizik yasa ve teorilerinin ifade edilmesinde…………………………………vazgeçilmez bir dildir.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Hareket enerjisi olarak da bilinen, cisimlerin hareketlerinden sahip oldukları enerji …………………………..enerjidir.</w:t>
      </w:r>
      <w:r>
        <w:rPr>
          <w:sz w:val="20"/>
          <w:szCs w:val="20"/>
        </w:rPr>
        <w:t>****</w:t>
      </w:r>
    </w:p>
    <w:p w:rsidR="006B7182" w:rsidRPr="00B95A8D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Cisimlerin yeryüzüne olan uzaklıklarından ya da depoladıkları besin maddelerinden kaynaklanan enerjiye …………………………enerji denir.</w:t>
      </w:r>
    </w:p>
    <w:p w:rsidR="006B7182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95A8D">
        <w:rPr>
          <w:sz w:val="20"/>
          <w:szCs w:val="20"/>
        </w:rPr>
        <w:t>Maddenin her iki çeşit enerjisinin toplamına ise………………………..enerji denir.</w:t>
      </w:r>
      <w:r>
        <w:rPr>
          <w:sz w:val="20"/>
          <w:szCs w:val="20"/>
        </w:rPr>
        <w:t>***</w:t>
      </w:r>
    </w:p>
    <w:p w:rsidR="006B7182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Bilimsel problemleri çözebilmek için çeşitli basamaklar halinde çalışma yapılır, bu çalışmaya…………………………………..denir.</w:t>
      </w:r>
    </w:p>
    <w:p w:rsidR="006B7182" w:rsidRDefault="006B7182" w:rsidP="00785357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Bilimsel yöntemin ilk basamağı………………………………………………..dır.*****</w:t>
      </w:r>
    </w:p>
    <w:p w:rsidR="006B7182" w:rsidRDefault="006B7182" w:rsidP="00B95A8D">
      <w:pPr>
        <w:pStyle w:val="ListParagraph"/>
        <w:rPr>
          <w:sz w:val="20"/>
          <w:szCs w:val="20"/>
        </w:rPr>
      </w:pPr>
    </w:p>
    <w:p w:rsidR="006B7182" w:rsidRDefault="006B7182" w:rsidP="00B95A8D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>b.</w:t>
      </w:r>
      <w:r w:rsidRPr="00B95A8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Aşağıdaki cümlelerin doğru olanlarına ‘D’ yanlış olanlarına ‘Y’ yazınız.</w:t>
      </w:r>
    </w:p>
    <w:p w:rsidR="006B7182" w:rsidRDefault="006B7182" w:rsidP="00B95A8D">
      <w:pPr>
        <w:pStyle w:val="ListParagraph"/>
        <w:rPr>
          <w:b/>
          <w:sz w:val="24"/>
          <w:szCs w:val="24"/>
        </w:rPr>
      </w:pPr>
    </w:p>
    <w:p w:rsidR="006B7182" w:rsidRDefault="006B7182" w:rsidP="00B95A8D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1D5F25">
        <w:rPr>
          <w:sz w:val="20"/>
          <w:szCs w:val="20"/>
        </w:rPr>
        <w:t>Bilimsel kanunların doğruluğu sonsuza kadar kabul edilmiş olur</w:t>
      </w:r>
      <w:r>
        <w:rPr>
          <w:sz w:val="20"/>
          <w:szCs w:val="20"/>
        </w:rPr>
        <w:t>.(      )</w:t>
      </w:r>
    </w:p>
    <w:p w:rsidR="006B7182" w:rsidRDefault="006B7182" w:rsidP="00B95A8D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Nicel gözlemde yapılan gözlemler sonucu sayısal veriler elde edilir.(      )</w:t>
      </w:r>
    </w:p>
    <w:p w:rsidR="006B7182" w:rsidRDefault="006B7182" w:rsidP="00B95A8D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Elektrik akımı birimi amperdir.(     )</w:t>
      </w:r>
    </w:p>
    <w:p w:rsidR="006B7182" w:rsidRDefault="006B7182" w:rsidP="001D5F25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Bir cisme uygulanan kuvvetle, cismin aldığı yol çarpılırsa yapılan iş bulunur.(     )</w:t>
      </w:r>
    </w:p>
    <w:p w:rsidR="006B7182" w:rsidRDefault="006B7182" w:rsidP="001D5F25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Birim zamanda yapılan işe güç adı verilir.(     )</w:t>
      </w:r>
    </w:p>
    <w:p w:rsidR="006B7182" w:rsidRDefault="006B7182" w:rsidP="001240C4">
      <w:pPr>
        <w:pStyle w:val="ListParagraph"/>
        <w:rPr>
          <w:sz w:val="20"/>
          <w:szCs w:val="20"/>
        </w:rPr>
      </w:pPr>
    </w:p>
    <w:p w:rsidR="006B7182" w:rsidRDefault="006B7182" w:rsidP="001240C4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>c.aşağıdaki soruları cevaplayınız.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Hipotez, bilimsel teori ve bilimsel kanunun tanımlarını yapınız.****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Nicel ve nitel gözlem ne demektir yazınız. Ayrıca 3 er tane örnek veriniz.***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Skaler ve vektörel büyüklüklerin tanımını yapınız. Ayrıca 3 er örnek veriniz.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Temel ve türetilmiş büyüklük ne demektir? Birer örnekle açıklayınız.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Bilimsel çalışma yöntemi basamaklarını yazınız.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Bilimse çalışmada son noktaya gelindiğinde neden bazı zamanlarda başa dönmek zorunda kalınır açıklayınız.****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Bilimsel araştırmalarda neden bilimsel çalışma yöntemi kullanılır?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Hipotezler nasıl kanunlaşırlar?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Neden uluslararası birim sistemi (SI) kurulmuştur? Uluslararası birim sistemi olmasaydı ne gibi aksaklıklar yaşanırdı?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Günlük hayatta kullandığımız güç kavramını fizik biliminde de aynı manada kullanabilir miyiz? 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Bilimsel bir bilgi neden diğer bilgilerden farklıdır? Hangi bilginin geçerliliği daha yüksektir?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Objektif ve sübjektif ne demektir? Bilimsel bilginin bu iki kavramdan hangisi gibi olması gerekir? Neden?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Bir işi yapabilmek için neden makinelere ihtiyacımız vardır?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Bir makinenin yapmış olduğu işler harcadığı enerji arasında nasıl bir bağlantı vardır?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Bilimsel bir bilgiyle kişisel görüş arasında nasıl bir fark vardır?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Bir cisim, 200N’luk bir kuvvetle sürtünmesiz bir yüzeyde </w:t>
      </w:r>
      <w:smartTag w:uri="urn:schemas-microsoft-com:office:smarttags" w:element="metricconverter">
        <w:smartTagPr>
          <w:attr w:name="ProductID" w:val="100 m"/>
        </w:smartTagPr>
        <w:r>
          <w:rPr>
            <w:sz w:val="20"/>
            <w:szCs w:val="20"/>
          </w:rPr>
          <w:t>100 m</w:t>
        </w:r>
      </w:smartTag>
      <w:r>
        <w:rPr>
          <w:sz w:val="20"/>
          <w:szCs w:val="20"/>
        </w:rPr>
        <w:t xml:space="preserve"> yer değiştiriyor, yapılan iş kaç jouledir?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Bir vinç 254kg’lık bir cismi 26m yukarıya kaldırıyor. Yapılan iş kaç jouledir? (havanın sürtünmesi önemsiz)*****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Otobanda ilerleyen bir araç, otobanın 15. Ve 17. Km’leri arasında arızalanmıştır. Çekici yardımıyla 17.km deki tamirciye 565N’luk kuvvetle çekilmiştir. Yapılan iş kaç jouledir?++++</w:t>
      </w:r>
    </w:p>
    <w:p w:rsidR="006B7182" w:rsidRDefault="006B7182" w:rsidP="001240C4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Bir iş makinesi 40kg bir cismi 24 saniyede 15m yukarıya çıkarıyor? Yapılan işi ve aracın gücünü bulunuz.</w:t>
      </w:r>
    </w:p>
    <w:p w:rsidR="006B7182" w:rsidRDefault="006B7182" w:rsidP="00A714DC">
      <w:pPr>
        <w:ind w:left="708"/>
        <w:rPr>
          <w:b/>
          <w:sz w:val="24"/>
          <w:szCs w:val="24"/>
        </w:rPr>
      </w:pPr>
      <w:r w:rsidRPr="00A714DC">
        <w:rPr>
          <w:b/>
          <w:sz w:val="24"/>
          <w:szCs w:val="24"/>
        </w:rPr>
        <w:t xml:space="preserve">d.  </w:t>
      </w:r>
      <w:r>
        <w:rPr>
          <w:b/>
          <w:sz w:val="24"/>
          <w:szCs w:val="24"/>
        </w:rPr>
        <w:t>aşağıda boş bırakılan yerleri doldurunuz.</w:t>
      </w:r>
    </w:p>
    <w:p w:rsidR="006B7182" w:rsidRPr="00A714DC" w:rsidRDefault="006B7182" w:rsidP="00A714DC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0"/>
          <w:szCs w:val="20"/>
        </w:rPr>
        <w:t>520km=………………….dam</w:t>
      </w:r>
    </w:p>
    <w:p w:rsidR="006B7182" w:rsidRPr="00A714DC" w:rsidRDefault="006B7182" w:rsidP="00A714DC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0"/>
          <w:szCs w:val="20"/>
        </w:rPr>
        <w:t>1000m=……………………km</w:t>
      </w:r>
    </w:p>
    <w:p w:rsidR="006B7182" w:rsidRPr="00A714DC" w:rsidRDefault="006B7182" w:rsidP="00A714DC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0"/>
          <w:szCs w:val="20"/>
        </w:rPr>
        <w:t>755dm=……………………m</w:t>
      </w:r>
    </w:p>
    <w:p w:rsidR="006B7182" w:rsidRPr="00A714DC" w:rsidRDefault="006B7182" w:rsidP="00A714DC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0"/>
          <w:szCs w:val="20"/>
        </w:rPr>
        <w:t>0,45km=………………………m</w:t>
      </w:r>
    </w:p>
    <w:p w:rsidR="006B7182" w:rsidRPr="00A714DC" w:rsidRDefault="006B7182" w:rsidP="00A714DC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0"/>
          <w:szCs w:val="20"/>
        </w:rPr>
        <w:t>0,052mm=……………………..dm</w:t>
      </w:r>
    </w:p>
    <w:p w:rsidR="006B7182" w:rsidRPr="00A714DC" w:rsidRDefault="006B7182" w:rsidP="00A714DC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0"/>
          <w:szCs w:val="20"/>
        </w:rPr>
        <w:t>1.56m=………………………….km</w:t>
      </w:r>
    </w:p>
    <w:p w:rsidR="006B7182" w:rsidRPr="00A714DC" w:rsidRDefault="006B7182" w:rsidP="00A714DC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0"/>
          <w:szCs w:val="20"/>
        </w:rPr>
        <w:t>45hm=……………………………km</w:t>
      </w:r>
    </w:p>
    <w:p w:rsidR="006B7182" w:rsidRPr="00055F9C" w:rsidRDefault="006B7182" w:rsidP="00A714DC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0"/>
          <w:szCs w:val="20"/>
        </w:rPr>
        <w:t>965dm=…………………………km</w:t>
      </w:r>
    </w:p>
    <w:p w:rsidR="006B7182" w:rsidRPr="00055F9C" w:rsidRDefault="006B7182" w:rsidP="00A714DC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0"/>
          <w:szCs w:val="20"/>
        </w:rPr>
        <w:t>21cm=……………………….m</w:t>
      </w:r>
    </w:p>
    <w:p w:rsidR="006B7182" w:rsidRPr="00055F9C" w:rsidRDefault="006B7182" w:rsidP="00055F9C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0"/>
          <w:szCs w:val="20"/>
        </w:rPr>
        <w:t>145,2m=……………………dam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98"/>
        <w:gridCol w:w="4270"/>
      </w:tblGrid>
      <w:tr w:rsidR="006B7182" w:rsidRPr="00EC629C" w:rsidTr="00EC629C">
        <w:tc>
          <w:tcPr>
            <w:tcW w:w="460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EC629C">
              <w:rPr>
                <w:b/>
                <w:sz w:val="24"/>
                <w:szCs w:val="24"/>
              </w:rPr>
              <w:t>Uzunluk birimleri</w:t>
            </w:r>
          </w:p>
        </w:tc>
        <w:tc>
          <w:tcPr>
            <w:tcW w:w="460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EC629C">
              <w:rPr>
                <w:b/>
                <w:sz w:val="24"/>
                <w:szCs w:val="24"/>
              </w:rPr>
              <w:t>sembolü</w:t>
            </w:r>
          </w:p>
        </w:tc>
      </w:tr>
      <w:tr w:rsidR="006B7182" w:rsidRPr="00EC629C" w:rsidTr="00EC629C">
        <w:tc>
          <w:tcPr>
            <w:tcW w:w="460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C629C">
              <w:rPr>
                <w:sz w:val="24"/>
                <w:szCs w:val="24"/>
              </w:rPr>
              <w:t>Kilometre</w:t>
            </w:r>
          </w:p>
        </w:tc>
        <w:tc>
          <w:tcPr>
            <w:tcW w:w="460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C629C">
              <w:rPr>
                <w:sz w:val="24"/>
                <w:szCs w:val="24"/>
              </w:rPr>
              <w:t>km</w:t>
            </w:r>
          </w:p>
        </w:tc>
      </w:tr>
      <w:tr w:rsidR="006B7182" w:rsidRPr="00EC629C" w:rsidTr="00EC629C">
        <w:tc>
          <w:tcPr>
            <w:tcW w:w="460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C629C">
              <w:rPr>
                <w:sz w:val="24"/>
                <w:szCs w:val="24"/>
              </w:rPr>
              <w:t>hektometre</w:t>
            </w:r>
          </w:p>
        </w:tc>
        <w:tc>
          <w:tcPr>
            <w:tcW w:w="460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C629C">
              <w:rPr>
                <w:sz w:val="24"/>
                <w:szCs w:val="24"/>
              </w:rPr>
              <w:t>hm</w:t>
            </w:r>
          </w:p>
        </w:tc>
      </w:tr>
      <w:tr w:rsidR="006B7182" w:rsidRPr="00EC629C" w:rsidTr="00EC629C">
        <w:tc>
          <w:tcPr>
            <w:tcW w:w="460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C629C">
              <w:rPr>
                <w:sz w:val="24"/>
                <w:szCs w:val="24"/>
              </w:rPr>
              <w:t>dekametre</w:t>
            </w:r>
          </w:p>
        </w:tc>
        <w:tc>
          <w:tcPr>
            <w:tcW w:w="460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C629C">
              <w:rPr>
                <w:sz w:val="24"/>
                <w:szCs w:val="24"/>
              </w:rPr>
              <w:t>dam</w:t>
            </w:r>
          </w:p>
        </w:tc>
      </w:tr>
      <w:tr w:rsidR="006B7182" w:rsidRPr="00EC629C" w:rsidTr="00EC629C">
        <w:tc>
          <w:tcPr>
            <w:tcW w:w="460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C629C">
              <w:rPr>
                <w:sz w:val="24"/>
                <w:szCs w:val="24"/>
              </w:rPr>
              <w:t>metre</w:t>
            </w:r>
          </w:p>
        </w:tc>
        <w:tc>
          <w:tcPr>
            <w:tcW w:w="460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C629C">
              <w:rPr>
                <w:sz w:val="24"/>
                <w:szCs w:val="24"/>
              </w:rPr>
              <w:t>m</w:t>
            </w:r>
          </w:p>
        </w:tc>
      </w:tr>
      <w:tr w:rsidR="006B7182" w:rsidRPr="00EC629C" w:rsidTr="00EC629C">
        <w:tc>
          <w:tcPr>
            <w:tcW w:w="460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C629C">
              <w:rPr>
                <w:sz w:val="24"/>
                <w:szCs w:val="24"/>
              </w:rPr>
              <w:t>desimetre</w:t>
            </w:r>
          </w:p>
        </w:tc>
        <w:tc>
          <w:tcPr>
            <w:tcW w:w="460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C629C">
              <w:rPr>
                <w:sz w:val="24"/>
                <w:szCs w:val="24"/>
              </w:rPr>
              <w:t>cm</w:t>
            </w:r>
          </w:p>
        </w:tc>
      </w:tr>
      <w:tr w:rsidR="006B7182" w:rsidRPr="00EC629C" w:rsidTr="00EC629C">
        <w:tc>
          <w:tcPr>
            <w:tcW w:w="460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C629C">
              <w:rPr>
                <w:sz w:val="24"/>
                <w:szCs w:val="24"/>
              </w:rPr>
              <w:t>santimetre</w:t>
            </w:r>
          </w:p>
        </w:tc>
        <w:tc>
          <w:tcPr>
            <w:tcW w:w="460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C629C">
              <w:rPr>
                <w:sz w:val="24"/>
                <w:szCs w:val="24"/>
              </w:rPr>
              <w:t>cm</w:t>
            </w:r>
          </w:p>
        </w:tc>
      </w:tr>
      <w:tr w:rsidR="006B7182" w:rsidRPr="00EC629C" w:rsidTr="00EC629C">
        <w:tc>
          <w:tcPr>
            <w:tcW w:w="460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C629C">
              <w:rPr>
                <w:sz w:val="24"/>
                <w:szCs w:val="24"/>
              </w:rPr>
              <w:t>milimetre</w:t>
            </w:r>
          </w:p>
        </w:tc>
        <w:tc>
          <w:tcPr>
            <w:tcW w:w="460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C629C">
              <w:rPr>
                <w:sz w:val="24"/>
                <w:szCs w:val="24"/>
              </w:rPr>
              <w:t>mm</w:t>
            </w:r>
          </w:p>
        </w:tc>
      </w:tr>
    </w:tbl>
    <w:p w:rsidR="006B7182" w:rsidRDefault="006B7182" w:rsidP="00055F9C">
      <w:pPr>
        <w:pStyle w:val="ListParagraph"/>
        <w:rPr>
          <w:b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53"/>
        <w:gridCol w:w="2876"/>
        <w:gridCol w:w="2839"/>
      </w:tblGrid>
      <w:tr w:rsidR="006B7182" w:rsidRPr="00EC629C" w:rsidTr="0075037A">
        <w:tc>
          <w:tcPr>
            <w:tcW w:w="2853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EC629C">
              <w:rPr>
                <w:b/>
                <w:sz w:val="24"/>
                <w:szCs w:val="24"/>
              </w:rPr>
              <w:t>durum</w:t>
            </w:r>
          </w:p>
        </w:tc>
        <w:tc>
          <w:tcPr>
            <w:tcW w:w="287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EC629C">
              <w:rPr>
                <w:b/>
                <w:sz w:val="24"/>
                <w:szCs w:val="24"/>
              </w:rPr>
              <w:t>Potansiyel enerji</w:t>
            </w:r>
          </w:p>
        </w:tc>
        <w:tc>
          <w:tcPr>
            <w:tcW w:w="2839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EC629C">
              <w:rPr>
                <w:b/>
                <w:sz w:val="24"/>
                <w:szCs w:val="24"/>
              </w:rPr>
              <w:t>Kinetik enerji</w:t>
            </w:r>
          </w:p>
        </w:tc>
      </w:tr>
      <w:tr w:rsidR="006B7182" w:rsidRPr="00EC629C" w:rsidTr="0075037A">
        <w:tc>
          <w:tcPr>
            <w:tcW w:w="2853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</w:rPr>
            </w:pPr>
            <w:r w:rsidRPr="00EC629C">
              <w:rPr>
                <w:sz w:val="20"/>
                <w:szCs w:val="20"/>
              </w:rPr>
              <w:t>Koşan bir atlet</w:t>
            </w:r>
          </w:p>
        </w:tc>
        <w:tc>
          <w:tcPr>
            <w:tcW w:w="287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6B7182" w:rsidRPr="00EC629C" w:rsidTr="0075037A">
        <w:tc>
          <w:tcPr>
            <w:tcW w:w="2853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</w:rPr>
            </w:pPr>
            <w:r w:rsidRPr="00EC629C">
              <w:rPr>
                <w:sz w:val="20"/>
                <w:szCs w:val="20"/>
              </w:rPr>
              <w:t>Elma</w:t>
            </w:r>
          </w:p>
        </w:tc>
        <w:tc>
          <w:tcPr>
            <w:tcW w:w="287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6B7182" w:rsidRPr="00EC629C" w:rsidTr="0075037A">
        <w:tc>
          <w:tcPr>
            <w:tcW w:w="2853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</w:rPr>
            </w:pPr>
            <w:r w:rsidRPr="00EC629C">
              <w:rPr>
                <w:sz w:val="20"/>
                <w:szCs w:val="20"/>
              </w:rPr>
              <w:t>Akan su</w:t>
            </w:r>
          </w:p>
        </w:tc>
        <w:tc>
          <w:tcPr>
            <w:tcW w:w="287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6B7182" w:rsidRPr="00EC629C" w:rsidTr="0075037A">
        <w:tc>
          <w:tcPr>
            <w:tcW w:w="2853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</w:rPr>
            </w:pPr>
            <w:r w:rsidRPr="00EC629C">
              <w:rPr>
                <w:sz w:val="20"/>
                <w:szCs w:val="20"/>
              </w:rPr>
              <w:t>Barajda biriken su</w:t>
            </w:r>
          </w:p>
        </w:tc>
        <w:tc>
          <w:tcPr>
            <w:tcW w:w="287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</w:tr>
      <w:tr w:rsidR="006B7182" w:rsidRPr="00EC629C" w:rsidTr="0075037A">
        <w:tc>
          <w:tcPr>
            <w:tcW w:w="2853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</w:rPr>
            </w:pPr>
            <w:r w:rsidRPr="00EC629C">
              <w:rPr>
                <w:sz w:val="20"/>
                <w:szCs w:val="20"/>
              </w:rPr>
              <w:t>Yüksekten atlayan sporcu</w:t>
            </w:r>
          </w:p>
        </w:tc>
        <w:tc>
          <w:tcPr>
            <w:tcW w:w="2876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182" w:rsidRPr="00EC629C" w:rsidRDefault="006B7182" w:rsidP="00EC629C">
            <w:pPr>
              <w:pStyle w:val="ListParagraph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</w:tr>
    </w:tbl>
    <w:p w:rsidR="006B7182" w:rsidRDefault="006B7182" w:rsidP="0075037A">
      <w:pPr>
        <w:pStyle w:val="Footer"/>
      </w:pPr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6B7182" w:rsidRPr="001240C4" w:rsidRDefault="006B7182" w:rsidP="00055F9C">
      <w:pPr>
        <w:tabs>
          <w:tab w:val="left" w:pos="3375"/>
        </w:tabs>
        <w:rPr>
          <w:b/>
          <w:sz w:val="24"/>
          <w:szCs w:val="24"/>
        </w:rPr>
      </w:pPr>
    </w:p>
    <w:sectPr w:rsidR="006B7182" w:rsidRPr="001240C4" w:rsidSect="00AA43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182" w:rsidRDefault="006B7182" w:rsidP="00FC2AF8">
      <w:pPr>
        <w:spacing w:after="0" w:line="240" w:lineRule="auto"/>
      </w:pPr>
      <w:r>
        <w:separator/>
      </w:r>
    </w:p>
  </w:endnote>
  <w:endnote w:type="continuationSeparator" w:id="0">
    <w:p w:rsidR="006B7182" w:rsidRDefault="006B7182" w:rsidP="00FC2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182" w:rsidRDefault="006B718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182" w:rsidRDefault="006B718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182" w:rsidRDefault="006B718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182" w:rsidRDefault="006B7182" w:rsidP="00FC2AF8">
      <w:pPr>
        <w:spacing w:after="0" w:line="240" w:lineRule="auto"/>
      </w:pPr>
      <w:r>
        <w:separator/>
      </w:r>
    </w:p>
  </w:footnote>
  <w:footnote w:type="continuationSeparator" w:id="0">
    <w:p w:rsidR="006B7182" w:rsidRDefault="006B7182" w:rsidP="00FC2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182" w:rsidRDefault="006B7182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87186" o:spid="_x0000_s2049" type="#_x0000_t136" style="position:absolute;margin-left:0;margin-top:0;width:519.55pt;height:119.9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Calibri&quot;;font-size:1pt" string="ZEYNEP ŞİMŞE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182" w:rsidRDefault="006B7182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87187" o:spid="_x0000_s2050" type="#_x0000_t136" style="position:absolute;margin-left:0;margin-top:0;width:519.55pt;height:119.9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Calibri&quot;;font-size:1pt" string="ZEYNEP ŞİMŞE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182" w:rsidRDefault="006B7182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87185" o:spid="_x0000_s2051" type="#_x0000_t136" style="position:absolute;margin-left:0;margin-top:0;width:519.55pt;height:119.9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Calibri&quot;;font-size:1pt" string="ZEYNEP ŞİMŞE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CAD"/>
    <w:multiLevelType w:val="hybridMultilevel"/>
    <w:tmpl w:val="8584AADE"/>
    <w:lvl w:ilvl="0" w:tplc="4D48260E">
      <w:start w:val="1"/>
      <w:numFmt w:val="decimal"/>
      <w:lvlText w:val="%1."/>
      <w:lvlJc w:val="left"/>
      <w:pPr>
        <w:ind w:left="144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33E6B80"/>
    <w:multiLevelType w:val="hybridMultilevel"/>
    <w:tmpl w:val="B8123ABC"/>
    <w:lvl w:ilvl="0" w:tplc="4D48260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3D0B25"/>
    <w:multiLevelType w:val="hybridMultilevel"/>
    <w:tmpl w:val="6284CE16"/>
    <w:lvl w:ilvl="0" w:tplc="4D48260E">
      <w:start w:val="1"/>
      <w:numFmt w:val="decimal"/>
      <w:lvlText w:val="%1."/>
      <w:lvlJc w:val="left"/>
      <w:pPr>
        <w:ind w:left="144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32146E24"/>
    <w:multiLevelType w:val="hybridMultilevel"/>
    <w:tmpl w:val="A6E29E74"/>
    <w:lvl w:ilvl="0" w:tplc="4D48260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E9A2932"/>
    <w:multiLevelType w:val="hybridMultilevel"/>
    <w:tmpl w:val="5E6E239A"/>
    <w:lvl w:ilvl="0" w:tplc="4D48260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22A6E25"/>
    <w:multiLevelType w:val="hybridMultilevel"/>
    <w:tmpl w:val="B0121FD6"/>
    <w:lvl w:ilvl="0" w:tplc="4D48260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866D6A"/>
    <w:multiLevelType w:val="hybridMultilevel"/>
    <w:tmpl w:val="7A00C10E"/>
    <w:lvl w:ilvl="0" w:tplc="4D48260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7EF62F3"/>
    <w:multiLevelType w:val="hybridMultilevel"/>
    <w:tmpl w:val="A72A608A"/>
    <w:lvl w:ilvl="0" w:tplc="4D48260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5357"/>
    <w:rsid w:val="000315FE"/>
    <w:rsid w:val="00037E81"/>
    <w:rsid w:val="00055F9C"/>
    <w:rsid w:val="001240C4"/>
    <w:rsid w:val="001A6B20"/>
    <w:rsid w:val="001D5F25"/>
    <w:rsid w:val="0036446F"/>
    <w:rsid w:val="00376619"/>
    <w:rsid w:val="00416CCA"/>
    <w:rsid w:val="004D375A"/>
    <w:rsid w:val="004F4654"/>
    <w:rsid w:val="005E09D4"/>
    <w:rsid w:val="006B7182"/>
    <w:rsid w:val="007374F6"/>
    <w:rsid w:val="0075037A"/>
    <w:rsid w:val="00785357"/>
    <w:rsid w:val="00801D70"/>
    <w:rsid w:val="00A714DC"/>
    <w:rsid w:val="00A85505"/>
    <w:rsid w:val="00AA432B"/>
    <w:rsid w:val="00B95A8D"/>
    <w:rsid w:val="00E340E4"/>
    <w:rsid w:val="00EC629C"/>
    <w:rsid w:val="00FC2AF8"/>
    <w:rsid w:val="00FF3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32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85357"/>
    <w:pPr>
      <w:ind w:left="720"/>
      <w:contextualSpacing/>
    </w:pPr>
  </w:style>
  <w:style w:type="table" w:styleId="TableGrid">
    <w:name w:val="Table Grid"/>
    <w:basedOn w:val="TableNormal"/>
    <w:uiPriority w:val="99"/>
    <w:rsid w:val="00055F9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C2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2AF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C2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2AF8"/>
    <w:rPr>
      <w:rFonts w:cs="Times New Roman"/>
    </w:rPr>
  </w:style>
  <w:style w:type="character" w:styleId="Hyperlink">
    <w:name w:val="Hyperlink"/>
    <w:basedOn w:val="DefaultParagraphFont"/>
    <w:uiPriority w:val="99"/>
    <w:rsid w:val="0075037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3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3</Pages>
  <Words>686</Words>
  <Characters>3914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zeynep</dc:creator>
  <cp:keywords>www.sorubak.com</cp:keywords>
  <dc:description/>
  <cp:lastModifiedBy>EDANUR HANIM</cp:lastModifiedBy>
  <cp:revision>5</cp:revision>
  <dcterms:created xsi:type="dcterms:W3CDTF">2011-11-21T17:13:00Z</dcterms:created>
  <dcterms:modified xsi:type="dcterms:W3CDTF">2011-12-25T17:39:00Z</dcterms:modified>
  <cp:category>www.sorubak.com</cp:category>
  <cp:contentType>www.sorubak.com</cp:contentType>
  <cp:contentStatus>www.sorubak.com</cp:contentStatus>
</cp:coreProperties>
</file>