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E0B" w:rsidRDefault="00092E0B" w:rsidP="00C31FB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9. SINIF </w:t>
      </w:r>
      <w:r w:rsidRPr="00C31FB3">
        <w:rPr>
          <w:b/>
          <w:sz w:val="32"/>
          <w:szCs w:val="32"/>
        </w:rPr>
        <w:t>BİYOLOJİ DERSİ ÇALIŞMA YAPRAĞI</w:t>
      </w:r>
    </w:p>
    <w:p w:rsidR="00092E0B" w:rsidRPr="00670C3D" w:rsidRDefault="00092E0B" w:rsidP="00C31FB3">
      <w:pPr>
        <w:pStyle w:val="ListParagraph"/>
        <w:numPr>
          <w:ilvl w:val="0"/>
          <w:numId w:val="3"/>
        </w:numPr>
        <w:rPr>
          <w:b/>
          <w:sz w:val="24"/>
          <w:szCs w:val="24"/>
        </w:rPr>
      </w:pPr>
      <w:r w:rsidRPr="00670C3D">
        <w:rPr>
          <w:b/>
          <w:sz w:val="24"/>
          <w:szCs w:val="24"/>
        </w:rPr>
        <w:t>Aşağıdaki cümlelerde boş bırakılan yerleri doldurunuz.</w:t>
      </w:r>
    </w:p>
    <w:p w:rsidR="00092E0B" w:rsidRDefault="00092E0B" w:rsidP="00B86605">
      <w:pPr>
        <w:pStyle w:val="ListParagraph"/>
        <w:ind w:left="1080"/>
        <w:rPr>
          <w:sz w:val="24"/>
          <w:szCs w:val="24"/>
        </w:rPr>
      </w:pPr>
    </w:p>
    <w:p w:rsidR="00092E0B" w:rsidRDefault="00092E0B" w:rsidP="00C31FB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Enzimler biyolojik bir ………………………………..’dür.</w:t>
      </w:r>
    </w:p>
    <w:p w:rsidR="00092E0B" w:rsidRDefault="00092E0B" w:rsidP="00C31FB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Enzimlerin etki ettiği maddeye ……………………..denir.</w:t>
      </w:r>
    </w:p>
    <w:p w:rsidR="00092E0B" w:rsidRDefault="00092E0B" w:rsidP="00C31FB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Enzimlerin substratı tanıyan kısmı…………………………..kısmıdır.</w:t>
      </w:r>
    </w:p>
    <w:p w:rsidR="00092E0B" w:rsidRDefault="00092E0B" w:rsidP="00C31FB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Enzimlerin substrat üzerinde işlem yapan kısmı………………………..kısmıdır.</w:t>
      </w:r>
    </w:p>
    <w:p w:rsidR="00092E0B" w:rsidRDefault="00092E0B" w:rsidP="00C31FB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Enzimlerin en iyi çalışabileceği sıcaklığa …………………….sıcaklık denir.</w:t>
      </w:r>
    </w:p>
    <w:p w:rsidR="00092E0B" w:rsidRDefault="00092E0B" w:rsidP="00F846D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Enzimlerin yüksek sıcaklıkta bozulmasının sebebi yapısında ki ……………………….  kaynaklanır.</w:t>
      </w:r>
    </w:p>
    <w:p w:rsidR="00092E0B" w:rsidRDefault="00092E0B" w:rsidP="00C31FB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Enzimler genelde çift yönlü çalışırlar. …………………..……… enzimleri bu genellemenin dışındadır.</w:t>
      </w:r>
    </w:p>
    <w:p w:rsidR="00092E0B" w:rsidRDefault="00092E0B" w:rsidP="00C31FB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Kimyasal bir reaksiyonun başlayabilmesi için gerekli olan enerjiye …………………………… enerjisi denir.</w:t>
      </w:r>
    </w:p>
    <w:p w:rsidR="00092E0B" w:rsidRDefault="00092E0B" w:rsidP="00C31FB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Besinlerle dışarıdan almamız gereken amino asitlere……………..……………amino asitler denir.</w:t>
      </w:r>
    </w:p>
    <w:p w:rsidR="00092E0B" w:rsidRDefault="00092E0B" w:rsidP="00C31FB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Protein oluşurken amino asitlerin arasında oluşan bağa………………….bağı denir.</w:t>
      </w:r>
    </w:p>
    <w:p w:rsidR="00092E0B" w:rsidRDefault="00092E0B" w:rsidP="00C31FB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Yağ asitlerinin karbon bağları arasında çift bağ bulunuyorsa……………………………. Olarak adlnadırılır.</w:t>
      </w:r>
    </w:p>
    <w:p w:rsidR="00092E0B" w:rsidRDefault="00092E0B" w:rsidP="00C31FB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Vitaminler vücutta ……………………….ve…………………….olarak görev alırlar.</w:t>
      </w:r>
    </w:p>
    <w:p w:rsidR="00092E0B" w:rsidRDefault="00092E0B" w:rsidP="00F846D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Proteinler vücuda fazla alınırlarsa………..……………..ya da ………………………. o</w:t>
      </w:r>
      <w:r w:rsidRPr="00F846DA">
        <w:rPr>
          <w:sz w:val="24"/>
          <w:szCs w:val="24"/>
        </w:rPr>
        <w:t>larak depo edilirler.</w:t>
      </w:r>
    </w:p>
    <w:p w:rsidR="00092E0B" w:rsidRDefault="00092E0B" w:rsidP="00F846D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Proteinler vücutta ilk olarak…………………………..ve………………………….işinde kullanılırlar.</w:t>
      </w:r>
    </w:p>
    <w:p w:rsidR="00092E0B" w:rsidRDefault="00092E0B" w:rsidP="00F846D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Uzun süreli açlık durumunda en son tüketilecek olan organik depo maddesi …………………………dir.</w:t>
      </w:r>
    </w:p>
    <w:p w:rsidR="00092E0B" w:rsidRDefault="00092E0B" w:rsidP="00F846D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Hücresel enerjiye ………………………… denir.</w:t>
      </w:r>
    </w:p>
    <w:p w:rsidR="00092E0B" w:rsidRDefault="00092E0B" w:rsidP="00F846D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Canlı vücudundaki kütle ve hacim artışına …………………………….denir.</w:t>
      </w:r>
    </w:p>
    <w:p w:rsidR="00092E0B" w:rsidRDefault="00092E0B" w:rsidP="00F846D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Küçük moleküller birleşirken suyun açığa çıkmasıyla gerçekleşen olaya ……………………………................. denir.</w:t>
      </w:r>
    </w:p>
    <w:p w:rsidR="00092E0B" w:rsidRDefault="00092E0B" w:rsidP="00F846D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Canlı bilimiyle ilgilenen bilim dalına ……………………………….. denir.</w:t>
      </w:r>
    </w:p>
    <w:p w:rsidR="00092E0B" w:rsidRDefault="00092E0B" w:rsidP="00F846D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Canlı vücudunda gerçekleşen kimyasal olaylara………………………………olaylar denir.</w:t>
      </w:r>
    </w:p>
    <w:p w:rsidR="00092E0B" w:rsidRDefault="00092E0B" w:rsidP="00F846D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Hücreler hücre zarındaki ……………………………. Sayesinde tanınırlar.</w:t>
      </w:r>
    </w:p>
    <w:p w:rsidR="00092E0B" w:rsidRPr="00670C3D" w:rsidRDefault="00092E0B" w:rsidP="00670C3D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Proteinler canlının ………………………’sına göre sentezlenir. Bu yüzden canlıya özeldir.</w:t>
      </w:r>
    </w:p>
    <w:p w:rsidR="00092E0B" w:rsidRDefault="00092E0B" w:rsidP="00B86605">
      <w:pPr>
        <w:pStyle w:val="ListParagraph"/>
        <w:ind w:left="1440"/>
        <w:rPr>
          <w:sz w:val="24"/>
          <w:szCs w:val="24"/>
        </w:rPr>
      </w:pPr>
    </w:p>
    <w:p w:rsidR="00092E0B" w:rsidRPr="00670C3D" w:rsidRDefault="00092E0B" w:rsidP="00B86605">
      <w:pPr>
        <w:pStyle w:val="ListParagraph"/>
        <w:numPr>
          <w:ilvl w:val="0"/>
          <w:numId w:val="3"/>
        </w:numPr>
        <w:rPr>
          <w:b/>
          <w:sz w:val="24"/>
          <w:szCs w:val="24"/>
        </w:rPr>
      </w:pPr>
      <w:r w:rsidRPr="00670C3D">
        <w:rPr>
          <w:b/>
          <w:sz w:val="24"/>
          <w:szCs w:val="24"/>
        </w:rPr>
        <w:t>Aşağıdaki cümlelerin doğru olanlarının yanında ‘D’ yanlışların yanına ‘Y’  harfi yazınız.</w:t>
      </w:r>
    </w:p>
    <w:p w:rsidR="00092E0B" w:rsidRDefault="00092E0B" w:rsidP="00B86605">
      <w:pPr>
        <w:pStyle w:val="ListParagraph"/>
        <w:ind w:left="1080"/>
        <w:rPr>
          <w:sz w:val="24"/>
          <w:szCs w:val="24"/>
        </w:rPr>
      </w:pPr>
    </w:p>
    <w:p w:rsidR="00092E0B" w:rsidRDefault="00092E0B" w:rsidP="00B86605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Bir yağ molekülünde, 1 molekül gliserol ve 3 molekül yağ asidi bulunur. (   )</w:t>
      </w:r>
    </w:p>
    <w:p w:rsidR="00092E0B" w:rsidRPr="00B86605" w:rsidRDefault="00092E0B" w:rsidP="00B86605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Proteinler bazı etkilerden dolayı bozulurlar. Geri dönüşü olmayan bu olaya denatürasyon denir.</w:t>
      </w:r>
      <w:r w:rsidRPr="00211E67">
        <w:rPr>
          <w:sz w:val="24"/>
          <w:szCs w:val="24"/>
        </w:rPr>
        <w:t xml:space="preserve"> </w:t>
      </w:r>
      <w:r>
        <w:rPr>
          <w:sz w:val="24"/>
          <w:szCs w:val="24"/>
        </w:rPr>
        <w:t>(   )</w:t>
      </w:r>
    </w:p>
    <w:p w:rsidR="00092E0B" w:rsidRDefault="00092E0B" w:rsidP="00B86605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Vücuda alınan besinlerden en çok enerji elde edilen besin karbonhidratlardır.(   )</w:t>
      </w:r>
    </w:p>
    <w:p w:rsidR="00092E0B" w:rsidRDefault="00092E0B" w:rsidP="00B86605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Enzimler biyokimyasal olaylarda yalnızca bir kez kullanılabilirler.</w:t>
      </w:r>
      <w:r w:rsidRPr="00211E67">
        <w:rPr>
          <w:sz w:val="24"/>
          <w:szCs w:val="24"/>
        </w:rPr>
        <w:t xml:space="preserve"> </w:t>
      </w:r>
      <w:r>
        <w:rPr>
          <w:sz w:val="24"/>
          <w:szCs w:val="24"/>
        </w:rPr>
        <w:t>(   )</w:t>
      </w:r>
    </w:p>
    <w:p w:rsidR="00092E0B" w:rsidRDefault="00092E0B" w:rsidP="00B86605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Yiyecekleri buzlukta saklama sebebimiz, enzimlerin düşük sıcaklıkta çalışamıyor olmasıdır.</w:t>
      </w:r>
      <w:r w:rsidRPr="00211E67">
        <w:rPr>
          <w:sz w:val="24"/>
          <w:szCs w:val="24"/>
        </w:rPr>
        <w:t xml:space="preserve"> </w:t>
      </w:r>
      <w:r>
        <w:rPr>
          <w:sz w:val="24"/>
          <w:szCs w:val="24"/>
        </w:rPr>
        <w:t>(   )</w:t>
      </w:r>
    </w:p>
    <w:p w:rsidR="00092E0B" w:rsidRDefault="00092E0B" w:rsidP="00B86605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Enzimler yapılarında protein bulundurdukları için yüksek sıcaklığa dayanıklıdırlar.</w:t>
      </w:r>
      <w:r w:rsidRPr="00211E67">
        <w:rPr>
          <w:sz w:val="24"/>
          <w:szCs w:val="24"/>
        </w:rPr>
        <w:t xml:space="preserve"> </w:t>
      </w:r>
      <w:r>
        <w:rPr>
          <w:sz w:val="24"/>
          <w:szCs w:val="24"/>
        </w:rPr>
        <w:t>(   )</w:t>
      </w:r>
    </w:p>
    <w:p w:rsidR="00092E0B" w:rsidRDefault="00092E0B" w:rsidP="00B86605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Doğada yüzyıllarca sürebilecek reaksiyonlar vücudumuzda enzimler sayesinde birkaç saniyede gerçekleşebilirler.</w:t>
      </w:r>
      <w:r w:rsidRPr="00211E67">
        <w:rPr>
          <w:sz w:val="24"/>
          <w:szCs w:val="24"/>
        </w:rPr>
        <w:t xml:space="preserve"> </w:t>
      </w:r>
      <w:r>
        <w:rPr>
          <w:sz w:val="24"/>
          <w:szCs w:val="24"/>
        </w:rPr>
        <w:t>(   )</w:t>
      </w:r>
    </w:p>
    <w:p w:rsidR="00092E0B" w:rsidRDefault="00092E0B" w:rsidP="00B86605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Enzimler bir kere üretilirler ve canlı ölene kadar yenilenmeden kullanılırlar.</w:t>
      </w:r>
      <w:r w:rsidRPr="00211E67">
        <w:rPr>
          <w:sz w:val="24"/>
          <w:szCs w:val="24"/>
        </w:rPr>
        <w:t xml:space="preserve"> </w:t>
      </w:r>
      <w:r>
        <w:rPr>
          <w:sz w:val="24"/>
          <w:szCs w:val="24"/>
        </w:rPr>
        <w:t>(   )</w:t>
      </w:r>
    </w:p>
    <w:p w:rsidR="00092E0B" w:rsidRDefault="00092E0B" w:rsidP="00B86605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Enzimler etki ettikleri reaksiyonun hızlı gerçekleşmesini ve düşük enerjiyle başlamasını sağlarlar.</w:t>
      </w:r>
      <w:r w:rsidRPr="00211E67">
        <w:rPr>
          <w:sz w:val="24"/>
          <w:szCs w:val="24"/>
        </w:rPr>
        <w:t xml:space="preserve"> </w:t>
      </w:r>
      <w:r>
        <w:rPr>
          <w:sz w:val="24"/>
          <w:szCs w:val="24"/>
        </w:rPr>
        <w:t>(   )</w:t>
      </w:r>
    </w:p>
    <w:p w:rsidR="00092E0B" w:rsidRDefault="00092E0B" w:rsidP="00B86605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Enzimler hücrede üretilir ve yalnızca hücre içinde kullanılır.</w:t>
      </w:r>
      <w:r w:rsidRPr="00211E67">
        <w:rPr>
          <w:sz w:val="24"/>
          <w:szCs w:val="24"/>
        </w:rPr>
        <w:t xml:space="preserve"> </w:t>
      </w:r>
      <w:r>
        <w:rPr>
          <w:sz w:val="24"/>
          <w:szCs w:val="24"/>
        </w:rPr>
        <w:t>(   )</w:t>
      </w:r>
    </w:p>
    <w:p w:rsidR="00092E0B" w:rsidRDefault="00092E0B" w:rsidP="00B86605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Enzim çeşidi kofaktör ve koenzim çeşidinden daha azdır.</w:t>
      </w:r>
      <w:r w:rsidRPr="00211E67">
        <w:rPr>
          <w:sz w:val="24"/>
          <w:szCs w:val="24"/>
        </w:rPr>
        <w:t xml:space="preserve"> </w:t>
      </w:r>
      <w:r>
        <w:rPr>
          <w:sz w:val="24"/>
          <w:szCs w:val="24"/>
        </w:rPr>
        <w:t>(   )</w:t>
      </w:r>
    </w:p>
    <w:p w:rsidR="00092E0B" w:rsidRDefault="00092E0B" w:rsidP="00B86605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Vücutta üretilemeyen ve dışaırdan alınmak zorunda olan yağlara temel (esansiyel) yağ asitleri denir.</w:t>
      </w:r>
      <w:r w:rsidRPr="00211E67">
        <w:rPr>
          <w:sz w:val="24"/>
          <w:szCs w:val="24"/>
        </w:rPr>
        <w:t xml:space="preserve"> </w:t>
      </w:r>
      <w:r>
        <w:rPr>
          <w:sz w:val="24"/>
          <w:szCs w:val="24"/>
        </w:rPr>
        <w:t>(   )</w:t>
      </w:r>
    </w:p>
    <w:p w:rsidR="00092E0B" w:rsidRDefault="00092E0B" w:rsidP="00B86605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İki amino asidin birleşmesi sonucu tripeptitler oluşur.</w:t>
      </w:r>
      <w:r w:rsidRPr="00211E67">
        <w:rPr>
          <w:sz w:val="24"/>
          <w:szCs w:val="24"/>
        </w:rPr>
        <w:t xml:space="preserve"> </w:t>
      </w:r>
      <w:r>
        <w:rPr>
          <w:sz w:val="24"/>
          <w:szCs w:val="24"/>
        </w:rPr>
        <w:t>(   )</w:t>
      </w:r>
    </w:p>
    <w:p w:rsidR="00092E0B" w:rsidRDefault="00092E0B" w:rsidP="00F63D72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Çok sayıda amino asidi</w:t>
      </w:r>
      <w:r w:rsidRPr="00F63D72">
        <w:rPr>
          <w:sz w:val="24"/>
          <w:szCs w:val="24"/>
        </w:rPr>
        <w:t>n birleşmesiyle</w:t>
      </w:r>
      <w:r>
        <w:rPr>
          <w:sz w:val="24"/>
          <w:szCs w:val="24"/>
        </w:rPr>
        <w:t xml:space="preserve"> polipeptitler oluşur.</w:t>
      </w:r>
      <w:r w:rsidRPr="00211E67">
        <w:rPr>
          <w:sz w:val="24"/>
          <w:szCs w:val="24"/>
        </w:rPr>
        <w:t xml:space="preserve"> </w:t>
      </w:r>
      <w:r>
        <w:rPr>
          <w:sz w:val="24"/>
          <w:szCs w:val="24"/>
        </w:rPr>
        <w:t>(   )</w:t>
      </w:r>
    </w:p>
    <w:p w:rsidR="00092E0B" w:rsidRDefault="00092E0B" w:rsidP="00F63D72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Böceklerde iskelet görevi yapan kitin bir polisakkarittir.</w:t>
      </w:r>
      <w:r w:rsidRPr="00211E67">
        <w:rPr>
          <w:sz w:val="24"/>
          <w:szCs w:val="24"/>
        </w:rPr>
        <w:t xml:space="preserve"> </w:t>
      </w:r>
      <w:r>
        <w:rPr>
          <w:sz w:val="24"/>
          <w:szCs w:val="24"/>
        </w:rPr>
        <w:t>(   )</w:t>
      </w:r>
    </w:p>
    <w:p w:rsidR="00092E0B" w:rsidRDefault="00092E0B" w:rsidP="00F63D72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Örümcek ağlarının yapısı proteinlerden oluşur.</w:t>
      </w:r>
      <w:r w:rsidRPr="00211E67">
        <w:rPr>
          <w:sz w:val="24"/>
          <w:szCs w:val="24"/>
        </w:rPr>
        <w:t xml:space="preserve"> </w:t>
      </w:r>
      <w:r>
        <w:rPr>
          <w:sz w:val="24"/>
          <w:szCs w:val="24"/>
        </w:rPr>
        <w:t>(   )</w:t>
      </w:r>
    </w:p>
    <w:p w:rsidR="00092E0B" w:rsidRDefault="00092E0B" w:rsidP="00F63D72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İnsanlar selülozu sindirir nişastayı sindiremezler.</w:t>
      </w:r>
      <w:r w:rsidRPr="00211E67">
        <w:rPr>
          <w:sz w:val="24"/>
          <w:szCs w:val="24"/>
        </w:rPr>
        <w:t xml:space="preserve"> </w:t>
      </w:r>
      <w:r>
        <w:rPr>
          <w:sz w:val="24"/>
          <w:szCs w:val="24"/>
        </w:rPr>
        <w:t>(   )</w:t>
      </w:r>
    </w:p>
    <w:p w:rsidR="00092E0B" w:rsidRDefault="00092E0B" w:rsidP="00F63D72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Glikojen karbonhidratların bitkisel bir depo şeklidir.</w:t>
      </w:r>
    </w:p>
    <w:p w:rsidR="00092E0B" w:rsidRDefault="00092E0B" w:rsidP="00F63D72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Büyüme ve gelişme kavramları aynı şeyi ifade ederler.</w:t>
      </w:r>
      <w:r w:rsidRPr="00211E67">
        <w:rPr>
          <w:sz w:val="24"/>
          <w:szCs w:val="24"/>
        </w:rPr>
        <w:t xml:space="preserve"> </w:t>
      </w:r>
      <w:r>
        <w:rPr>
          <w:sz w:val="24"/>
          <w:szCs w:val="24"/>
        </w:rPr>
        <w:t>(   )</w:t>
      </w:r>
    </w:p>
    <w:p w:rsidR="00092E0B" w:rsidRDefault="00092E0B" w:rsidP="00F63D72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Enzimler olmadan da canlılar sağlıklı şekilde yaşayabilirler, enzimler sadece reaksiyonları hızlandırmakla görevlidir.</w:t>
      </w:r>
      <w:r w:rsidRPr="00211E67">
        <w:rPr>
          <w:sz w:val="24"/>
          <w:szCs w:val="24"/>
        </w:rPr>
        <w:t xml:space="preserve"> </w:t>
      </w:r>
      <w:r>
        <w:rPr>
          <w:sz w:val="24"/>
          <w:szCs w:val="24"/>
        </w:rPr>
        <w:t>(   )</w:t>
      </w:r>
    </w:p>
    <w:p w:rsidR="00092E0B" w:rsidRDefault="00092E0B" w:rsidP="00670C3D">
      <w:pPr>
        <w:pStyle w:val="ListParagraph"/>
        <w:ind w:left="1440"/>
        <w:rPr>
          <w:sz w:val="24"/>
          <w:szCs w:val="24"/>
        </w:rPr>
      </w:pPr>
    </w:p>
    <w:p w:rsidR="00092E0B" w:rsidRPr="00670C3D" w:rsidRDefault="00092E0B" w:rsidP="00211E67">
      <w:pPr>
        <w:pStyle w:val="ListParagraph"/>
        <w:numPr>
          <w:ilvl w:val="0"/>
          <w:numId w:val="3"/>
        </w:numPr>
        <w:rPr>
          <w:b/>
          <w:sz w:val="24"/>
          <w:szCs w:val="24"/>
        </w:rPr>
      </w:pPr>
      <w:r w:rsidRPr="00670C3D">
        <w:rPr>
          <w:b/>
          <w:sz w:val="24"/>
          <w:szCs w:val="24"/>
        </w:rPr>
        <w:t>Aşağıdaki soruları cevaplandırınız.</w:t>
      </w:r>
    </w:p>
    <w:p w:rsidR="00092E0B" w:rsidRDefault="00092E0B" w:rsidP="00670C3D">
      <w:pPr>
        <w:pStyle w:val="ListParagraph"/>
        <w:ind w:left="1080"/>
        <w:rPr>
          <w:sz w:val="24"/>
          <w:szCs w:val="24"/>
        </w:rPr>
      </w:pPr>
    </w:p>
    <w:p w:rsidR="00092E0B" w:rsidRDefault="00092E0B" w:rsidP="00211E67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Enzimlerin yapısı hakkında bilgi veriniz.</w:t>
      </w:r>
    </w:p>
    <w:p w:rsidR="00092E0B" w:rsidRDefault="00092E0B" w:rsidP="00211E67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Enzimlerin özelliklerinden en az 3 madde yazınız.</w:t>
      </w:r>
    </w:p>
    <w:p w:rsidR="00092E0B" w:rsidRDefault="00092E0B" w:rsidP="00211E67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Bir molekül lipitin yapısını reaksiyon şeklinde yazınız.</w:t>
      </w:r>
    </w:p>
    <w:p w:rsidR="00092E0B" w:rsidRDefault="00092E0B" w:rsidP="00211E67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Doymuş ve doymamış yap asidi ne demektir açıklayınız ve birer tane örnek yazınız.</w:t>
      </w:r>
    </w:p>
    <w:p w:rsidR="00092E0B" w:rsidRDefault="00092E0B" w:rsidP="00211E67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Enzimlerin için optimum sıcaklığın ne önemi vardır açıklayınız.</w:t>
      </w:r>
    </w:p>
    <w:p w:rsidR="00092E0B" w:rsidRDefault="00092E0B" w:rsidP="00211E67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İnsan vücudundaki enzimler ortalama hangi sıcaklık aralığında çalışır? Diğer canlılarda durum farklı mıdır açıklayınız.</w:t>
      </w:r>
    </w:p>
    <w:p w:rsidR="00092E0B" w:rsidRDefault="00092E0B" w:rsidP="00211E67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Steroitler hangi canlılarda bulunur? Canlı vücudunda görevleri nelerdir?</w:t>
      </w:r>
    </w:p>
    <w:p w:rsidR="00092E0B" w:rsidRDefault="00092E0B" w:rsidP="00211E67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Uzun süreli açlık durumlarında yağ ve karbonhidrat depoları bittikten sonra olması muhtemel olaylara iki örnek veriniz.</w:t>
      </w:r>
    </w:p>
    <w:p w:rsidR="00092E0B" w:rsidRDefault="00092E0B" w:rsidP="001E0721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Amino asidin yapısındaki radikal grup ne işe yarar?</w:t>
      </w:r>
    </w:p>
    <w:p w:rsidR="00092E0B" w:rsidRDefault="00092E0B" w:rsidP="001E0721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Canlıları ortak özelliklerini yazınız.</w:t>
      </w:r>
    </w:p>
    <w:p w:rsidR="00092E0B" w:rsidRDefault="00092E0B" w:rsidP="001E0721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Canlıların ortak özelliği olan organizasyonu açıklayınız.</w:t>
      </w:r>
    </w:p>
    <w:p w:rsidR="00092E0B" w:rsidRDefault="00092E0B" w:rsidP="001E0721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Canlı vücudundaki yapım ve yıkım olayları canlının yaşına göre nasıl değişim gösterir açıklayınız.</w:t>
      </w:r>
    </w:p>
    <w:p w:rsidR="00092E0B" w:rsidRDefault="00092E0B" w:rsidP="001E0721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Proteinlerin bağışıklık sistemindeki görevini nasıl gerçekleştirdiğini açıklayınız.</w:t>
      </w:r>
    </w:p>
    <w:p w:rsidR="00092E0B" w:rsidRPr="001E0721" w:rsidRDefault="00092E0B" w:rsidP="001E0721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Çöllerde yaşayan ya da kış uykusuna yatan canlılar neden yağ depo ederler açıklayınız?</w:t>
      </w:r>
    </w:p>
    <w:p w:rsidR="00092E0B" w:rsidRDefault="00092E0B" w:rsidP="00E9736C">
      <w:pPr>
        <w:pStyle w:val="Footer"/>
      </w:pPr>
      <w:hyperlink r:id="rId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092E0B" w:rsidRPr="00670C3D" w:rsidRDefault="00092E0B" w:rsidP="00670C3D">
      <w:pPr>
        <w:rPr>
          <w:sz w:val="24"/>
          <w:szCs w:val="24"/>
        </w:rPr>
      </w:pPr>
    </w:p>
    <w:sectPr w:rsidR="00092E0B" w:rsidRPr="00670C3D" w:rsidSect="00F846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E0B" w:rsidRDefault="00092E0B" w:rsidP="00670C3D">
      <w:pPr>
        <w:spacing w:after="0" w:line="240" w:lineRule="auto"/>
      </w:pPr>
      <w:r>
        <w:separator/>
      </w:r>
    </w:p>
  </w:endnote>
  <w:endnote w:type="continuationSeparator" w:id="0">
    <w:p w:rsidR="00092E0B" w:rsidRDefault="00092E0B" w:rsidP="00670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E0B" w:rsidRDefault="00092E0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E0B" w:rsidRDefault="00092E0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E0B" w:rsidRDefault="00092E0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E0B" w:rsidRDefault="00092E0B" w:rsidP="00670C3D">
      <w:pPr>
        <w:spacing w:after="0" w:line="240" w:lineRule="auto"/>
      </w:pPr>
      <w:r>
        <w:separator/>
      </w:r>
    </w:p>
  </w:footnote>
  <w:footnote w:type="continuationSeparator" w:id="0">
    <w:p w:rsidR="00092E0B" w:rsidRDefault="00092E0B" w:rsidP="00670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E0B" w:rsidRDefault="00092E0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E0B" w:rsidRDefault="00092E0B">
    <w:pPr>
      <w:pStyle w:val="Header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48595" o:spid="_x0000_s2049" type="#_x0000_t136" style="position:absolute;margin-left:0;margin-top:0;width:591.15pt;height:118.2pt;rotation:315;z-index:-251656192;mso-position-horizontal:center;mso-position-horizontal-relative:margin;mso-position-vertical:center;mso-position-vertical-relative:margin" o:allowincell="f" fillcolor="gray" stroked="f">
          <v:fill opacity=".5"/>
          <v:textpath style="font-family:&quot;Comic Sans MS&quot;;font-size:1pt" string="ZEYNEP ŞİMŞE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E0B" w:rsidRDefault="00092E0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B734F"/>
    <w:multiLevelType w:val="hybridMultilevel"/>
    <w:tmpl w:val="24A2D864"/>
    <w:lvl w:ilvl="0" w:tplc="6340086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1A7553B"/>
    <w:multiLevelType w:val="hybridMultilevel"/>
    <w:tmpl w:val="8862A0B4"/>
    <w:lvl w:ilvl="0" w:tplc="E6222CC2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D6A1DA7"/>
    <w:multiLevelType w:val="hybridMultilevel"/>
    <w:tmpl w:val="B5DC69C6"/>
    <w:lvl w:ilvl="0" w:tplc="D7E2A8A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293462AA"/>
    <w:multiLevelType w:val="hybridMultilevel"/>
    <w:tmpl w:val="A5DC6FE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05F2BBC"/>
    <w:multiLevelType w:val="hybridMultilevel"/>
    <w:tmpl w:val="928ED37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7AC4C43"/>
    <w:multiLevelType w:val="hybridMultilevel"/>
    <w:tmpl w:val="759A2310"/>
    <w:lvl w:ilvl="0" w:tplc="A386EE3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1FB3"/>
    <w:rsid w:val="00092E0B"/>
    <w:rsid w:val="001E0721"/>
    <w:rsid w:val="00211E67"/>
    <w:rsid w:val="00356179"/>
    <w:rsid w:val="00670C3D"/>
    <w:rsid w:val="00786329"/>
    <w:rsid w:val="00844C8C"/>
    <w:rsid w:val="00B86605"/>
    <w:rsid w:val="00C31FB3"/>
    <w:rsid w:val="00CB47D5"/>
    <w:rsid w:val="00DE4F27"/>
    <w:rsid w:val="00E9736C"/>
    <w:rsid w:val="00F63D72"/>
    <w:rsid w:val="00F84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32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31F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670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70C3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70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70C3D"/>
    <w:rPr>
      <w:rFonts w:cs="Times New Roman"/>
    </w:rPr>
  </w:style>
  <w:style w:type="character" w:styleId="Hyperlink">
    <w:name w:val="Hyperlink"/>
    <w:basedOn w:val="DefaultParagraphFont"/>
    <w:uiPriority w:val="99"/>
    <w:rsid w:val="00E9736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72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3</Pages>
  <Words>674</Words>
  <Characters>3846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zeynep</dc:creator>
  <cp:keywords>www.sorubak.com</cp:keywords>
  <dc:description/>
  <cp:lastModifiedBy>EDANUR HANIM</cp:lastModifiedBy>
  <cp:revision>5</cp:revision>
  <dcterms:created xsi:type="dcterms:W3CDTF">2011-12-25T11:37:00Z</dcterms:created>
  <dcterms:modified xsi:type="dcterms:W3CDTF">2011-12-25T17:39:00Z</dcterms:modified>
  <cp:category>www.sorubak.com</cp:category>
  <cp:contentType>www.sorubak.com</cp:contentType>
  <cp:contentStatus>www.sorubak.com</cp:contentStatus>
</cp:coreProperties>
</file>