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73EB" w:rsidRPr="00FA7E5C" w:rsidRDefault="00DF73EB" w:rsidP="007A6F73">
      <w:pPr>
        <w:jc w:val="center"/>
        <w:rPr>
          <w:b/>
          <w:sz w:val="22"/>
          <w:szCs w:val="22"/>
        </w:rPr>
      </w:pPr>
      <w:r>
        <w:rPr>
          <w:noProof/>
        </w:rPr>
        <w:pict>
          <v:group id="_x0000_s1026" style="position:absolute;left:0;text-align:left;margin-left:-9pt;margin-top:-9pt;width:528.45pt;height:36pt;z-index:251621376" coordorigin="190,214" coordsize="10569,72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190;top:214;width:1620;height:720" stroked="f">
              <v:textbox>
                <w:txbxContent>
                  <w:p w:rsidR="00DF73EB" w:rsidRPr="002833C9" w:rsidRDefault="00DF73EB">
                    <w:pPr>
                      <w:rPr>
                        <w:b/>
                        <w:i/>
                      </w:rPr>
                    </w:pPr>
                    <w:r w:rsidRPr="002833C9">
                      <w:rPr>
                        <w:b/>
                        <w:i/>
                      </w:rPr>
                      <w:t>Adı Soyadı:</w:t>
                    </w:r>
                  </w:p>
                  <w:p w:rsidR="00DF73EB" w:rsidRPr="002833C9" w:rsidRDefault="00DF73EB">
                    <w:pPr>
                      <w:rPr>
                        <w:b/>
                        <w:i/>
                      </w:rPr>
                    </w:pPr>
                    <w:r w:rsidRPr="002833C9">
                      <w:rPr>
                        <w:b/>
                        <w:i/>
                      </w:rPr>
                      <w:t>Sınıfı-No:</w:t>
                    </w:r>
                  </w:p>
                </w:txbxContent>
              </v:textbox>
            </v:shape>
            <v:shape id="_x0000_s1028" type="#_x0000_t202" style="position:absolute;left:9679;top:268;width:1080;height:390" filled="f" stroked="f">
              <v:textbox>
                <w:txbxContent>
                  <w:p w:rsidR="00DF73EB" w:rsidRDefault="00DF73EB">
                    <w:r>
                      <w:t>Not:</w:t>
                    </w:r>
                  </w:p>
                </w:txbxContent>
              </v:textbox>
            </v:shape>
          </v:group>
        </w:pict>
      </w:r>
      <w:r>
        <w:rPr>
          <w:noProof/>
        </w:rPr>
        <w:pict>
          <v:shape id="_x0000_s1029" type="#_x0000_t202" style="position:absolute;left:0;text-align:left;margin-left:405pt;margin-top:-9pt;width:35.95pt;height:36.1pt;z-index:251622400" filled="f" stroked="f">
            <v:textbox>
              <w:txbxContent>
                <w:p w:rsidR="00DF73EB" w:rsidRPr="0012606F" w:rsidRDefault="00DF73EB" w:rsidP="0012606F">
                  <w:pPr>
                    <w:rPr>
                      <w:sz w:val="56"/>
                    </w:rPr>
                  </w:pPr>
                  <w:r>
                    <w:rPr>
                      <w:sz w:val="56"/>
                    </w:rPr>
                    <w:t>B</w:t>
                  </w:r>
                </w:p>
              </w:txbxContent>
            </v:textbox>
          </v:shape>
        </w:pict>
      </w:r>
      <w:r w:rsidRPr="00FA7E5C">
        <w:rPr>
          <w:b/>
          <w:sz w:val="22"/>
          <w:szCs w:val="22"/>
        </w:rPr>
        <w:t xml:space="preserve">        2011- 2012 EĞİTİM ÖĞRETİM YILI</w:t>
      </w:r>
    </w:p>
    <w:p w:rsidR="00DF73EB" w:rsidRPr="00FA7E5C" w:rsidRDefault="00DF73EB" w:rsidP="007A6F73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>…………………………</w:t>
      </w:r>
      <w:r w:rsidRPr="00FA7E5C">
        <w:rPr>
          <w:b/>
          <w:sz w:val="22"/>
          <w:szCs w:val="22"/>
        </w:rPr>
        <w:t xml:space="preserve"> OKULU</w:t>
      </w:r>
    </w:p>
    <w:p w:rsidR="00DF73EB" w:rsidRPr="00FA7E5C" w:rsidRDefault="00DF73EB" w:rsidP="00B20A38">
      <w:pPr>
        <w:jc w:val="center"/>
        <w:rPr>
          <w:b/>
          <w:sz w:val="22"/>
          <w:szCs w:val="22"/>
        </w:rPr>
      </w:pPr>
      <w:r w:rsidRPr="00FA7E5C">
        <w:rPr>
          <w:b/>
          <w:sz w:val="22"/>
          <w:szCs w:val="22"/>
        </w:rPr>
        <w:t>8.SINIF MATEMATİK DERSİ 1. DÖNEM 2. YAZILI SINAV SORULARI</w:t>
      </w:r>
    </w:p>
    <w:tbl>
      <w:tblPr>
        <w:tblW w:w="1141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663"/>
        <w:gridCol w:w="1976"/>
        <w:gridCol w:w="1677"/>
        <w:gridCol w:w="4095"/>
      </w:tblGrid>
      <w:tr w:rsidR="00DF73EB" w:rsidRPr="00FA7E5C" w:rsidTr="00F36CE0">
        <w:trPr>
          <w:jc w:val="center"/>
        </w:trPr>
        <w:tc>
          <w:tcPr>
            <w:tcW w:w="5639" w:type="dxa"/>
            <w:gridSpan w:val="2"/>
            <w:tcBorders>
              <w:left w:val="nil"/>
            </w:tcBorders>
          </w:tcPr>
          <w:p w:rsidR="00DF73EB" w:rsidRPr="00FA7E5C" w:rsidRDefault="00DF73EB" w:rsidP="00BD021E">
            <w:pPr>
              <w:pStyle w:val="NoSpacing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1)</w:t>
            </w:r>
            <w:r w:rsidRPr="00FA7E5C">
              <w:rPr>
                <w:rFonts w:ascii="Times New Roman" w:hAnsi="Times New Roman"/>
                <w:b/>
              </w:rPr>
              <w:t>Aşağıdaki ifadeleri eşitleriyle eşleştirerek parantez içine numarasını yazınız</w:t>
            </w:r>
            <w:r>
              <w:rPr>
                <w:rFonts w:ascii="Times New Roman" w:hAnsi="Times New Roman"/>
                <w:b/>
              </w:rPr>
              <w:t>(5</w:t>
            </w:r>
            <w:r w:rsidRPr="00FA7E5C">
              <w:rPr>
                <w:rFonts w:ascii="Times New Roman" w:hAnsi="Times New Roman"/>
                <w:b/>
              </w:rPr>
              <w:t xml:space="preserve"> p)</w:t>
            </w:r>
          </w:p>
          <w:p w:rsidR="00DF73EB" w:rsidRPr="00FA7E5C" w:rsidRDefault="00DF73EB" w:rsidP="00BD021E">
            <w:pPr>
              <w:pStyle w:val="NoSpacing"/>
              <w:rPr>
                <w:rFonts w:ascii="Times New Roman" w:hAnsi="Times New Roman"/>
                <w:b/>
              </w:rPr>
            </w:pPr>
            <w:r w:rsidRPr="00FA7E5C">
              <w:rPr>
                <w:rFonts w:ascii="Times New Roman" w:hAnsi="Times New Roman"/>
                <w:b/>
              </w:rPr>
              <w:t xml:space="preserve">1) </w:t>
            </w:r>
            <w:r w:rsidRPr="00FA7E5C">
              <w:rPr>
                <w:rFonts w:ascii="Times New Roman" w:hAnsi="Times New Roman"/>
                <w:b/>
                <w:position w:val="-10"/>
              </w:rPr>
              <w:object w:dxaOrig="880" w:dyaOrig="420">
                <v:shape id="_x0000_i1027" type="#_x0000_t75" style="width:50.25pt;height:24pt" o:ole="">
                  <v:imagedata r:id="rId5" o:title=""/>
                </v:shape>
                <o:OLEObject Type="Embed" ProgID="Equation.3" ShapeID="_x0000_i1027" DrawAspect="Content" ObjectID="_1384076877" r:id="rId6"/>
              </w:object>
            </w:r>
            <w:r w:rsidRPr="00FA7E5C">
              <w:rPr>
                <w:rFonts w:ascii="Times New Roman" w:hAnsi="Times New Roman"/>
                <w:b/>
              </w:rPr>
              <w:tab/>
              <w:t xml:space="preserve">          </w:t>
            </w:r>
            <w:r w:rsidRPr="00FA7E5C">
              <w:rPr>
                <w:rFonts w:ascii="Times New Roman" w:hAnsi="Times New Roman"/>
                <w:b/>
              </w:rPr>
              <w:sym w:font="Symbol" w:char="F0B7"/>
            </w:r>
            <w:r w:rsidRPr="00FA7E5C">
              <w:rPr>
                <w:rFonts w:ascii="Times New Roman" w:hAnsi="Times New Roman"/>
                <w:b/>
              </w:rPr>
              <w:tab/>
              <w:t xml:space="preserve">              ( ….. )</w:t>
            </w:r>
            <w:r w:rsidRPr="00FA7E5C">
              <w:rPr>
                <w:rFonts w:ascii="Times New Roman" w:hAnsi="Times New Roman"/>
                <w:b/>
              </w:rPr>
              <w:sym w:font="Symbol" w:char="F0B7"/>
            </w:r>
            <w:r w:rsidRPr="00FA7E5C">
              <w:rPr>
                <w:rFonts w:ascii="Times New Roman" w:hAnsi="Times New Roman"/>
                <w:b/>
              </w:rPr>
              <w:t xml:space="preserve">   </w:t>
            </w:r>
            <w:r w:rsidRPr="00FA7E5C">
              <w:rPr>
                <w:rFonts w:ascii="Times New Roman" w:hAnsi="Times New Roman"/>
                <w:b/>
                <w:position w:val="-6"/>
              </w:rPr>
              <w:object w:dxaOrig="639" w:dyaOrig="320">
                <v:shape id="_x0000_i1028" type="#_x0000_t75" style="width:31.5pt;height:15.75pt" o:ole="">
                  <v:imagedata r:id="rId7" o:title=""/>
                </v:shape>
                <o:OLEObject Type="Embed" ProgID="Equation.3" ShapeID="_x0000_i1028" DrawAspect="Content" ObjectID="_1384076878" r:id="rId8"/>
              </w:object>
            </w:r>
          </w:p>
          <w:p w:rsidR="00DF73EB" w:rsidRPr="00FA7E5C" w:rsidRDefault="00DF73EB" w:rsidP="00BD021E">
            <w:pPr>
              <w:pStyle w:val="NoSpacing"/>
              <w:rPr>
                <w:rFonts w:ascii="Times New Roman" w:hAnsi="Times New Roman"/>
                <w:b/>
              </w:rPr>
            </w:pPr>
          </w:p>
          <w:p w:rsidR="00DF73EB" w:rsidRPr="00FA7E5C" w:rsidRDefault="00DF73EB" w:rsidP="00BD021E">
            <w:pPr>
              <w:pStyle w:val="NoSpacing"/>
              <w:rPr>
                <w:rFonts w:ascii="Times New Roman" w:hAnsi="Times New Roman"/>
                <w:b/>
              </w:rPr>
            </w:pPr>
            <w:r w:rsidRPr="00FA7E5C">
              <w:rPr>
                <w:rFonts w:ascii="Times New Roman" w:hAnsi="Times New Roman"/>
                <w:b/>
              </w:rPr>
              <w:t xml:space="preserve">2) </w:t>
            </w:r>
            <w:r w:rsidRPr="00FA7E5C">
              <w:rPr>
                <w:rFonts w:ascii="Times New Roman" w:hAnsi="Times New Roman"/>
                <w:b/>
                <w:position w:val="-6"/>
              </w:rPr>
              <w:object w:dxaOrig="740" w:dyaOrig="279">
                <v:shape id="_x0000_i1029" type="#_x0000_t75" style="width:36.75pt;height:14.25pt" o:ole="">
                  <v:imagedata r:id="rId9" o:title=""/>
                </v:shape>
                <o:OLEObject Type="Embed" ProgID="Equation.3" ShapeID="_x0000_i1029" DrawAspect="Content" ObjectID="_1384076879" r:id="rId10"/>
              </w:object>
            </w:r>
            <w:r w:rsidRPr="00FA7E5C">
              <w:rPr>
                <w:rFonts w:ascii="Times New Roman" w:hAnsi="Times New Roman"/>
                <w:b/>
              </w:rPr>
              <w:tab/>
              <w:t xml:space="preserve">           </w:t>
            </w:r>
            <w:r w:rsidRPr="00FA7E5C">
              <w:rPr>
                <w:rFonts w:ascii="Times New Roman" w:hAnsi="Times New Roman"/>
                <w:b/>
              </w:rPr>
              <w:sym w:font="Symbol" w:char="F0B7"/>
            </w:r>
            <w:r w:rsidRPr="00FA7E5C">
              <w:rPr>
                <w:rFonts w:ascii="Times New Roman" w:hAnsi="Times New Roman"/>
                <w:b/>
              </w:rPr>
              <w:tab/>
            </w:r>
            <w:r w:rsidRPr="00FA7E5C">
              <w:rPr>
                <w:rFonts w:ascii="Times New Roman" w:hAnsi="Times New Roman"/>
                <w:b/>
              </w:rPr>
              <w:tab/>
              <w:t>( ….. )</w:t>
            </w:r>
            <w:r w:rsidRPr="00FA7E5C">
              <w:rPr>
                <w:rFonts w:ascii="Times New Roman" w:hAnsi="Times New Roman"/>
                <w:b/>
              </w:rPr>
              <w:sym w:font="Symbol" w:char="F0B7"/>
            </w:r>
            <w:r w:rsidRPr="00FA7E5C">
              <w:rPr>
                <w:rFonts w:ascii="Times New Roman" w:hAnsi="Times New Roman"/>
                <w:b/>
              </w:rPr>
              <w:t xml:space="preserve">   </w:t>
            </w:r>
            <w:r w:rsidRPr="00FA7E5C">
              <w:rPr>
                <w:rFonts w:ascii="Times New Roman" w:hAnsi="Times New Roman"/>
                <w:b/>
                <w:position w:val="-4"/>
              </w:rPr>
              <w:object w:dxaOrig="360" w:dyaOrig="300">
                <v:shape id="_x0000_i1030" type="#_x0000_t75" style="width:18pt;height:15pt" o:ole="">
                  <v:imagedata r:id="rId11" o:title=""/>
                </v:shape>
                <o:OLEObject Type="Embed" ProgID="Equation.3" ShapeID="_x0000_i1030" DrawAspect="Content" ObjectID="_1384076880" r:id="rId12"/>
              </w:object>
            </w:r>
          </w:p>
          <w:p w:rsidR="00DF73EB" w:rsidRPr="00FA7E5C" w:rsidRDefault="00DF73EB" w:rsidP="00BD021E">
            <w:pPr>
              <w:pStyle w:val="NoSpacing"/>
              <w:rPr>
                <w:rFonts w:ascii="Times New Roman" w:hAnsi="Times New Roman"/>
                <w:b/>
              </w:rPr>
            </w:pPr>
          </w:p>
          <w:p w:rsidR="00DF73EB" w:rsidRPr="00FA7E5C" w:rsidRDefault="00DF73EB" w:rsidP="00BD021E">
            <w:pPr>
              <w:pStyle w:val="NoSpacing"/>
              <w:rPr>
                <w:rFonts w:ascii="Times New Roman" w:hAnsi="Times New Roman"/>
                <w:b/>
              </w:rPr>
            </w:pPr>
            <w:r w:rsidRPr="00FA7E5C">
              <w:rPr>
                <w:rFonts w:ascii="Times New Roman" w:hAnsi="Times New Roman"/>
                <w:b/>
              </w:rPr>
              <w:t xml:space="preserve">3) </w:t>
            </w:r>
            <w:r w:rsidRPr="00FA7E5C">
              <w:rPr>
                <w:rFonts w:ascii="Times New Roman" w:hAnsi="Times New Roman"/>
                <w:b/>
                <w:position w:val="-6"/>
              </w:rPr>
              <w:object w:dxaOrig="580" w:dyaOrig="320">
                <v:shape id="_x0000_i1031" type="#_x0000_t75" style="width:27.75pt;height:15.75pt" o:ole="">
                  <v:imagedata r:id="rId13" o:title=""/>
                </v:shape>
                <o:OLEObject Type="Embed" ProgID="Equation.3" ShapeID="_x0000_i1031" DrawAspect="Content" ObjectID="_1384076881" r:id="rId14"/>
              </w:object>
            </w:r>
            <w:r w:rsidRPr="00FA7E5C">
              <w:rPr>
                <w:rFonts w:ascii="Times New Roman" w:hAnsi="Times New Roman"/>
                <w:b/>
              </w:rPr>
              <w:tab/>
              <w:t xml:space="preserve">           </w:t>
            </w:r>
            <w:r w:rsidRPr="00FA7E5C">
              <w:rPr>
                <w:rFonts w:ascii="Times New Roman" w:hAnsi="Times New Roman"/>
                <w:b/>
              </w:rPr>
              <w:sym w:font="Symbol" w:char="F0B7"/>
            </w:r>
            <w:r w:rsidRPr="00FA7E5C">
              <w:rPr>
                <w:rFonts w:ascii="Times New Roman" w:hAnsi="Times New Roman"/>
                <w:b/>
              </w:rPr>
              <w:tab/>
            </w:r>
            <w:r w:rsidRPr="00FA7E5C">
              <w:rPr>
                <w:rFonts w:ascii="Times New Roman" w:hAnsi="Times New Roman"/>
                <w:b/>
              </w:rPr>
              <w:tab/>
              <w:t>( ….. )</w:t>
            </w:r>
            <w:r w:rsidRPr="00FA7E5C">
              <w:rPr>
                <w:rFonts w:ascii="Times New Roman" w:hAnsi="Times New Roman"/>
                <w:b/>
              </w:rPr>
              <w:sym w:font="Symbol" w:char="F0B7"/>
            </w:r>
            <w:r w:rsidRPr="00FA7E5C">
              <w:rPr>
                <w:rFonts w:ascii="Times New Roman" w:hAnsi="Times New Roman"/>
                <w:b/>
              </w:rPr>
              <w:t xml:space="preserve">  </w:t>
            </w:r>
            <w:r w:rsidRPr="00FA7E5C">
              <w:rPr>
                <w:rFonts w:ascii="Times New Roman" w:hAnsi="Times New Roman"/>
                <w:b/>
                <w:position w:val="-6"/>
              </w:rPr>
              <w:object w:dxaOrig="340" w:dyaOrig="320">
                <v:shape id="_x0000_i1032" type="#_x0000_t75" style="width:17.25pt;height:15.75pt" o:ole="">
                  <v:imagedata r:id="rId15" o:title=""/>
                </v:shape>
                <o:OLEObject Type="Embed" ProgID="Equation.3" ShapeID="_x0000_i1032" DrawAspect="Content" ObjectID="_1384076882" r:id="rId16"/>
              </w:object>
            </w:r>
            <w:r w:rsidRPr="00FA7E5C">
              <w:rPr>
                <w:rFonts w:ascii="Times New Roman" w:hAnsi="Times New Roman"/>
                <w:b/>
              </w:rPr>
              <w:t xml:space="preserve"> </w:t>
            </w:r>
          </w:p>
          <w:p w:rsidR="00DF73EB" w:rsidRPr="00FA7E5C" w:rsidRDefault="00DF73EB" w:rsidP="00BD021E">
            <w:pPr>
              <w:pStyle w:val="NoSpacing"/>
              <w:rPr>
                <w:rFonts w:ascii="Times New Roman" w:hAnsi="Times New Roman"/>
                <w:b/>
              </w:rPr>
            </w:pPr>
          </w:p>
          <w:p w:rsidR="00DF73EB" w:rsidRPr="00FA7E5C" w:rsidRDefault="00DF73EB" w:rsidP="00BD021E">
            <w:pPr>
              <w:pStyle w:val="NoSpacing"/>
              <w:rPr>
                <w:rFonts w:ascii="Times New Roman" w:hAnsi="Times New Roman"/>
                <w:b/>
              </w:rPr>
            </w:pPr>
            <w:r w:rsidRPr="00FA7E5C">
              <w:rPr>
                <w:rFonts w:ascii="Times New Roman" w:hAnsi="Times New Roman"/>
                <w:b/>
              </w:rPr>
              <w:t xml:space="preserve">4) </w:t>
            </w:r>
            <w:r w:rsidRPr="00FA7E5C">
              <w:rPr>
                <w:rFonts w:ascii="Times New Roman" w:hAnsi="Times New Roman"/>
                <w:b/>
                <w:position w:val="-10"/>
              </w:rPr>
              <w:object w:dxaOrig="1579" w:dyaOrig="360">
                <v:shape id="_x0000_i1033" type="#_x0000_t75" style="width:78pt;height:18pt" o:ole="">
                  <v:imagedata r:id="rId17" o:title=""/>
                </v:shape>
                <o:OLEObject Type="Embed" ProgID="Equation.3" ShapeID="_x0000_i1033" DrawAspect="Content" ObjectID="_1384076883" r:id="rId18"/>
              </w:object>
            </w:r>
            <w:r w:rsidRPr="00FA7E5C">
              <w:rPr>
                <w:rFonts w:ascii="Times New Roman" w:hAnsi="Times New Roman"/>
                <w:b/>
              </w:rPr>
              <w:t xml:space="preserve">    </w:t>
            </w:r>
            <w:r w:rsidRPr="00FA7E5C">
              <w:rPr>
                <w:rFonts w:ascii="Times New Roman" w:hAnsi="Times New Roman"/>
                <w:b/>
              </w:rPr>
              <w:sym w:font="Symbol" w:char="F0B7"/>
            </w:r>
            <w:r w:rsidRPr="00FA7E5C">
              <w:rPr>
                <w:rFonts w:ascii="Times New Roman" w:hAnsi="Times New Roman"/>
                <w:b/>
              </w:rPr>
              <w:tab/>
              <w:t xml:space="preserve"> ( ….. )</w:t>
            </w:r>
            <w:r w:rsidRPr="00FA7E5C">
              <w:rPr>
                <w:rFonts w:ascii="Times New Roman" w:hAnsi="Times New Roman"/>
                <w:b/>
              </w:rPr>
              <w:sym w:font="Symbol" w:char="F0B7"/>
            </w:r>
            <w:r w:rsidRPr="00FA7E5C">
              <w:rPr>
                <w:rFonts w:ascii="Times New Roman" w:hAnsi="Times New Roman"/>
                <w:b/>
              </w:rPr>
              <w:t xml:space="preserve">   </w:t>
            </w:r>
            <w:r w:rsidRPr="00FA7E5C">
              <w:rPr>
                <w:rFonts w:ascii="Times New Roman" w:hAnsi="Times New Roman"/>
                <w:b/>
                <w:position w:val="-6"/>
              </w:rPr>
              <w:object w:dxaOrig="360" w:dyaOrig="320">
                <v:shape id="_x0000_i1034" type="#_x0000_t75" style="width:18pt;height:15.75pt" o:ole="">
                  <v:imagedata r:id="rId19" o:title=""/>
                </v:shape>
                <o:OLEObject Type="Embed" ProgID="Equation.3" ShapeID="_x0000_i1034" DrawAspect="Content" ObjectID="_1384076884" r:id="rId20"/>
              </w:object>
            </w:r>
          </w:p>
          <w:p w:rsidR="00DF73EB" w:rsidRPr="00FA7E5C" w:rsidRDefault="00DF73EB" w:rsidP="00BD021E">
            <w:pPr>
              <w:rPr>
                <w:b/>
                <w:position w:val="-8"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5) </w:t>
            </w:r>
            <w:r w:rsidRPr="00FA7E5C">
              <w:rPr>
                <w:b/>
                <w:position w:val="-24"/>
                <w:sz w:val="22"/>
                <w:szCs w:val="22"/>
              </w:rPr>
              <w:object w:dxaOrig="460" w:dyaOrig="620">
                <v:shape id="_x0000_i1035" type="#_x0000_t75" style="width:23.25pt;height:30.75pt" o:ole="">
                  <v:imagedata r:id="rId21" o:title=""/>
                </v:shape>
                <o:OLEObject Type="Embed" ProgID="Equation.3" ShapeID="_x0000_i1035" DrawAspect="Content" ObjectID="_1384076885" r:id="rId22"/>
              </w:object>
            </w:r>
            <w:r w:rsidRPr="00FA7E5C">
              <w:rPr>
                <w:b/>
                <w:sz w:val="22"/>
                <w:szCs w:val="22"/>
              </w:rPr>
              <w:tab/>
              <w:t xml:space="preserve">          </w:t>
            </w:r>
            <w:r w:rsidRPr="00FA7E5C">
              <w:rPr>
                <w:b/>
                <w:sz w:val="22"/>
                <w:szCs w:val="22"/>
              </w:rPr>
              <w:sym w:font="Symbol" w:char="F0B7"/>
            </w:r>
            <w:r w:rsidRPr="00FA7E5C">
              <w:rPr>
                <w:b/>
                <w:sz w:val="22"/>
                <w:szCs w:val="22"/>
              </w:rPr>
              <w:tab/>
            </w:r>
            <w:r w:rsidRPr="00FA7E5C">
              <w:rPr>
                <w:b/>
                <w:sz w:val="22"/>
                <w:szCs w:val="22"/>
              </w:rPr>
              <w:tab/>
              <w:t xml:space="preserve"> (….. )</w:t>
            </w:r>
            <w:r w:rsidRPr="00FA7E5C">
              <w:rPr>
                <w:b/>
                <w:sz w:val="22"/>
                <w:szCs w:val="22"/>
              </w:rPr>
              <w:sym w:font="Symbol" w:char="F0B7"/>
            </w:r>
            <w:r w:rsidRPr="00FA7E5C">
              <w:rPr>
                <w:b/>
                <w:sz w:val="22"/>
                <w:szCs w:val="22"/>
              </w:rPr>
              <w:t xml:space="preserve">   7 000 000 000</w:t>
            </w:r>
          </w:p>
          <w:p w:rsidR="00DF73EB" w:rsidRPr="00FA7E5C" w:rsidRDefault="00DF73EB" w:rsidP="00455C80">
            <w:pPr>
              <w:rPr>
                <w:b/>
                <w:sz w:val="22"/>
                <w:szCs w:val="22"/>
              </w:rPr>
            </w:pPr>
          </w:p>
        </w:tc>
        <w:tc>
          <w:tcPr>
            <w:tcW w:w="5772" w:type="dxa"/>
            <w:gridSpan w:val="2"/>
            <w:tcBorders>
              <w:right w:val="nil"/>
            </w:tcBorders>
          </w:tcPr>
          <w:p w:rsidR="00DF73EB" w:rsidRPr="00FA7E5C" w:rsidRDefault="00DF73EB" w:rsidP="003272F1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Pr="00FA7E5C">
              <w:rPr>
                <w:b/>
                <w:sz w:val="22"/>
                <w:szCs w:val="22"/>
              </w:rPr>
              <w:t>)Aşağıdaki ifadeler doğru ise parantez içine (D) yanlış ise parantez içine (Y) harflerinden birini yazınız. (</w:t>
            </w:r>
            <w:r>
              <w:rPr>
                <w:b/>
                <w:sz w:val="22"/>
                <w:szCs w:val="22"/>
              </w:rPr>
              <w:t>9</w:t>
            </w:r>
            <w:r w:rsidRPr="00FA7E5C">
              <w:rPr>
                <w:b/>
                <w:sz w:val="22"/>
                <w:szCs w:val="22"/>
              </w:rPr>
              <w:t>p)</w:t>
            </w:r>
          </w:p>
          <w:p w:rsidR="00DF73EB" w:rsidRPr="00FA7E5C" w:rsidRDefault="00DF73EB" w:rsidP="003272F1">
            <w:pPr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(   </w:t>
            </w:r>
            <w:r>
              <w:rPr>
                <w:b/>
                <w:sz w:val="22"/>
                <w:szCs w:val="22"/>
              </w:rPr>
              <w:t xml:space="preserve">    ) Her devirli ondalık sayı bir rasyonel sayı</w:t>
            </w:r>
            <w:r w:rsidRPr="00FA7E5C">
              <w:rPr>
                <w:b/>
                <w:sz w:val="22"/>
                <w:szCs w:val="22"/>
              </w:rPr>
              <w:t>dır.</w:t>
            </w:r>
          </w:p>
          <w:p w:rsidR="00DF73EB" w:rsidRPr="00FA7E5C" w:rsidRDefault="00DF73EB" w:rsidP="003272F1">
            <w:pPr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(   </w:t>
            </w:r>
            <w:r>
              <w:rPr>
                <w:b/>
                <w:sz w:val="22"/>
                <w:szCs w:val="22"/>
              </w:rPr>
              <w:t xml:space="preserve">  </w:t>
            </w:r>
            <w:r w:rsidRPr="00FA7E5C">
              <w:rPr>
                <w:b/>
                <w:sz w:val="22"/>
                <w:szCs w:val="22"/>
              </w:rPr>
              <w:t xml:space="preserve">  )  5</w:t>
            </w:r>
            <w:r w:rsidRPr="00FA7E5C">
              <w:rPr>
                <w:b/>
                <w:sz w:val="22"/>
                <w:szCs w:val="22"/>
                <w:vertAlign w:val="superscript"/>
              </w:rPr>
              <w:t>2</w:t>
            </w:r>
            <w:r w:rsidRPr="00FA7E5C">
              <w:rPr>
                <w:b/>
                <w:sz w:val="22"/>
                <w:szCs w:val="22"/>
              </w:rPr>
              <w:t>=10 dur</w:t>
            </w:r>
          </w:p>
          <w:p w:rsidR="00DF73EB" w:rsidRPr="00FA7E5C" w:rsidRDefault="00DF73EB" w:rsidP="003272F1">
            <w:pPr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 ( </w:t>
            </w:r>
            <w:r>
              <w:rPr>
                <w:b/>
                <w:sz w:val="22"/>
                <w:szCs w:val="22"/>
              </w:rPr>
              <w:t xml:space="preserve">   </w:t>
            </w:r>
            <w:r w:rsidRPr="00FA7E5C">
              <w:rPr>
                <w:b/>
                <w:sz w:val="22"/>
                <w:szCs w:val="22"/>
              </w:rPr>
              <w:t xml:space="preserve"> ) </w:t>
            </w:r>
            <w:r w:rsidRPr="00FA7E5C">
              <w:rPr>
                <w:b/>
                <w:position w:val="-10"/>
                <w:sz w:val="22"/>
                <w:szCs w:val="22"/>
              </w:rPr>
              <w:object w:dxaOrig="1440" w:dyaOrig="320">
                <v:shape id="_x0000_i1036" type="#_x0000_t75" style="width:1in;height:15.75pt" o:ole="">
                  <v:imagedata r:id="rId23" o:title=""/>
                </v:shape>
                <o:OLEObject Type="Embed" ProgID="Equation.3" ShapeID="_x0000_i1036" DrawAspect="Content" ObjectID="_1384076886" r:id="rId24"/>
              </w:object>
            </w:r>
            <w:r w:rsidRPr="00FA7E5C">
              <w:rPr>
                <w:b/>
                <w:sz w:val="22"/>
                <w:szCs w:val="22"/>
              </w:rPr>
              <w:t xml:space="preserve"> sayısının bilimsel gösterimi </w:t>
            </w:r>
            <w:r w:rsidRPr="00FA7E5C">
              <w:rPr>
                <w:b/>
                <w:position w:val="-10"/>
                <w:sz w:val="22"/>
                <w:szCs w:val="22"/>
              </w:rPr>
              <w:object w:dxaOrig="880" w:dyaOrig="360">
                <v:shape id="_x0000_i1037" type="#_x0000_t75" style="width:44.25pt;height:18pt" o:ole="">
                  <v:imagedata r:id="rId25" o:title=""/>
                </v:shape>
                <o:OLEObject Type="Embed" ProgID="Equation.3" ShapeID="_x0000_i1037" DrawAspect="Content" ObjectID="_1384076887" r:id="rId26"/>
              </w:object>
            </w:r>
          </w:p>
          <w:p w:rsidR="00DF73EB" w:rsidRPr="00FA7E5C" w:rsidRDefault="00DF73EB" w:rsidP="003272F1">
            <w:pPr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 ( </w:t>
            </w:r>
            <w:r>
              <w:rPr>
                <w:b/>
                <w:sz w:val="22"/>
                <w:szCs w:val="22"/>
              </w:rPr>
              <w:t xml:space="preserve">    </w:t>
            </w:r>
            <w:r w:rsidRPr="00FA7E5C">
              <w:rPr>
                <w:b/>
                <w:sz w:val="22"/>
                <w:szCs w:val="22"/>
              </w:rPr>
              <w:t xml:space="preserve"> ) </w:t>
            </w:r>
            <w:r w:rsidRPr="00FA7E5C">
              <w:rPr>
                <w:b/>
                <w:position w:val="-8"/>
                <w:sz w:val="22"/>
                <w:szCs w:val="22"/>
              </w:rPr>
              <w:object w:dxaOrig="480" w:dyaOrig="360">
                <v:shape id="_x0000_i1038" type="#_x0000_t75" style="width:23.25pt;height:18pt" o:ole="">
                  <v:imagedata r:id="rId27" o:title=""/>
                </v:shape>
                <o:OLEObject Type="Embed" ProgID="Equation.3" ShapeID="_x0000_i1038" DrawAspect="Content" ObjectID="_1384076888" r:id="rId28"/>
              </w:object>
            </w:r>
            <w:r w:rsidRPr="00FA7E5C">
              <w:rPr>
                <w:b/>
                <w:sz w:val="22"/>
                <w:szCs w:val="22"/>
              </w:rPr>
              <w:t>sayısı 80 ile 90 arasındadır.</w:t>
            </w:r>
          </w:p>
          <w:p w:rsidR="00DF73EB" w:rsidRDefault="00DF73EB" w:rsidP="003272F1">
            <w:pPr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( </w:t>
            </w:r>
            <w:r>
              <w:rPr>
                <w:b/>
                <w:sz w:val="22"/>
                <w:szCs w:val="22"/>
              </w:rPr>
              <w:t xml:space="preserve">     </w:t>
            </w:r>
            <w:r w:rsidRPr="00FA7E5C">
              <w:rPr>
                <w:b/>
                <w:sz w:val="22"/>
                <w:szCs w:val="22"/>
              </w:rPr>
              <w:t xml:space="preserve"> )  100 ü sürekli 2 ye bölersek bir geometrik dizi oluşur</w:t>
            </w:r>
          </w:p>
          <w:p w:rsidR="00DF73EB" w:rsidRPr="00FA7E5C" w:rsidRDefault="00DF73EB" w:rsidP="003272F1">
            <w:pPr>
              <w:tabs>
                <w:tab w:val="left" w:pos="360"/>
              </w:tabs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(…..) </w:t>
            </w:r>
            <w:r w:rsidRPr="00FA7E5C">
              <w:rPr>
                <w:b/>
                <w:position w:val="-10"/>
                <w:sz w:val="22"/>
                <w:szCs w:val="22"/>
              </w:rPr>
              <w:object w:dxaOrig="1160" w:dyaOrig="360">
                <v:shape id="_x0000_i1039" type="#_x0000_t75" style="width:57.75pt;height:18pt" o:ole="">
                  <v:imagedata r:id="rId29" o:title=""/>
                </v:shape>
                <o:OLEObject Type="Embed" ProgID="Equation.3" ShapeID="_x0000_i1039" DrawAspect="Content" ObjectID="_1384076889" r:id="rId30"/>
              </w:object>
            </w:r>
            <w:r w:rsidRPr="00FA7E5C">
              <w:rPr>
                <w:b/>
                <w:sz w:val="22"/>
                <w:szCs w:val="22"/>
              </w:rPr>
              <w:t xml:space="preserve">                 (…..) </w:t>
            </w:r>
            <w:r w:rsidRPr="00FA7E5C">
              <w:rPr>
                <w:b/>
                <w:position w:val="-28"/>
                <w:sz w:val="22"/>
                <w:szCs w:val="22"/>
              </w:rPr>
              <w:object w:dxaOrig="1120" w:dyaOrig="740">
                <v:shape id="_x0000_i1040" type="#_x0000_t75" style="width:56.25pt;height:36.75pt" o:ole="">
                  <v:imagedata r:id="rId31" o:title=""/>
                </v:shape>
                <o:OLEObject Type="Embed" ProgID="Equation.3" ShapeID="_x0000_i1040" DrawAspect="Content" ObjectID="_1384076890" r:id="rId32"/>
              </w:object>
            </w:r>
          </w:p>
          <w:p w:rsidR="00DF73EB" w:rsidRPr="00FA7E5C" w:rsidRDefault="00DF73EB" w:rsidP="003272F1">
            <w:pPr>
              <w:tabs>
                <w:tab w:val="left" w:pos="360"/>
              </w:tabs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(…..) </w:t>
            </w:r>
            <w:r w:rsidRPr="00FA7E5C">
              <w:rPr>
                <w:b/>
                <w:position w:val="-24"/>
                <w:sz w:val="22"/>
                <w:szCs w:val="22"/>
              </w:rPr>
              <w:object w:dxaOrig="1320" w:dyaOrig="620">
                <v:shape id="_x0000_i1041" type="#_x0000_t75" style="width:66pt;height:30.75pt" o:ole="">
                  <v:imagedata r:id="rId33" o:title=""/>
                </v:shape>
                <o:OLEObject Type="Embed" ProgID="Equation.3" ShapeID="_x0000_i1041" DrawAspect="Content" ObjectID="_1384076891" r:id="rId34"/>
              </w:object>
            </w:r>
            <w:r w:rsidRPr="00FA7E5C">
              <w:rPr>
                <w:b/>
                <w:sz w:val="22"/>
                <w:szCs w:val="22"/>
              </w:rPr>
              <w:t xml:space="preserve">              (…..)</w:t>
            </w:r>
            <w:r w:rsidRPr="006C4812">
              <w:rPr>
                <w:b/>
                <w:position w:val="-10"/>
              </w:rPr>
              <w:object w:dxaOrig="600" w:dyaOrig="380">
                <v:shape id="_x0000_i1042" type="#_x0000_t75" style="width:30pt;height:18pt" o:ole="">
                  <v:imagedata r:id="rId35" o:title=""/>
                </v:shape>
                <o:OLEObject Type="Embed" ProgID="Equation.3" ShapeID="_x0000_i1042" DrawAspect="Content" ObjectID="_1384076892" r:id="rId36"/>
              </w:object>
            </w:r>
            <w:r w:rsidRPr="006C4812">
              <w:rPr>
                <w:b/>
              </w:rPr>
              <w:t>=</w:t>
            </w:r>
            <w:r w:rsidRPr="00F61264">
              <w:rPr>
                <w:b/>
                <w:position w:val="-24"/>
              </w:rPr>
              <w:object w:dxaOrig="460" w:dyaOrig="620">
                <v:shape id="_x0000_i1043" type="#_x0000_t75" style="width:22.5pt;height:30pt" o:ole="">
                  <v:imagedata r:id="rId37" o:title=""/>
                </v:shape>
                <o:OLEObject Type="Embed" ProgID="Equation.3" ShapeID="_x0000_i1043" DrawAspect="Content" ObjectID="_1384076893" r:id="rId38"/>
              </w:object>
            </w:r>
          </w:p>
          <w:p w:rsidR="00DF73EB" w:rsidRPr="00FA7E5C" w:rsidRDefault="00DF73EB" w:rsidP="003272F1">
            <w:pPr>
              <w:rPr>
                <w:b/>
                <w:sz w:val="22"/>
                <w:szCs w:val="22"/>
              </w:rPr>
            </w:pPr>
          </w:p>
        </w:tc>
      </w:tr>
      <w:tr w:rsidR="00DF73EB" w:rsidRPr="00FA7E5C" w:rsidTr="00F36CE0">
        <w:trPr>
          <w:jc w:val="center"/>
        </w:trPr>
        <w:tc>
          <w:tcPr>
            <w:tcW w:w="11411" w:type="dxa"/>
            <w:gridSpan w:val="4"/>
            <w:tcBorders>
              <w:left w:val="nil"/>
              <w:bottom w:val="nil"/>
              <w:right w:val="nil"/>
            </w:tcBorders>
            <w:vAlign w:val="center"/>
          </w:tcPr>
          <w:p w:rsidR="00DF73EB" w:rsidRDefault="00DF73EB" w:rsidP="00433365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3)Aşağıdaki diziler için verilen bilgilere göre seçenekleri cevaplayınız(8p)</w:t>
            </w:r>
          </w:p>
        </w:tc>
      </w:tr>
      <w:tr w:rsidR="00DF73EB" w:rsidRPr="00FA7E5C" w:rsidTr="00F36CE0">
        <w:trPr>
          <w:jc w:val="center"/>
        </w:trPr>
        <w:tc>
          <w:tcPr>
            <w:tcW w:w="5639" w:type="dxa"/>
            <w:gridSpan w:val="2"/>
            <w:tcBorders>
              <w:top w:val="nil"/>
              <w:left w:val="nil"/>
            </w:tcBorders>
            <w:vAlign w:val="center"/>
          </w:tcPr>
          <w:p w:rsidR="00DF73EB" w:rsidRDefault="00DF73EB" w:rsidP="009900D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</w:t>
            </w:r>
            <w:r w:rsidRPr="00642252">
              <w:rPr>
                <w:b/>
                <w:sz w:val="22"/>
                <w:szCs w:val="22"/>
                <w:vertAlign w:val="subscript"/>
              </w:rPr>
              <w:t>1</w:t>
            </w:r>
            <w:r>
              <w:rPr>
                <w:b/>
                <w:sz w:val="22"/>
                <w:szCs w:val="22"/>
              </w:rPr>
              <w:t xml:space="preserve">=5     d=3  olan bir </w:t>
            </w:r>
            <w:r w:rsidRPr="009900D1">
              <w:rPr>
                <w:b/>
                <w:sz w:val="22"/>
                <w:szCs w:val="22"/>
                <w:u w:val="single"/>
              </w:rPr>
              <w:t>aritmetik</w:t>
            </w:r>
            <w:r>
              <w:rPr>
                <w:b/>
                <w:sz w:val="22"/>
                <w:szCs w:val="22"/>
              </w:rPr>
              <w:t xml:space="preserve"> dizinin</w:t>
            </w:r>
          </w:p>
          <w:p w:rsidR="00DF73EB" w:rsidRDefault="00DF73EB" w:rsidP="0009445B">
            <w:pPr>
              <w:rPr>
                <w:b/>
                <w:sz w:val="22"/>
                <w:szCs w:val="22"/>
              </w:rPr>
            </w:pPr>
          </w:p>
          <w:p w:rsidR="00DF73EB" w:rsidRDefault="00DF73EB" w:rsidP="0009445B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a) ilk 5 terimi</w:t>
            </w:r>
          </w:p>
          <w:p w:rsidR="00DF73EB" w:rsidRDefault="00DF73EB" w:rsidP="0009445B">
            <w:pPr>
              <w:pStyle w:val="ListParagraph"/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…….       …..…           ……..         …….             ……..</w:t>
            </w:r>
          </w:p>
          <w:p w:rsidR="00DF73EB" w:rsidRDefault="00DF73EB" w:rsidP="003272F1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b) Genel terimi           </w:t>
            </w:r>
            <w:r>
              <w:rPr>
                <w:b/>
              </w:rPr>
              <w:t xml:space="preserve">……..         </w:t>
            </w:r>
          </w:p>
          <w:p w:rsidR="00DF73EB" w:rsidRDefault="00DF73EB" w:rsidP="003272F1">
            <w:pPr>
              <w:rPr>
                <w:b/>
                <w:sz w:val="22"/>
                <w:szCs w:val="22"/>
              </w:rPr>
            </w:pPr>
          </w:p>
        </w:tc>
        <w:tc>
          <w:tcPr>
            <w:tcW w:w="5772" w:type="dxa"/>
            <w:gridSpan w:val="2"/>
            <w:tcBorders>
              <w:top w:val="nil"/>
              <w:right w:val="nil"/>
            </w:tcBorders>
          </w:tcPr>
          <w:p w:rsidR="00DF73EB" w:rsidRDefault="00DF73EB" w:rsidP="009900D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</w:t>
            </w:r>
            <w:r w:rsidRPr="00642252">
              <w:rPr>
                <w:b/>
                <w:sz w:val="22"/>
                <w:szCs w:val="22"/>
                <w:vertAlign w:val="subscript"/>
              </w:rPr>
              <w:t>1</w:t>
            </w:r>
            <w:r>
              <w:rPr>
                <w:b/>
                <w:sz w:val="22"/>
                <w:szCs w:val="22"/>
              </w:rPr>
              <w:t xml:space="preserve">= -6     d=10  olan </w:t>
            </w:r>
            <w:r w:rsidRPr="009900D1">
              <w:rPr>
                <w:b/>
                <w:sz w:val="22"/>
                <w:szCs w:val="22"/>
                <w:u w:val="single"/>
              </w:rPr>
              <w:t>geometrik</w:t>
            </w:r>
            <w:r>
              <w:rPr>
                <w:b/>
                <w:sz w:val="22"/>
                <w:szCs w:val="22"/>
              </w:rPr>
              <w:t xml:space="preserve"> bir dizinin</w:t>
            </w:r>
          </w:p>
          <w:p w:rsidR="00DF73EB" w:rsidRDefault="00DF73EB" w:rsidP="009900D1">
            <w:pPr>
              <w:rPr>
                <w:b/>
                <w:sz w:val="22"/>
                <w:szCs w:val="22"/>
              </w:rPr>
            </w:pPr>
          </w:p>
          <w:p w:rsidR="00DF73EB" w:rsidRDefault="00DF73EB" w:rsidP="009900D1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a) ilk 5 terimi</w:t>
            </w:r>
          </w:p>
          <w:p w:rsidR="00DF73EB" w:rsidRDefault="00DF73EB" w:rsidP="009900D1">
            <w:pPr>
              <w:pStyle w:val="ListParagraph"/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…….       …..…           ……..         …….             ……..</w:t>
            </w:r>
          </w:p>
          <w:p w:rsidR="00DF73EB" w:rsidRDefault="00DF73EB" w:rsidP="009900D1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b) Genel terimi           </w:t>
            </w:r>
            <w:r>
              <w:rPr>
                <w:b/>
              </w:rPr>
              <w:t xml:space="preserve">……..         </w:t>
            </w:r>
          </w:p>
          <w:p w:rsidR="00DF73EB" w:rsidRDefault="00DF73EB" w:rsidP="00510658">
            <w:pPr>
              <w:rPr>
                <w:b/>
                <w:position w:val="-6"/>
                <w:sz w:val="22"/>
                <w:szCs w:val="22"/>
              </w:rPr>
            </w:pPr>
          </w:p>
        </w:tc>
      </w:tr>
      <w:tr w:rsidR="00DF73EB" w:rsidRPr="00FA7E5C" w:rsidTr="00F36CE0">
        <w:trPr>
          <w:jc w:val="center"/>
        </w:trPr>
        <w:tc>
          <w:tcPr>
            <w:tcW w:w="5639" w:type="dxa"/>
            <w:gridSpan w:val="2"/>
            <w:vMerge w:val="restart"/>
            <w:tcBorders>
              <w:left w:val="nil"/>
            </w:tcBorders>
            <w:vAlign w:val="center"/>
          </w:tcPr>
          <w:p w:rsidR="00DF73EB" w:rsidRPr="00FA7E5C" w:rsidRDefault="00DF73EB" w:rsidP="00B5079E">
            <w:pPr>
              <w:pStyle w:val="ListParagraph"/>
              <w:ind w:left="0"/>
              <w:rPr>
                <w:rFonts w:ascii="Times New Roman" w:hAnsi="Times New Roman"/>
                <w:b/>
              </w:rPr>
            </w:pPr>
          </w:p>
          <w:p w:rsidR="00DF73EB" w:rsidRPr="00FA7E5C" w:rsidRDefault="00DF73EB" w:rsidP="00B5079E">
            <w:pPr>
              <w:pStyle w:val="ListParagraph"/>
              <w:ind w:left="0"/>
              <w:rPr>
                <w:rFonts w:ascii="Times New Roman" w:hAnsi="Times New Roman"/>
                <w:b/>
              </w:rPr>
            </w:pPr>
          </w:p>
          <w:p w:rsidR="00DF73EB" w:rsidRPr="00FA7E5C" w:rsidRDefault="00DF73EB" w:rsidP="00B5079E">
            <w:pPr>
              <w:pStyle w:val="ListParagraph"/>
              <w:ind w:left="0"/>
              <w:rPr>
                <w:rFonts w:ascii="Times New Roman" w:hAnsi="Times New Roman"/>
                <w:b/>
              </w:rPr>
            </w:pPr>
          </w:p>
          <w:p w:rsidR="00DF73EB" w:rsidRPr="00FA7E5C" w:rsidRDefault="00DF73EB" w:rsidP="00B50EC7">
            <w:pPr>
              <w:pStyle w:val="ListParagraph"/>
              <w:spacing w:after="0" w:line="360" w:lineRule="auto"/>
              <w:ind w:left="0"/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pict>
                <v:shape id="Resim 1" o:spid="_x0000_s1030" type="#_x0000_t75" style="position:absolute;margin-left:.05pt;margin-top:-67.5pt;width:242.55pt;height:54pt;z-index:-251621376;visibility:visible" wrapcoords="-67 0 -67 21300 21600 21300 21600 0 -67 0" o:allowoverlap="f">
                  <v:imagedata r:id="rId39" o:title="" gain="5" blacklevel="-19661f" grayscale="t"/>
                  <w10:wrap type="tight"/>
                </v:shape>
              </w:pict>
            </w:r>
            <w:r>
              <w:rPr>
                <w:rFonts w:ascii="Times New Roman" w:hAnsi="Times New Roman"/>
                <w:b/>
              </w:rPr>
              <w:t>4</w:t>
            </w:r>
            <w:r w:rsidRPr="00FA7E5C">
              <w:rPr>
                <w:rFonts w:ascii="Times New Roman" w:hAnsi="Times New Roman"/>
                <w:b/>
              </w:rPr>
              <w:t>)</w:t>
            </w:r>
            <w:r>
              <w:rPr>
                <w:rFonts w:ascii="Times New Roman" w:hAnsi="Times New Roman"/>
                <w:b/>
              </w:rPr>
              <w:t xml:space="preserve"> </w:t>
            </w:r>
            <w:r w:rsidRPr="00FA7E5C">
              <w:rPr>
                <w:rFonts w:ascii="Times New Roman" w:hAnsi="Times New Roman"/>
                <w:b/>
              </w:rPr>
              <w:t xml:space="preserve">Örüntünün ilk </w:t>
            </w:r>
            <w:r>
              <w:rPr>
                <w:rFonts w:ascii="Times New Roman" w:hAnsi="Times New Roman"/>
                <w:b/>
              </w:rPr>
              <w:t>5</w:t>
            </w:r>
            <w:r w:rsidRPr="00FA7E5C">
              <w:rPr>
                <w:rFonts w:ascii="Times New Roman" w:hAnsi="Times New Roman"/>
                <w:b/>
              </w:rPr>
              <w:t xml:space="preserve"> adımındaki daire sayısını yazınız (</w:t>
            </w:r>
            <w:r>
              <w:rPr>
                <w:rFonts w:ascii="Times New Roman" w:hAnsi="Times New Roman"/>
                <w:b/>
              </w:rPr>
              <w:t>2</w:t>
            </w:r>
            <w:r w:rsidRPr="00FA7E5C">
              <w:rPr>
                <w:rFonts w:ascii="Times New Roman" w:hAnsi="Times New Roman"/>
                <w:b/>
              </w:rPr>
              <w:t>p)</w:t>
            </w:r>
          </w:p>
          <w:p w:rsidR="00DF73EB" w:rsidRDefault="00DF73EB" w:rsidP="00B50EC7">
            <w:pPr>
              <w:pStyle w:val="ListParagraph"/>
              <w:spacing w:after="0" w:line="360" w:lineRule="auto"/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…….       …..…           ……..         …….             ……..</w:t>
            </w:r>
          </w:p>
          <w:p w:rsidR="00DF73EB" w:rsidRPr="00FA7E5C" w:rsidRDefault="00DF73EB" w:rsidP="00B50EC7">
            <w:pPr>
              <w:pStyle w:val="ListParagraph"/>
              <w:spacing w:after="0" w:line="360" w:lineRule="auto"/>
              <w:ind w:left="0"/>
              <w:rPr>
                <w:rFonts w:ascii="Times New Roman" w:hAnsi="Times New Roman"/>
                <w:b/>
              </w:rPr>
            </w:pPr>
            <w:r w:rsidRPr="00FA7E5C">
              <w:rPr>
                <w:rFonts w:ascii="Times New Roman" w:hAnsi="Times New Roman"/>
                <w:b/>
              </w:rPr>
              <w:t>Örüntünün genel kuralını yazınız. (</w:t>
            </w:r>
            <w:r>
              <w:rPr>
                <w:rFonts w:ascii="Times New Roman" w:hAnsi="Times New Roman"/>
                <w:b/>
              </w:rPr>
              <w:t>2</w:t>
            </w:r>
            <w:r w:rsidRPr="00FA7E5C">
              <w:rPr>
                <w:rFonts w:ascii="Times New Roman" w:hAnsi="Times New Roman"/>
                <w:b/>
              </w:rPr>
              <w:t>p)</w:t>
            </w:r>
            <w:r>
              <w:rPr>
                <w:rFonts w:ascii="Times New Roman" w:hAnsi="Times New Roman"/>
                <w:b/>
              </w:rPr>
              <w:t>………………</w:t>
            </w:r>
          </w:p>
          <w:p w:rsidR="00DF73EB" w:rsidRDefault="00DF73EB" w:rsidP="00B50EC7">
            <w:pPr>
              <w:spacing w:line="360" w:lineRule="auto"/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>6.adımında oluşan daire sayısını hesaplayınız.(</w:t>
            </w:r>
            <w:r>
              <w:rPr>
                <w:b/>
                <w:sz w:val="22"/>
                <w:szCs w:val="22"/>
              </w:rPr>
              <w:t>2</w:t>
            </w:r>
            <w:r w:rsidRPr="00FA7E5C">
              <w:rPr>
                <w:b/>
                <w:sz w:val="22"/>
                <w:szCs w:val="22"/>
              </w:rPr>
              <w:t xml:space="preserve">p) </w:t>
            </w:r>
          </w:p>
          <w:p w:rsidR="00DF73EB" w:rsidRDefault="00DF73EB" w:rsidP="006A0AC1">
            <w:pPr>
              <w:rPr>
                <w:b/>
                <w:sz w:val="22"/>
                <w:szCs w:val="22"/>
              </w:rPr>
            </w:pPr>
          </w:p>
          <w:p w:rsidR="00DF73EB" w:rsidRPr="00FA7E5C" w:rsidRDefault="00DF73EB" w:rsidP="006A0AC1">
            <w:pPr>
              <w:rPr>
                <w:b/>
                <w:sz w:val="22"/>
                <w:szCs w:val="22"/>
              </w:rPr>
            </w:pPr>
          </w:p>
        </w:tc>
        <w:tc>
          <w:tcPr>
            <w:tcW w:w="5772" w:type="dxa"/>
            <w:gridSpan w:val="2"/>
            <w:tcBorders>
              <w:right w:val="nil"/>
            </w:tcBorders>
          </w:tcPr>
          <w:p w:rsidR="00DF73EB" w:rsidRPr="00FA7E5C" w:rsidRDefault="00DF73EB" w:rsidP="005630DE">
            <w:pPr>
              <w:rPr>
                <w:b/>
                <w:position w:val="-6"/>
                <w:sz w:val="22"/>
                <w:szCs w:val="22"/>
              </w:rPr>
            </w:pPr>
            <w:r>
              <w:rPr>
                <w:b/>
                <w:position w:val="-6"/>
                <w:sz w:val="22"/>
                <w:szCs w:val="22"/>
              </w:rPr>
              <w:t>5)</w:t>
            </w:r>
            <w:r w:rsidRPr="00FA7E5C">
              <w:rPr>
                <w:b/>
                <w:position w:val="-6"/>
                <w:sz w:val="22"/>
                <w:szCs w:val="22"/>
              </w:rPr>
              <w:t>Aşağıdaki sayıları kök dışına çıkarınız.</w:t>
            </w:r>
            <w:r w:rsidRPr="00FA7E5C">
              <w:rPr>
                <w:b/>
                <w:sz w:val="22"/>
                <w:szCs w:val="22"/>
              </w:rPr>
              <w:t xml:space="preserve"> (</w:t>
            </w:r>
            <w:r>
              <w:rPr>
                <w:b/>
                <w:sz w:val="22"/>
                <w:szCs w:val="22"/>
              </w:rPr>
              <w:t>2</w:t>
            </w:r>
            <w:r w:rsidRPr="00FA7E5C">
              <w:rPr>
                <w:b/>
                <w:sz w:val="22"/>
                <w:szCs w:val="22"/>
              </w:rPr>
              <w:t>p)</w:t>
            </w:r>
          </w:p>
          <w:p w:rsidR="00DF73EB" w:rsidRPr="00FA7E5C" w:rsidRDefault="00DF73EB" w:rsidP="00F139E3">
            <w:pPr>
              <w:rPr>
                <w:b/>
                <w:sz w:val="22"/>
                <w:szCs w:val="22"/>
              </w:rPr>
            </w:pPr>
            <w:r w:rsidRPr="00FA7E5C">
              <w:rPr>
                <w:b/>
                <w:position w:val="-8"/>
                <w:sz w:val="22"/>
                <w:szCs w:val="22"/>
              </w:rPr>
              <w:t xml:space="preserve">  </w:t>
            </w:r>
            <w:r w:rsidRPr="00FA7E5C">
              <w:rPr>
                <w:b/>
                <w:position w:val="-8"/>
                <w:sz w:val="22"/>
                <w:szCs w:val="22"/>
              </w:rPr>
              <w:object w:dxaOrig="1280" w:dyaOrig="400">
                <v:shape id="_x0000_i1044" type="#_x0000_t75" style="width:63.75pt;height:20.25pt" o:ole="">
                  <v:imagedata r:id="rId40" o:title=""/>
                </v:shape>
                <o:OLEObject Type="Embed" ProgID="Equation.3" ShapeID="_x0000_i1044" DrawAspect="Content" ObjectID="_1384076894" r:id="rId41"/>
              </w:object>
            </w:r>
            <w:r w:rsidRPr="00FA7E5C">
              <w:rPr>
                <w:b/>
                <w:position w:val="-8"/>
                <w:sz w:val="22"/>
                <w:szCs w:val="22"/>
              </w:rPr>
              <w:t xml:space="preserve">                        </w:t>
            </w:r>
            <w:r w:rsidRPr="00FA7E5C">
              <w:rPr>
                <w:b/>
                <w:position w:val="-12"/>
                <w:sz w:val="22"/>
                <w:szCs w:val="22"/>
              </w:rPr>
              <w:object w:dxaOrig="1240" w:dyaOrig="400">
                <v:shape id="_x0000_i1045" type="#_x0000_t75" style="width:62.25pt;height:20.25pt" o:ole="">
                  <v:imagedata r:id="rId42" o:title=""/>
                </v:shape>
                <o:OLEObject Type="Embed" ProgID="Equation.3" ShapeID="_x0000_i1045" DrawAspect="Content" ObjectID="_1384076895" r:id="rId43"/>
              </w:object>
            </w:r>
          </w:p>
        </w:tc>
      </w:tr>
      <w:tr w:rsidR="00DF73EB" w:rsidRPr="00FA7E5C" w:rsidTr="00F36CE0">
        <w:trPr>
          <w:trHeight w:val="1142"/>
          <w:jc w:val="center"/>
        </w:trPr>
        <w:tc>
          <w:tcPr>
            <w:tcW w:w="5639" w:type="dxa"/>
            <w:gridSpan w:val="2"/>
            <w:vMerge/>
            <w:tcBorders>
              <w:left w:val="nil"/>
            </w:tcBorders>
            <w:vAlign w:val="center"/>
          </w:tcPr>
          <w:p w:rsidR="00DF73EB" w:rsidRPr="00FA7E5C" w:rsidRDefault="00DF73EB" w:rsidP="003B7C79">
            <w:pPr>
              <w:rPr>
                <w:b/>
                <w:sz w:val="22"/>
                <w:szCs w:val="22"/>
              </w:rPr>
            </w:pPr>
          </w:p>
        </w:tc>
        <w:tc>
          <w:tcPr>
            <w:tcW w:w="5772" w:type="dxa"/>
            <w:gridSpan w:val="2"/>
            <w:tcBorders>
              <w:right w:val="nil"/>
            </w:tcBorders>
          </w:tcPr>
          <w:p w:rsidR="00DF73EB" w:rsidRDefault="00DF73EB" w:rsidP="0082244F">
            <w:pPr>
              <w:rPr>
                <w:b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6) </w:t>
            </w:r>
            <w:r w:rsidRPr="00FA7E5C">
              <w:rPr>
                <w:b/>
                <w:sz w:val="22"/>
                <w:szCs w:val="22"/>
              </w:rPr>
              <w:t>Aşağıdaki eşitliklerden denklem olanlara D, özdeşlik olanlara Ö yazınız? (</w:t>
            </w:r>
            <w:r>
              <w:rPr>
                <w:b/>
                <w:sz w:val="22"/>
                <w:szCs w:val="22"/>
              </w:rPr>
              <w:t>5</w:t>
            </w:r>
            <w:r w:rsidRPr="00FA7E5C">
              <w:rPr>
                <w:b/>
                <w:sz w:val="22"/>
                <w:szCs w:val="22"/>
              </w:rPr>
              <w:t>p)</w:t>
            </w:r>
            <w:r>
              <w:rPr>
                <w:b/>
                <w:sz w:val="22"/>
                <w:szCs w:val="22"/>
              </w:rPr>
              <w:t xml:space="preserve">                         </w:t>
            </w:r>
            <w:r w:rsidRPr="004044A1">
              <w:rPr>
                <w:b/>
                <w:szCs w:val="22"/>
              </w:rPr>
              <w:t xml:space="preserve">(….)2(x+5)=10+2x </w:t>
            </w:r>
            <w:r>
              <w:rPr>
                <w:b/>
                <w:szCs w:val="22"/>
              </w:rPr>
              <w:t xml:space="preserve">            </w:t>
            </w:r>
          </w:p>
          <w:p w:rsidR="00DF73EB" w:rsidRDefault="00DF73EB" w:rsidP="00F13EAD">
            <w:pPr>
              <w:rPr>
                <w:b/>
                <w:sz w:val="22"/>
                <w:szCs w:val="22"/>
              </w:rPr>
            </w:pPr>
            <w:r w:rsidRPr="004044A1">
              <w:rPr>
                <w:b/>
                <w:szCs w:val="22"/>
              </w:rPr>
              <w:t>(….) x(x+3) =</w:t>
            </w:r>
            <w:r w:rsidRPr="004044A1">
              <w:rPr>
                <w:b/>
                <w:position w:val="-6"/>
                <w:szCs w:val="22"/>
              </w:rPr>
              <w:object w:dxaOrig="279" w:dyaOrig="320">
                <v:shape id="_x0000_i1046" type="#_x0000_t75" style="width:14.25pt;height:15.75pt" o:ole="">
                  <v:imagedata r:id="rId44" o:title=""/>
                </v:shape>
                <o:OLEObject Type="Embed" ProgID="Equation.DSMT4" ShapeID="_x0000_i1046" DrawAspect="Content" ObjectID="_1384076896" r:id="rId45"/>
              </w:object>
            </w:r>
            <w:r w:rsidRPr="004044A1">
              <w:rPr>
                <w:b/>
                <w:szCs w:val="22"/>
              </w:rPr>
              <w:t>+3x</w:t>
            </w:r>
            <w:r>
              <w:rPr>
                <w:b/>
                <w:szCs w:val="22"/>
              </w:rPr>
              <w:t xml:space="preserve">                   </w:t>
            </w:r>
            <w:r w:rsidRPr="004044A1">
              <w:rPr>
                <w:b/>
                <w:szCs w:val="22"/>
              </w:rPr>
              <w:t xml:space="preserve">(….)x+4 = 7 </w:t>
            </w:r>
            <w:r>
              <w:rPr>
                <w:b/>
                <w:szCs w:val="22"/>
              </w:rPr>
              <w:t xml:space="preserve">                       </w:t>
            </w:r>
            <w:r w:rsidRPr="004044A1">
              <w:rPr>
                <w:b/>
                <w:szCs w:val="22"/>
              </w:rPr>
              <w:t xml:space="preserve">(….)(x-1)(x+5) =  </w:t>
            </w:r>
            <w:r w:rsidRPr="004044A1">
              <w:rPr>
                <w:b/>
                <w:position w:val="-6"/>
                <w:szCs w:val="22"/>
              </w:rPr>
              <w:object w:dxaOrig="279" w:dyaOrig="320">
                <v:shape id="_x0000_i1047" type="#_x0000_t75" style="width:14.25pt;height:15.75pt" o:ole="">
                  <v:imagedata r:id="rId46" o:title=""/>
                </v:shape>
                <o:OLEObject Type="Embed" ProgID="Equation.DSMT4" ShapeID="_x0000_i1047" DrawAspect="Content" ObjectID="_1384076897" r:id="rId47"/>
              </w:object>
            </w:r>
            <w:r w:rsidRPr="004044A1">
              <w:rPr>
                <w:b/>
                <w:szCs w:val="22"/>
              </w:rPr>
              <w:t>+4x -5</w:t>
            </w:r>
            <w:r>
              <w:rPr>
                <w:b/>
                <w:szCs w:val="22"/>
              </w:rPr>
              <w:t xml:space="preserve">        </w:t>
            </w:r>
            <w:r w:rsidRPr="004044A1">
              <w:rPr>
                <w:b/>
                <w:szCs w:val="22"/>
              </w:rPr>
              <w:t>(….)4x+11 = 2x+3</w:t>
            </w:r>
          </w:p>
        </w:tc>
      </w:tr>
      <w:tr w:rsidR="00DF73EB" w:rsidRPr="00FA7E5C" w:rsidTr="00F36CE0">
        <w:trPr>
          <w:trHeight w:val="2113"/>
          <w:jc w:val="center"/>
        </w:trPr>
        <w:tc>
          <w:tcPr>
            <w:tcW w:w="5639" w:type="dxa"/>
            <w:gridSpan w:val="2"/>
            <w:vMerge/>
            <w:tcBorders>
              <w:left w:val="nil"/>
            </w:tcBorders>
            <w:vAlign w:val="center"/>
          </w:tcPr>
          <w:p w:rsidR="00DF73EB" w:rsidRPr="00FA7E5C" w:rsidRDefault="00DF73EB" w:rsidP="003B7C79">
            <w:pPr>
              <w:rPr>
                <w:b/>
                <w:sz w:val="22"/>
                <w:szCs w:val="22"/>
              </w:rPr>
            </w:pPr>
          </w:p>
        </w:tc>
        <w:tc>
          <w:tcPr>
            <w:tcW w:w="5772" w:type="dxa"/>
            <w:gridSpan w:val="2"/>
            <w:tcBorders>
              <w:right w:val="nil"/>
            </w:tcBorders>
          </w:tcPr>
          <w:p w:rsidR="00DF73EB" w:rsidRPr="00FA7E5C" w:rsidRDefault="00DF73EB" w:rsidP="00A77F85">
            <w:pPr>
              <w:rPr>
                <w:b/>
                <w:sz w:val="22"/>
                <w:szCs w:val="22"/>
              </w:rPr>
            </w:pPr>
            <w:r>
              <w:object w:dxaOrig="7005" w:dyaOrig="4935">
                <v:shape id="_x0000_i1048" type="#_x0000_t75" style="width:266.25pt;height:128.25pt" o:ole="">
                  <v:imagedata r:id="rId48" o:title="" gain="468114f" blacklevel="-4588f" grayscale="t"/>
                </v:shape>
                <o:OLEObject Type="Embed" ProgID="Paint.Picture" ShapeID="_x0000_i1048" DrawAspect="Content" ObjectID="_1384076898" r:id="rId49"/>
              </w:object>
            </w:r>
          </w:p>
        </w:tc>
      </w:tr>
      <w:tr w:rsidR="00DF73EB" w:rsidRPr="00FA7E5C" w:rsidTr="00F36CE0">
        <w:trPr>
          <w:trHeight w:val="258"/>
          <w:jc w:val="center"/>
        </w:trPr>
        <w:tc>
          <w:tcPr>
            <w:tcW w:w="11411" w:type="dxa"/>
            <w:gridSpan w:val="4"/>
            <w:tcBorders>
              <w:left w:val="nil"/>
              <w:bottom w:val="nil"/>
              <w:right w:val="nil"/>
            </w:tcBorders>
            <w:vAlign w:val="center"/>
          </w:tcPr>
          <w:p w:rsidR="00DF73EB" w:rsidRPr="00FA7E5C" w:rsidRDefault="00DF73EB" w:rsidP="00F139E3">
            <w:pPr>
              <w:rPr>
                <w:b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8</w:t>
            </w:r>
            <w:r w:rsidRPr="00FA7E5C">
              <w:rPr>
                <w:b/>
                <w:bCs/>
                <w:sz w:val="22"/>
                <w:szCs w:val="22"/>
              </w:rPr>
              <w:t>)Aşağıdaki işlemleri yapınız.</w:t>
            </w:r>
            <w:r w:rsidRPr="00FA7E5C">
              <w:rPr>
                <w:b/>
                <w:sz w:val="22"/>
                <w:szCs w:val="22"/>
              </w:rPr>
              <w:t xml:space="preserve">  (</w:t>
            </w:r>
            <w:r>
              <w:rPr>
                <w:b/>
                <w:sz w:val="22"/>
                <w:szCs w:val="22"/>
              </w:rPr>
              <w:t>12</w:t>
            </w:r>
            <w:r w:rsidRPr="00FA7E5C">
              <w:rPr>
                <w:b/>
                <w:sz w:val="22"/>
                <w:szCs w:val="22"/>
              </w:rPr>
              <w:t>p)</w:t>
            </w:r>
          </w:p>
        </w:tc>
      </w:tr>
      <w:tr w:rsidR="00DF73EB" w:rsidRPr="00FA7E5C" w:rsidTr="00F36CE0">
        <w:trPr>
          <w:trHeight w:val="74"/>
          <w:jc w:val="center"/>
        </w:trPr>
        <w:tc>
          <w:tcPr>
            <w:tcW w:w="3663" w:type="dxa"/>
            <w:tcBorders>
              <w:top w:val="nil"/>
              <w:left w:val="nil"/>
            </w:tcBorders>
          </w:tcPr>
          <w:p w:rsidR="00DF73EB" w:rsidRDefault="00DF73EB" w:rsidP="00123078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599</w:t>
            </w:r>
            <w:r w:rsidRPr="002A12C5">
              <w:rPr>
                <w:b/>
                <w:sz w:val="22"/>
                <w:szCs w:val="22"/>
                <w:vertAlign w:val="superscript"/>
              </w:rPr>
              <w:t>2</w:t>
            </w:r>
            <w:r>
              <w:rPr>
                <w:b/>
                <w:sz w:val="22"/>
                <w:szCs w:val="22"/>
                <w:vertAlign w:val="superscript"/>
              </w:rPr>
              <w:t xml:space="preserve"> </w:t>
            </w:r>
            <w:r>
              <w:rPr>
                <w:b/>
                <w:sz w:val="22"/>
                <w:szCs w:val="22"/>
              </w:rPr>
              <w:t>- 401</w:t>
            </w:r>
            <w:r w:rsidRPr="002A12C5">
              <w:rPr>
                <w:b/>
                <w:sz w:val="22"/>
                <w:szCs w:val="22"/>
                <w:vertAlign w:val="superscript"/>
              </w:rPr>
              <w:t>2</w:t>
            </w:r>
            <w:r>
              <w:rPr>
                <w:b/>
                <w:sz w:val="22"/>
                <w:szCs w:val="22"/>
              </w:rPr>
              <w:t>=</w:t>
            </w:r>
          </w:p>
          <w:p w:rsidR="00DF73EB" w:rsidRDefault="00DF73EB" w:rsidP="00123078">
            <w:pPr>
              <w:rPr>
                <w:b/>
                <w:sz w:val="22"/>
                <w:szCs w:val="22"/>
              </w:rPr>
            </w:pPr>
          </w:p>
          <w:p w:rsidR="00DF73EB" w:rsidRPr="00FA7E5C" w:rsidRDefault="00DF73EB" w:rsidP="00123078">
            <w:pPr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653" w:type="dxa"/>
            <w:gridSpan w:val="2"/>
            <w:tcBorders>
              <w:top w:val="nil"/>
            </w:tcBorders>
          </w:tcPr>
          <w:p w:rsidR="00DF73EB" w:rsidRPr="00FA7E5C" w:rsidRDefault="00DF73EB" w:rsidP="005167CE">
            <w:pPr>
              <w:rPr>
                <w:b/>
                <w:bCs/>
                <w:sz w:val="22"/>
                <w:szCs w:val="22"/>
              </w:rPr>
            </w:pPr>
            <w:r w:rsidRPr="00FA7E5C">
              <w:rPr>
                <w:b/>
                <w:position w:val="-8"/>
                <w:sz w:val="22"/>
                <w:szCs w:val="22"/>
              </w:rPr>
              <w:object w:dxaOrig="1280" w:dyaOrig="360">
                <v:shape id="_x0000_i1049" type="#_x0000_t75" style="width:83.25pt;height:22.5pt" o:ole="">
                  <v:imagedata r:id="rId50" o:title=""/>
                </v:shape>
                <o:OLEObject Type="Embed" ProgID="Equation.3" ShapeID="_x0000_i1049" DrawAspect="Content" ObjectID="_1384076899" r:id="rId51"/>
              </w:object>
            </w:r>
          </w:p>
        </w:tc>
        <w:tc>
          <w:tcPr>
            <w:tcW w:w="4095" w:type="dxa"/>
            <w:tcBorders>
              <w:top w:val="nil"/>
              <w:right w:val="nil"/>
            </w:tcBorders>
          </w:tcPr>
          <w:p w:rsidR="00DF73EB" w:rsidRPr="00FA7E5C" w:rsidRDefault="00DF73EB" w:rsidP="00481479">
            <w:pPr>
              <w:rPr>
                <w:b/>
                <w:bCs/>
                <w:sz w:val="22"/>
                <w:szCs w:val="22"/>
              </w:rPr>
            </w:pPr>
            <w:r w:rsidRPr="00FA7E5C">
              <w:rPr>
                <w:b/>
                <w:position w:val="-26"/>
                <w:sz w:val="22"/>
                <w:szCs w:val="22"/>
              </w:rPr>
              <w:object w:dxaOrig="980" w:dyaOrig="700">
                <v:shape id="_x0000_i1050" type="#_x0000_t75" style="width:52.5pt;height:36pt" o:ole="">
                  <v:imagedata r:id="rId52" o:title=""/>
                </v:shape>
                <o:OLEObject Type="Embed" ProgID="Equation.3" ShapeID="_x0000_i1050" DrawAspect="Content" ObjectID="_1384076900" r:id="rId53"/>
              </w:object>
            </w:r>
          </w:p>
        </w:tc>
      </w:tr>
      <w:tr w:rsidR="00DF73EB" w:rsidRPr="00FA7E5C" w:rsidTr="00F36CE0">
        <w:trPr>
          <w:trHeight w:val="319"/>
          <w:jc w:val="center"/>
        </w:trPr>
        <w:tc>
          <w:tcPr>
            <w:tcW w:w="3663" w:type="dxa"/>
            <w:tcBorders>
              <w:left w:val="nil"/>
            </w:tcBorders>
          </w:tcPr>
          <w:p w:rsidR="00DF73EB" w:rsidRDefault="00DF73EB" w:rsidP="005C48A7">
            <w:pPr>
              <w:rPr>
                <w:b/>
                <w:sz w:val="22"/>
                <w:szCs w:val="22"/>
              </w:rPr>
            </w:pPr>
            <w:r w:rsidRPr="004E3040">
              <w:rPr>
                <w:b/>
                <w:position w:val="-28"/>
                <w:sz w:val="22"/>
                <w:szCs w:val="22"/>
              </w:rPr>
              <w:object w:dxaOrig="1640" w:dyaOrig="700">
                <v:shape id="_x0000_i1051" type="#_x0000_t75" style="width:90pt;height:36.75pt" o:ole="">
                  <v:imagedata r:id="rId54" o:title=""/>
                </v:shape>
                <o:OLEObject Type="Embed" ProgID="Equation.3" ShapeID="_x0000_i1051" DrawAspect="Content" ObjectID="_1384076901" r:id="rId55"/>
              </w:object>
            </w:r>
          </w:p>
          <w:p w:rsidR="00DF73EB" w:rsidRDefault="00DF73EB" w:rsidP="005C48A7">
            <w:pPr>
              <w:rPr>
                <w:b/>
                <w:sz w:val="22"/>
                <w:szCs w:val="22"/>
              </w:rPr>
            </w:pPr>
          </w:p>
          <w:p w:rsidR="00DF73EB" w:rsidRPr="00FA7E5C" w:rsidRDefault="00DF73EB" w:rsidP="005C48A7">
            <w:pPr>
              <w:rPr>
                <w:b/>
                <w:sz w:val="22"/>
                <w:szCs w:val="22"/>
              </w:rPr>
            </w:pPr>
          </w:p>
        </w:tc>
        <w:tc>
          <w:tcPr>
            <w:tcW w:w="3653" w:type="dxa"/>
            <w:gridSpan w:val="2"/>
          </w:tcPr>
          <w:p w:rsidR="00DF73EB" w:rsidRDefault="00DF73EB" w:rsidP="004B1BE6">
            <w:pPr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object w:dxaOrig="3630" w:dyaOrig="795">
                <v:shape id="_x0000_i1052" type="#_x0000_t75" style="width:111pt;height:24.75pt" o:ole="">
                  <v:imagedata r:id="rId56" o:title=""/>
                </v:shape>
                <o:OLEObject Type="Embed" ProgID="Paint.Picture" ShapeID="_x0000_i1052" DrawAspect="Content" ObjectID="_1384076902" r:id="rId57"/>
              </w:object>
            </w:r>
          </w:p>
          <w:p w:rsidR="00DF73EB" w:rsidRPr="00FA7E5C" w:rsidRDefault="00DF73EB" w:rsidP="004B1BE6">
            <w:pPr>
              <w:rPr>
                <w:b/>
                <w:sz w:val="22"/>
                <w:szCs w:val="22"/>
              </w:rPr>
            </w:pPr>
          </w:p>
        </w:tc>
        <w:tc>
          <w:tcPr>
            <w:tcW w:w="4095" w:type="dxa"/>
            <w:tcBorders>
              <w:right w:val="nil"/>
            </w:tcBorders>
          </w:tcPr>
          <w:p w:rsidR="00DF73EB" w:rsidRPr="00FA7E5C" w:rsidRDefault="00DF73EB" w:rsidP="00972C5B">
            <w:pPr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object w:dxaOrig="3915" w:dyaOrig="615">
                <v:shape id="_x0000_i1053" type="#_x0000_t75" style="width:121.5pt;height:18.75pt" o:ole="">
                  <v:imagedata r:id="rId58" o:title=""/>
                </v:shape>
                <o:OLEObject Type="Embed" ProgID="Paint.Picture" ShapeID="_x0000_i1053" DrawAspect="Content" ObjectID="_1384076903" r:id="rId59"/>
              </w:object>
            </w:r>
          </w:p>
        </w:tc>
      </w:tr>
      <w:tr w:rsidR="00DF73EB" w:rsidRPr="00FA7E5C" w:rsidTr="00F36CE0">
        <w:trPr>
          <w:trHeight w:val="2117"/>
          <w:jc w:val="center"/>
        </w:trPr>
        <w:tc>
          <w:tcPr>
            <w:tcW w:w="5639" w:type="dxa"/>
            <w:gridSpan w:val="2"/>
            <w:tcBorders>
              <w:left w:val="nil"/>
              <w:bottom w:val="nil"/>
            </w:tcBorders>
          </w:tcPr>
          <w:p w:rsidR="00DF73EB" w:rsidRPr="00565439" w:rsidRDefault="00DF73EB" w:rsidP="00565439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9)</w:t>
            </w:r>
            <w:r w:rsidRPr="00565439">
              <w:rPr>
                <w:rFonts w:ascii="Times New Roman" w:hAnsi="Times New Roman"/>
                <w:b/>
              </w:rPr>
              <w:t>Aşağıda verilen ifadelerde geçen sayılardan hangisi bilimsel olarak gösterilmiştir?</w:t>
            </w:r>
          </w:p>
          <w:p w:rsidR="00DF73EB" w:rsidRPr="00F139E3" w:rsidRDefault="00DF73EB" w:rsidP="0056543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</w:rPr>
            </w:pPr>
            <w:r w:rsidRPr="00F139E3">
              <w:rPr>
                <w:rFonts w:ascii="Times New Roman" w:hAnsi="Times New Roman"/>
                <w:sz w:val="24"/>
              </w:rPr>
              <w:t>A) Bir bakteri dakikada 20.10</w:t>
            </w:r>
            <w:r w:rsidRPr="00F139E3">
              <w:rPr>
                <w:rFonts w:ascii="Times New Roman" w:hAnsi="Times New Roman"/>
                <w:sz w:val="24"/>
                <w:vertAlign w:val="superscript"/>
              </w:rPr>
              <w:t>4</w:t>
            </w:r>
            <w:r w:rsidRPr="00F139E3">
              <w:rPr>
                <w:rFonts w:ascii="Times New Roman" w:hAnsi="Times New Roman"/>
                <w:sz w:val="24"/>
              </w:rPr>
              <w:t xml:space="preserve"> defa çoğalır</w:t>
            </w:r>
          </w:p>
          <w:p w:rsidR="00DF73EB" w:rsidRPr="00F139E3" w:rsidRDefault="00DF73EB" w:rsidP="0056543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</w:rPr>
            </w:pPr>
            <w:r w:rsidRPr="00F139E3">
              <w:rPr>
                <w:rFonts w:ascii="Times New Roman" w:hAnsi="Times New Roman"/>
                <w:sz w:val="24"/>
              </w:rPr>
              <w:t>B)  İki köy arası yaklaşık 7,342.10</w:t>
            </w:r>
            <w:r w:rsidRPr="00F139E3">
              <w:rPr>
                <w:rFonts w:ascii="Times New Roman" w:hAnsi="Times New Roman"/>
                <w:sz w:val="24"/>
                <w:vertAlign w:val="superscript"/>
              </w:rPr>
              <w:t xml:space="preserve"> 3</w:t>
            </w:r>
            <w:r w:rsidRPr="00F139E3">
              <w:rPr>
                <w:rFonts w:ascii="Times New Roman" w:hAnsi="Times New Roman"/>
                <w:sz w:val="24"/>
              </w:rPr>
              <w:t xml:space="preserve"> metredir</w:t>
            </w:r>
          </w:p>
          <w:p w:rsidR="00DF73EB" w:rsidRPr="00F139E3" w:rsidRDefault="00DF73EB" w:rsidP="00565439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0"/>
              <w:rPr>
                <w:rFonts w:ascii="Times New Roman" w:hAnsi="Times New Roman"/>
                <w:sz w:val="24"/>
              </w:rPr>
            </w:pPr>
            <w:r w:rsidRPr="00F139E3">
              <w:rPr>
                <w:rFonts w:ascii="Times New Roman" w:hAnsi="Times New Roman"/>
                <w:sz w:val="24"/>
              </w:rPr>
              <w:t>C) Bir insan kalbi günde yaklaşık 0,13.10</w:t>
            </w:r>
            <w:r w:rsidRPr="00F139E3">
              <w:rPr>
                <w:rFonts w:ascii="Times New Roman" w:hAnsi="Times New Roman"/>
                <w:sz w:val="24"/>
                <w:vertAlign w:val="superscript"/>
              </w:rPr>
              <w:t xml:space="preserve">4 </w:t>
            </w:r>
            <w:r w:rsidRPr="00F139E3">
              <w:rPr>
                <w:rFonts w:ascii="Times New Roman" w:hAnsi="Times New Roman"/>
                <w:sz w:val="24"/>
              </w:rPr>
              <w:t>kez atar</w:t>
            </w:r>
          </w:p>
          <w:p w:rsidR="00DF73EB" w:rsidRPr="00FA7E5C" w:rsidRDefault="00DF73EB" w:rsidP="00923964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ind w:left="0"/>
              <w:rPr>
                <w:b/>
                <w:noProof/>
              </w:rPr>
            </w:pPr>
            <w:r w:rsidRPr="00F139E3">
              <w:rPr>
                <w:rFonts w:ascii="Times New Roman" w:hAnsi="Times New Roman"/>
                <w:sz w:val="24"/>
              </w:rPr>
              <w:t xml:space="preserve">D) Dünyanın güneşe uzaklığı </w:t>
            </w:r>
            <w:smartTag w:uri="urn:schemas-microsoft-com:office:smarttags" w:element="metricconverter">
              <w:smartTagPr>
                <w:attr w:name="ProductID" w:val="150.106 km"/>
              </w:smartTagPr>
              <w:r w:rsidRPr="00F139E3">
                <w:rPr>
                  <w:rFonts w:ascii="Times New Roman" w:hAnsi="Times New Roman"/>
                  <w:sz w:val="24"/>
                </w:rPr>
                <w:t>150.10</w:t>
              </w:r>
              <w:r w:rsidRPr="00F139E3">
                <w:rPr>
                  <w:rFonts w:ascii="Times New Roman" w:hAnsi="Times New Roman"/>
                  <w:sz w:val="24"/>
                  <w:vertAlign w:val="superscript"/>
                </w:rPr>
                <w:t>6</w:t>
              </w:r>
              <w:r w:rsidRPr="00F139E3">
                <w:rPr>
                  <w:rFonts w:ascii="Times New Roman" w:hAnsi="Times New Roman"/>
                  <w:sz w:val="24"/>
                </w:rPr>
                <w:t xml:space="preserve"> km</w:t>
              </w:r>
            </w:smartTag>
            <w:r w:rsidRPr="00F139E3">
              <w:rPr>
                <w:rFonts w:ascii="Times New Roman" w:hAnsi="Times New Roman"/>
                <w:sz w:val="24"/>
              </w:rPr>
              <w:t xml:space="preserve"> dir</w:t>
            </w:r>
          </w:p>
        </w:tc>
        <w:tc>
          <w:tcPr>
            <w:tcW w:w="5772" w:type="dxa"/>
            <w:gridSpan w:val="2"/>
            <w:tcBorders>
              <w:bottom w:val="nil"/>
              <w:right w:val="nil"/>
            </w:tcBorders>
          </w:tcPr>
          <w:p w:rsidR="00DF73EB" w:rsidRDefault="00DF73EB" w:rsidP="001D1BCD">
            <w:pPr>
              <w:rPr>
                <w:b/>
                <w:noProof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t>10)</w:t>
            </w:r>
          </w:p>
          <w:p w:rsidR="00DF73EB" w:rsidRPr="00FA7E5C" w:rsidRDefault="00DF73EB" w:rsidP="00923964">
            <w:pPr>
              <w:rPr>
                <w:b/>
                <w:sz w:val="22"/>
                <w:szCs w:val="22"/>
              </w:rPr>
            </w:pPr>
            <w:r w:rsidRPr="004443B6">
              <w:rPr>
                <w:b/>
                <w:noProof/>
                <w:sz w:val="22"/>
                <w:szCs w:val="22"/>
              </w:rPr>
              <w:pict>
                <v:shape id="Resim 14" o:spid="_x0000_i1054" type="#_x0000_t75" style="width:243pt;height:58.5pt;visibility:visible">
                  <v:imagedata r:id="rId60" o:title="" croptop="9773f" cropright="3537f"/>
                </v:shape>
              </w:pict>
            </w:r>
          </w:p>
        </w:tc>
      </w:tr>
      <w:tr w:rsidR="00DF73EB" w:rsidRPr="00FA7E5C" w:rsidTr="00F36CE0">
        <w:trPr>
          <w:jc w:val="center"/>
        </w:trPr>
        <w:tc>
          <w:tcPr>
            <w:tcW w:w="5639" w:type="dxa"/>
            <w:gridSpan w:val="2"/>
            <w:tcBorders>
              <w:top w:val="nil"/>
              <w:left w:val="nil"/>
              <w:right w:val="nil"/>
            </w:tcBorders>
          </w:tcPr>
          <w:p w:rsidR="00DF73EB" w:rsidRPr="00FA7E5C" w:rsidRDefault="00DF73EB" w:rsidP="00477151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11) </w:t>
            </w:r>
            <w:r w:rsidRPr="00FA7E5C">
              <w:rPr>
                <w:b/>
                <w:sz w:val="22"/>
                <w:szCs w:val="22"/>
              </w:rPr>
              <w:t>Şekillerden hangisi fraktal değildir?</w:t>
            </w:r>
          </w:p>
          <w:p w:rsidR="00DF73EB" w:rsidRPr="00FA7E5C" w:rsidRDefault="00DF73EB" w:rsidP="00477151">
            <w:pPr>
              <w:rPr>
                <w:b/>
                <w:noProof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object w:dxaOrig="9434" w:dyaOrig="10049">
                <v:shape id="_x0000_i1055" type="#_x0000_t75" style="width:268.5pt;height:81.75pt" o:ole="" o:allowoverlap="f">
                  <v:imagedata r:id="rId61" o:title="" cropbottom="35178f" gain="2.5" blacklevel="-13763f" grayscale="t"/>
                </v:shape>
                <o:OLEObject Type="Embed" ProgID="Paint.Picture" ShapeID="_x0000_i1055" DrawAspect="Content" ObjectID="_1384076904" r:id="rId62"/>
              </w:object>
            </w:r>
          </w:p>
        </w:tc>
        <w:tc>
          <w:tcPr>
            <w:tcW w:w="5772" w:type="dxa"/>
            <w:gridSpan w:val="2"/>
            <w:tcBorders>
              <w:top w:val="nil"/>
              <w:left w:val="nil"/>
              <w:right w:val="nil"/>
            </w:tcBorders>
          </w:tcPr>
          <w:p w:rsidR="00DF73EB" w:rsidRPr="00FA7E5C" w:rsidRDefault="00DF73EB" w:rsidP="00EF0837">
            <w:pPr>
              <w:tabs>
                <w:tab w:val="left" w:pos="360"/>
              </w:tabs>
              <w:rPr>
                <w:b/>
                <w:noProof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object w:dxaOrig="9434" w:dyaOrig="10049">
                <v:shape id="_x0000_i1056" type="#_x0000_t75" style="width:268.5pt;height:79.5pt" o:ole="" o:allowoverlap="f">
                  <v:imagedata r:id="rId61" o:title="" croptop="33097f" gain="2.5" blacklevel="-13763f" grayscale="t"/>
                </v:shape>
                <o:OLEObject Type="Embed" ProgID="Paint.Picture" ShapeID="_x0000_i1056" DrawAspect="Content" ObjectID="_1384076905" r:id="rId63"/>
              </w:object>
            </w:r>
          </w:p>
        </w:tc>
      </w:tr>
      <w:tr w:rsidR="00DF73EB" w:rsidRPr="00FA7E5C" w:rsidTr="00F36CE0">
        <w:trPr>
          <w:jc w:val="center"/>
        </w:trPr>
        <w:tc>
          <w:tcPr>
            <w:tcW w:w="11411" w:type="dxa"/>
            <w:gridSpan w:val="4"/>
            <w:tcBorders>
              <w:left w:val="nil"/>
              <w:right w:val="nil"/>
            </w:tcBorders>
          </w:tcPr>
          <w:p w:rsidR="00DF73EB" w:rsidRPr="00FA7E5C" w:rsidRDefault="00DF73EB" w:rsidP="00EF0837">
            <w:pPr>
              <w:rPr>
                <w:b/>
                <w:sz w:val="22"/>
                <w:szCs w:val="22"/>
                <w:u w:val="single"/>
              </w:rPr>
            </w:pPr>
            <w:r>
              <w:t>12)</w:t>
            </w:r>
            <w:r>
              <w:rPr>
                <w:b/>
                <w:sz w:val="22"/>
                <w:szCs w:val="22"/>
              </w:rPr>
              <w:t xml:space="preserve"> </w:t>
            </w:r>
            <w:r w:rsidRPr="00FA7E5C">
              <w:rPr>
                <w:b/>
                <w:sz w:val="22"/>
                <w:szCs w:val="22"/>
              </w:rPr>
              <w:t xml:space="preserve">Aşağıdaki işlemlerden hangisi veya hangileri doğrudur? </w:t>
            </w:r>
          </w:p>
          <w:p w:rsidR="00DF73EB" w:rsidRPr="00FA7E5C" w:rsidRDefault="00DF73EB" w:rsidP="00EF0837">
            <w:pPr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I- </w:t>
            </w:r>
            <w:r w:rsidRPr="00FA7E5C">
              <w:rPr>
                <w:b/>
                <w:position w:val="-8"/>
                <w:sz w:val="22"/>
                <w:szCs w:val="22"/>
              </w:rPr>
              <w:object w:dxaOrig="1640" w:dyaOrig="360">
                <v:shape id="_x0000_i1057" type="#_x0000_t75" style="width:81.75pt;height:18pt" o:ole="">
                  <v:imagedata r:id="rId64" o:title=""/>
                </v:shape>
                <o:OLEObject Type="Embed" ProgID="Equation.3" ShapeID="_x0000_i1057" DrawAspect="Content" ObjectID="_1384076906" r:id="rId65"/>
              </w:object>
            </w:r>
            <w:r>
              <w:rPr>
                <w:b/>
                <w:position w:val="-8"/>
                <w:sz w:val="22"/>
                <w:szCs w:val="22"/>
              </w:rPr>
              <w:t xml:space="preserve">            </w:t>
            </w:r>
            <w:r w:rsidRPr="00FA7E5C">
              <w:rPr>
                <w:b/>
                <w:sz w:val="22"/>
                <w:szCs w:val="22"/>
              </w:rPr>
              <w:t xml:space="preserve">II- </w:t>
            </w:r>
            <w:r w:rsidRPr="00FA7E5C">
              <w:rPr>
                <w:b/>
                <w:position w:val="-8"/>
                <w:sz w:val="22"/>
                <w:szCs w:val="22"/>
              </w:rPr>
              <w:object w:dxaOrig="1780" w:dyaOrig="360">
                <v:shape id="_x0000_i1058" type="#_x0000_t75" style="width:87.75pt;height:18pt" o:ole="">
                  <v:imagedata r:id="rId66" o:title=""/>
                </v:shape>
                <o:OLEObject Type="Embed" ProgID="Equation.DSMT4" ShapeID="_x0000_i1058" DrawAspect="Content" ObjectID="_1384076907" r:id="rId67"/>
              </w:object>
            </w:r>
            <w:r>
              <w:rPr>
                <w:b/>
                <w:position w:val="-8"/>
                <w:sz w:val="22"/>
                <w:szCs w:val="22"/>
              </w:rPr>
              <w:t xml:space="preserve">                </w:t>
            </w:r>
            <w:r w:rsidRPr="00FA7E5C">
              <w:rPr>
                <w:b/>
                <w:sz w:val="22"/>
                <w:szCs w:val="22"/>
              </w:rPr>
              <w:t xml:space="preserve">III- </w:t>
            </w:r>
            <w:r w:rsidRPr="00FA7E5C">
              <w:rPr>
                <w:b/>
                <w:position w:val="-8"/>
                <w:sz w:val="22"/>
                <w:szCs w:val="22"/>
              </w:rPr>
              <w:object w:dxaOrig="1660" w:dyaOrig="360">
                <v:shape id="_x0000_i1059" type="#_x0000_t75" style="width:82.5pt;height:18pt" o:ole="">
                  <v:imagedata r:id="rId68" o:title=""/>
                </v:shape>
                <o:OLEObject Type="Embed" ProgID="Equation.3" ShapeID="_x0000_i1059" DrawAspect="Content" ObjectID="_1384076908" r:id="rId69"/>
              </w:object>
            </w:r>
          </w:p>
          <w:p w:rsidR="00DF73EB" w:rsidRDefault="00DF73EB" w:rsidP="00EF0837">
            <w:pPr>
              <w:ind w:left="360"/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A) Yalnız I     </w:t>
            </w:r>
            <w:r>
              <w:rPr>
                <w:b/>
                <w:sz w:val="22"/>
                <w:szCs w:val="22"/>
              </w:rPr>
              <w:t xml:space="preserve">       </w:t>
            </w:r>
            <w:r w:rsidRPr="00FA7E5C">
              <w:rPr>
                <w:b/>
                <w:sz w:val="22"/>
                <w:szCs w:val="22"/>
              </w:rPr>
              <w:t xml:space="preserve">    B) Yalnız II          </w:t>
            </w:r>
            <w:r>
              <w:rPr>
                <w:b/>
                <w:sz w:val="22"/>
                <w:szCs w:val="22"/>
              </w:rPr>
              <w:t xml:space="preserve">       </w:t>
            </w:r>
            <w:r w:rsidRPr="00FA7E5C">
              <w:rPr>
                <w:b/>
                <w:sz w:val="22"/>
                <w:szCs w:val="22"/>
              </w:rPr>
              <w:t xml:space="preserve">C) I-II       </w:t>
            </w:r>
            <w:r>
              <w:rPr>
                <w:b/>
                <w:sz w:val="22"/>
                <w:szCs w:val="22"/>
              </w:rPr>
              <w:t xml:space="preserve">               </w:t>
            </w:r>
            <w:r w:rsidRPr="00FA7E5C">
              <w:rPr>
                <w:b/>
                <w:sz w:val="22"/>
                <w:szCs w:val="22"/>
              </w:rPr>
              <w:t>D) II-III</w:t>
            </w:r>
          </w:p>
          <w:p w:rsidR="00DF73EB" w:rsidRPr="0044670D" w:rsidRDefault="00DF73EB" w:rsidP="00EF0837">
            <w:pPr>
              <w:ind w:left="360"/>
              <w:rPr>
                <w:b/>
                <w:szCs w:val="22"/>
              </w:rPr>
            </w:pPr>
          </w:p>
        </w:tc>
      </w:tr>
      <w:tr w:rsidR="00DF73EB" w:rsidRPr="00FA7E5C" w:rsidTr="00F36CE0">
        <w:trPr>
          <w:jc w:val="center"/>
        </w:trPr>
        <w:tc>
          <w:tcPr>
            <w:tcW w:w="5639" w:type="dxa"/>
            <w:gridSpan w:val="2"/>
            <w:tcBorders>
              <w:left w:val="nil"/>
            </w:tcBorders>
          </w:tcPr>
          <w:p w:rsidR="00DF73EB" w:rsidRPr="0044670D" w:rsidRDefault="00DF73EB" w:rsidP="001470C5">
            <w:pPr>
              <w:rPr>
                <w:b/>
                <w:szCs w:val="22"/>
              </w:rPr>
            </w:pPr>
            <w:r w:rsidRPr="0044670D">
              <w:rPr>
                <w:b/>
                <w:szCs w:val="22"/>
              </w:rPr>
              <w:t>13) Aşağıdakilerden hangisi yanlıştır?</w:t>
            </w:r>
          </w:p>
          <w:p w:rsidR="00DF73EB" w:rsidRDefault="00DF73EB" w:rsidP="001470C5">
            <w:pPr>
              <w:rPr>
                <w:b/>
                <w:position w:val="-6"/>
                <w:szCs w:val="22"/>
              </w:rPr>
            </w:pPr>
            <w:r w:rsidRPr="0044670D">
              <w:rPr>
                <w:b/>
                <w:szCs w:val="22"/>
              </w:rPr>
              <w:t xml:space="preserve">A) </w:t>
            </w:r>
            <w:r w:rsidRPr="0044670D">
              <w:rPr>
                <w:b/>
                <w:position w:val="-8"/>
                <w:szCs w:val="22"/>
              </w:rPr>
              <w:object w:dxaOrig="1560" w:dyaOrig="360">
                <v:shape id="_x0000_i1060" type="#_x0000_t75" style="width:77.25pt;height:18pt" o:ole="">
                  <v:imagedata r:id="rId70" o:title=""/>
                </v:shape>
                <o:OLEObject Type="Embed" ProgID="Equation.3" ShapeID="_x0000_i1060" DrawAspect="Content" ObjectID="_1384076909" r:id="rId71"/>
              </w:object>
            </w:r>
            <w:r w:rsidRPr="0044670D">
              <w:rPr>
                <w:b/>
                <w:position w:val="-8"/>
                <w:szCs w:val="22"/>
              </w:rPr>
              <w:t xml:space="preserve">      </w:t>
            </w:r>
            <w:r w:rsidRPr="0044670D">
              <w:rPr>
                <w:b/>
                <w:szCs w:val="22"/>
              </w:rPr>
              <w:t xml:space="preserve">     </w:t>
            </w:r>
            <w:r>
              <w:rPr>
                <w:b/>
                <w:szCs w:val="22"/>
              </w:rPr>
              <w:t xml:space="preserve">    </w:t>
            </w:r>
            <w:r w:rsidRPr="0044670D">
              <w:rPr>
                <w:b/>
                <w:szCs w:val="22"/>
              </w:rPr>
              <w:t xml:space="preserve">B) </w:t>
            </w:r>
            <w:r w:rsidRPr="0044670D">
              <w:rPr>
                <w:b/>
                <w:position w:val="-6"/>
                <w:szCs w:val="22"/>
              </w:rPr>
              <w:object w:dxaOrig="1700" w:dyaOrig="340">
                <v:shape id="_x0000_i1061" type="#_x0000_t75" style="width:84.75pt;height:16.5pt" o:ole="">
                  <v:imagedata r:id="rId72" o:title=""/>
                </v:shape>
                <o:OLEObject Type="Embed" ProgID="Equation.3" ShapeID="_x0000_i1061" DrawAspect="Content" ObjectID="_1384076910" r:id="rId73"/>
              </w:object>
            </w:r>
          </w:p>
          <w:p w:rsidR="00DF73EB" w:rsidRPr="0044670D" w:rsidRDefault="00DF73EB" w:rsidP="001470C5">
            <w:pPr>
              <w:rPr>
                <w:b/>
                <w:position w:val="-8"/>
                <w:szCs w:val="22"/>
              </w:rPr>
            </w:pPr>
            <w:r w:rsidRPr="0044670D">
              <w:rPr>
                <w:b/>
                <w:szCs w:val="22"/>
              </w:rPr>
              <w:t>C)</w:t>
            </w:r>
            <w:r w:rsidRPr="0044670D">
              <w:rPr>
                <w:b/>
                <w:position w:val="-8"/>
                <w:szCs w:val="22"/>
              </w:rPr>
              <w:t xml:space="preserve"> </w:t>
            </w:r>
            <w:r w:rsidRPr="0044670D">
              <w:rPr>
                <w:b/>
                <w:position w:val="-8"/>
                <w:szCs w:val="22"/>
              </w:rPr>
              <w:object w:dxaOrig="2040" w:dyaOrig="360">
                <v:shape id="_x0000_i1062" type="#_x0000_t75" style="width:102pt;height:18pt" o:ole="">
                  <v:imagedata r:id="rId74" o:title=""/>
                </v:shape>
                <o:OLEObject Type="Embed" ProgID="Equation.3" ShapeID="_x0000_i1062" DrawAspect="Content" ObjectID="_1384076911" r:id="rId75"/>
              </w:object>
            </w:r>
            <w:r w:rsidRPr="0044670D">
              <w:rPr>
                <w:b/>
                <w:position w:val="-8"/>
                <w:szCs w:val="22"/>
              </w:rPr>
              <w:t xml:space="preserve"> </w:t>
            </w:r>
            <w:r w:rsidRPr="0044670D">
              <w:rPr>
                <w:b/>
                <w:szCs w:val="22"/>
              </w:rPr>
              <w:t xml:space="preserve">  D)</w:t>
            </w:r>
            <w:r w:rsidRPr="0044670D">
              <w:rPr>
                <w:b/>
                <w:position w:val="-8"/>
                <w:szCs w:val="22"/>
              </w:rPr>
              <w:object w:dxaOrig="2360" w:dyaOrig="360">
                <v:shape id="_x0000_i1063" type="#_x0000_t75" style="width:117.75pt;height:18pt" o:ole="">
                  <v:imagedata r:id="rId76" o:title=""/>
                </v:shape>
                <o:OLEObject Type="Embed" ProgID="Equation.3" ShapeID="_x0000_i1063" DrawAspect="Content" ObjectID="_1384076912" r:id="rId77"/>
              </w:object>
            </w:r>
          </w:p>
          <w:p w:rsidR="00DF73EB" w:rsidRDefault="00DF73EB" w:rsidP="00477151">
            <w:pPr>
              <w:rPr>
                <w:b/>
                <w:sz w:val="22"/>
                <w:szCs w:val="22"/>
              </w:rPr>
            </w:pPr>
          </w:p>
        </w:tc>
        <w:tc>
          <w:tcPr>
            <w:tcW w:w="5772" w:type="dxa"/>
            <w:gridSpan w:val="2"/>
            <w:tcBorders>
              <w:right w:val="nil"/>
            </w:tcBorders>
          </w:tcPr>
          <w:p w:rsidR="00DF73EB" w:rsidRDefault="00DF73EB" w:rsidP="001470C5">
            <w:pPr>
              <w:rPr>
                <w:b/>
                <w:szCs w:val="22"/>
              </w:rPr>
            </w:pPr>
            <w:r w:rsidRPr="0044670D">
              <w:rPr>
                <w:b/>
                <w:szCs w:val="22"/>
              </w:rPr>
              <w:t xml:space="preserve">14) Aşağıdakilerden hangisi geometrik diziye bir örnektir? </w:t>
            </w:r>
          </w:p>
          <w:p w:rsidR="00DF73EB" w:rsidRDefault="00DF73EB" w:rsidP="001470C5">
            <w:pPr>
              <w:rPr>
                <w:b/>
                <w:szCs w:val="22"/>
              </w:rPr>
            </w:pPr>
            <w:r w:rsidRPr="0044670D">
              <w:rPr>
                <w:b/>
                <w:szCs w:val="22"/>
              </w:rPr>
              <w:t>A)</w:t>
            </w:r>
            <w:r>
              <w:rPr>
                <w:b/>
                <w:szCs w:val="22"/>
              </w:rPr>
              <w:t xml:space="preserve">  </w:t>
            </w:r>
            <w:r w:rsidRPr="0044670D">
              <w:rPr>
                <w:b/>
                <w:szCs w:val="22"/>
              </w:rPr>
              <w:t xml:space="preserve">3,6,9,12,15              B) 2,4,8,16,32         </w:t>
            </w:r>
          </w:p>
          <w:p w:rsidR="00DF73EB" w:rsidRDefault="00DF73EB" w:rsidP="001470C5">
            <w:pPr>
              <w:rPr>
                <w:b/>
                <w:szCs w:val="22"/>
              </w:rPr>
            </w:pPr>
            <w:r w:rsidRPr="0044670D">
              <w:rPr>
                <w:b/>
                <w:szCs w:val="22"/>
              </w:rPr>
              <w:t>C)  4,10,16,22,28          D) 5,10,15,20,25</w:t>
            </w:r>
          </w:p>
          <w:p w:rsidR="00DF73EB" w:rsidRDefault="00DF73EB" w:rsidP="001470C5"/>
        </w:tc>
      </w:tr>
      <w:tr w:rsidR="00DF73EB" w:rsidRPr="00FA7E5C" w:rsidTr="00F36CE0">
        <w:trPr>
          <w:jc w:val="center"/>
        </w:trPr>
        <w:tc>
          <w:tcPr>
            <w:tcW w:w="5639" w:type="dxa"/>
            <w:gridSpan w:val="2"/>
            <w:tcBorders>
              <w:left w:val="nil"/>
            </w:tcBorders>
          </w:tcPr>
          <w:p w:rsidR="00DF73EB" w:rsidRDefault="00DF73EB" w:rsidP="005B07F2">
            <w:pPr>
              <w:rPr>
                <w:b/>
                <w:szCs w:val="22"/>
              </w:rPr>
            </w:pPr>
            <w:r w:rsidRPr="0044670D">
              <w:rPr>
                <w:b/>
                <w:szCs w:val="22"/>
              </w:rPr>
              <w:t>15) Aşağıdakilerden hangisi fibonacci sayı dizisinin bir terimi değildir?</w:t>
            </w:r>
          </w:p>
          <w:p w:rsidR="00DF73EB" w:rsidRPr="0044670D" w:rsidRDefault="00DF73EB" w:rsidP="005B07F2">
            <w:pPr>
              <w:rPr>
                <w:b/>
                <w:szCs w:val="22"/>
              </w:rPr>
            </w:pPr>
            <w:r w:rsidRPr="0044670D">
              <w:rPr>
                <w:b/>
                <w:szCs w:val="22"/>
              </w:rPr>
              <w:t xml:space="preserve">  a) 13                b) 21             c)  55                  d)7</w:t>
            </w:r>
          </w:p>
          <w:p w:rsidR="00DF73EB" w:rsidRDefault="00DF73EB" w:rsidP="00477151">
            <w:pPr>
              <w:rPr>
                <w:b/>
                <w:sz w:val="22"/>
                <w:szCs w:val="22"/>
              </w:rPr>
            </w:pPr>
          </w:p>
        </w:tc>
        <w:tc>
          <w:tcPr>
            <w:tcW w:w="5772" w:type="dxa"/>
            <w:gridSpan w:val="2"/>
            <w:tcBorders>
              <w:right w:val="nil"/>
            </w:tcBorders>
          </w:tcPr>
          <w:p w:rsidR="00DF73EB" w:rsidRPr="00FA7E5C" w:rsidRDefault="00DF73EB" w:rsidP="00EA1FDA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16)</w:t>
            </w:r>
            <w:r w:rsidRPr="00FA7E5C">
              <w:rPr>
                <w:rFonts w:ascii="Times New Roman" w:hAnsi="Times New Roman"/>
                <w:b/>
              </w:rPr>
              <w:t xml:space="preserve">Aşağıdaki işlemlerden hangisi </w:t>
            </w:r>
            <w:r w:rsidRPr="00FA7E5C">
              <w:rPr>
                <w:rFonts w:ascii="Times New Roman" w:hAnsi="Times New Roman"/>
                <w:b/>
              </w:rPr>
              <w:fldChar w:fldCharType="begin"/>
            </w:r>
            <w:r w:rsidRPr="00FA7E5C">
              <w:rPr>
                <w:rFonts w:ascii="Times New Roman" w:hAnsi="Times New Roman"/>
                <w:b/>
              </w:rPr>
              <w:instrText xml:space="preserve"> QUOTE </w:instrText>
            </w:r>
            <w:r w:rsidRPr="004443B6">
              <w:rPr>
                <w:rFonts w:ascii="Times New Roman" w:hAnsi="Times New Roman"/>
                <w:b/>
                <w:position w:val="-11"/>
              </w:rPr>
              <w:pict>
                <v:shape id="_x0000_i1064" type="#_x0000_t75" style="width:14.25pt;height:18pt" equationxml="&lt;">
                  <v:imagedata r:id="rId78" o:title="" chromakey="white"/>
                </v:shape>
              </w:pict>
            </w:r>
            <w:r w:rsidRPr="00FA7E5C">
              <w:rPr>
                <w:rFonts w:ascii="Times New Roman" w:hAnsi="Times New Roman"/>
                <w:b/>
              </w:rPr>
              <w:instrText xml:space="preserve"> </w:instrText>
            </w:r>
            <w:r w:rsidRPr="00FA7E5C">
              <w:rPr>
                <w:rFonts w:ascii="Times New Roman" w:hAnsi="Times New Roman"/>
                <w:b/>
              </w:rPr>
              <w:fldChar w:fldCharType="separate"/>
            </w:r>
            <w:r w:rsidRPr="004443B6">
              <w:rPr>
                <w:rFonts w:ascii="Times New Roman" w:hAnsi="Times New Roman"/>
                <w:b/>
                <w:position w:val="-11"/>
              </w:rPr>
              <w:pict>
                <v:shape id="_x0000_i1065" type="#_x0000_t75" style="width:14.25pt;height:18pt" equationxml="&lt;">
                  <v:imagedata r:id="rId78" o:title="" chromakey="white"/>
                </v:shape>
              </w:pict>
            </w:r>
            <w:r w:rsidRPr="00FA7E5C">
              <w:rPr>
                <w:rFonts w:ascii="Times New Roman" w:hAnsi="Times New Roman"/>
                <w:b/>
              </w:rPr>
              <w:fldChar w:fldCharType="end"/>
            </w:r>
            <w:r w:rsidRPr="00FA7E5C">
              <w:rPr>
                <w:rFonts w:ascii="Times New Roman" w:hAnsi="Times New Roman"/>
                <w:b/>
              </w:rPr>
              <w:t xml:space="preserve"> ya eşittir?</w:t>
            </w:r>
          </w:p>
          <w:p w:rsidR="00DF73EB" w:rsidRPr="00FA7E5C" w:rsidRDefault="00DF73EB" w:rsidP="00EA1FDA">
            <w:pPr>
              <w:ind w:left="360"/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A) </w:t>
            </w:r>
            <w:r w:rsidRPr="00FA7E5C">
              <w:rPr>
                <w:b/>
                <w:sz w:val="22"/>
                <w:szCs w:val="22"/>
              </w:rPr>
              <w:fldChar w:fldCharType="begin"/>
            </w:r>
            <w:r w:rsidRPr="00FA7E5C">
              <w:rPr>
                <w:b/>
                <w:sz w:val="22"/>
                <w:szCs w:val="22"/>
              </w:rPr>
              <w:instrText xml:space="preserve"> QUOTE </w:instrText>
            </w:r>
            <w:r w:rsidRPr="004443B6">
              <w:rPr>
                <w:b/>
                <w:position w:val="-6"/>
                <w:sz w:val="22"/>
                <w:szCs w:val="22"/>
              </w:rPr>
              <w:pict>
                <v:shape id="_x0000_i1066" type="#_x0000_t75" style="width:43.5pt;height:15.75pt" equationxml="&lt;">
                  <v:imagedata r:id="rId79" o:title="" chromakey="white"/>
                </v:shape>
              </w:pict>
            </w:r>
            <w:r w:rsidRPr="00FA7E5C">
              <w:rPr>
                <w:b/>
                <w:sz w:val="22"/>
                <w:szCs w:val="22"/>
              </w:rPr>
              <w:instrText xml:space="preserve"> </w:instrText>
            </w:r>
            <w:r w:rsidRPr="00FA7E5C">
              <w:rPr>
                <w:b/>
                <w:sz w:val="22"/>
                <w:szCs w:val="22"/>
              </w:rPr>
              <w:fldChar w:fldCharType="separate"/>
            </w:r>
            <w:r w:rsidRPr="004443B6">
              <w:rPr>
                <w:b/>
                <w:position w:val="-6"/>
                <w:sz w:val="22"/>
                <w:szCs w:val="22"/>
              </w:rPr>
              <w:pict>
                <v:shape id="_x0000_i1067" type="#_x0000_t75" style="width:44.25pt;height:15.75pt" equationxml="&lt;">
                  <v:imagedata r:id="rId79" o:title="" chromakey="white"/>
                </v:shape>
              </w:pict>
            </w:r>
            <w:r w:rsidRPr="00FA7E5C">
              <w:rPr>
                <w:b/>
                <w:sz w:val="22"/>
                <w:szCs w:val="22"/>
              </w:rPr>
              <w:fldChar w:fldCharType="end"/>
            </w:r>
            <w:r w:rsidRPr="00FA7E5C">
              <w:rPr>
                <w:b/>
                <w:sz w:val="22"/>
                <w:szCs w:val="22"/>
              </w:rPr>
              <w:t xml:space="preserve">   </w:t>
            </w:r>
            <w:r w:rsidRPr="00FA7E5C">
              <w:rPr>
                <w:b/>
                <w:sz w:val="22"/>
                <w:szCs w:val="22"/>
              </w:rPr>
              <w:tab/>
            </w:r>
            <w:r w:rsidRPr="00FA7E5C">
              <w:rPr>
                <w:b/>
                <w:sz w:val="22"/>
                <w:szCs w:val="22"/>
              </w:rPr>
              <w:tab/>
              <w:t xml:space="preserve">B) </w:t>
            </w:r>
            <w:r w:rsidRPr="00FA7E5C">
              <w:rPr>
                <w:b/>
                <w:sz w:val="22"/>
                <w:szCs w:val="22"/>
              </w:rPr>
              <w:fldChar w:fldCharType="begin"/>
            </w:r>
            <w:r w:rsidRPr="00FA7E5C">
              <w:rPr>
                <w:b/>
                <w:sz w:val="22"/>
                <w:szCs w:val="22"/>
              </w:rPr>
              <w:instrText xml:space="preserve"> QUOTE </w:instrText>
            </w:r>
            <w:r w:rsidRPr="004443B6">
              <w:rPr>
                <w:b/>
                <w:position w:val="-6"/>
                <w:sz w:val="22"/>
                <w:szCs w:val="22"/>
              </w:rPr>
              <w:pict>
                <v:shape id="_x0000_i1068" type="#_x0000_t75" style="width:50.25pt;height:15.75pt" equationxml="&lt;">
                  <v:imagedata r:id="rId80" o:title="" chromakey="white"/>
                </v:shape>
              </w:pict>
            </w:r>
            <w:r w:rsidRPr="00FA7E5C">
              <w:rPr>
                <w:b/>
                <w:sz w:val="22"/>
                <w:szCs w:val="22"/>
              </w:rPr>
              <w:instrText xml:space="preserve"> </w:instrText>
            </w:r>
            <w:r w:rsidRPr="00FA7E5C">
              <w:rPr>
                <w:b/>
                <w:sz w:val="22"/>
                <w:szCs w:val="22"/>
              </w:rPr>
              <w:fldChar w:fldCharType="separate"/>
            </w:r>
            <w:r w:rsidRPr="004443B6">
              <w:rPr>
                <w:b/>
                <w:position w:val="-6"/>
                <w:sz w:val="22"/>
                <w:szCs w:val="22"/>
              </w:rPr>
              <w:pict>
                <v:shape id="_x0000_i1069" type="#_x0000_t75" style="width:50.25pt;height:15.75pt" equationxml="&lt;">
                  <v:imagedata r:id="rId80" o:title="" chromakey="white"/>
                </v:shape>
              </w:pict>
            </w:r>
            <w:r w:rsidRPr="00FA7E5C">
              <w:rPr>
                <w:b/>
                <w:sz w:val="22"/>
                <w:szCs w:val="22"/>
              </w:rPr>
              <w:fldChar w:fldCharType="end"/>
            </w:r>
            <w:r w:rsidRPr="00FA7E5C">
              <w:rPr>
                <w:b/>
                <w:sz w:val="22"/>
                <w:szCs w:val="22"/>
              </w:rPr>
              <w:t xml:space="preserve">   </w:t>
            </w:r>
          </w:p>
          <w:p w:rsidR="00DF73EB" w:rsidRPr="00FA7E5C" w:rsidRDefault="00DF73EB" w:rsidP="00EA1FDA">
            <w:pPr>
              <w:ind w:left="360"/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C) </w:t>
            </w:r>
            <w:r w:rsidRPr="00FA7E5C">
              <w:rPr>
                <w:b/>
                <w:sz w:val="22"/>
                <w:szCs w:val="22"/>
              </w:rPr>
              <w:fldChar w:fldCharType="begin"/>
            </w:r>
            <w:r w:rsidRPr="00FA7E5C">
              <w:rPr>
                <w:b/>
                <w:sz w:val="22"/>
                <w:szCs w:val="22"/>
              </w:rPr>
              <w:instrText xml:space="preserve"> QUOTE </w:instrText>
            </w:r>
            <w:r w:rsidRPr="004443B6">
              <w:rPr>
                <w:b/>
                <w:position w:val="-6"/>
                <w:sz w:val="22"/>
                <w:szCs w:val="22"/>
              </w:rPr>
              <w:pict>
                <v:shape id="_x0000_i1070" type="#_x0000_t75" style="width:33.75pt;height:15.75pt" equationxml="&lt;">
                  <v:imagedata r:id="rId81" o:title="" chromakey="white"/>
                </v:shape>
              </w:pict>
            </w:r>
            <w:r w:rsidRPr="00FA7E5C">
              <w:rPr>
                <w:b/>
                <w:sz w:val="22"/>
                <w:szCs w:val="22"/>
              </w:rPr>
              <w:instrText xml:space="preserve"> </w:instrText>
            </w:r>
            <w:r w:rsidRPr="00FA7E5C">
              <w:rPr>
                <w:b/>
                <w:sz w:val="22"/>
                <w:szCs w:val="22"/>
              </w:rPr>
              <w:fldChar w:fldCharType="separate"/>
            </w:r>
            <w:r w:rsidRPr="004443B6">
              <w:rPr>
                <w:b/>
                <w:position w:val="-6"/>
                <w:sz w:val="22"/>
                <w:szCs w:val="22"/>
              </w:rPr>
              <w:pict>
                <v:shape id="_x0000_i1071" type="#_x0000_t75" style="width:33.75pt;height:15.75pt" equationxml="&lt;">
                  <v:imagedata r:id="rId81" o:title="" chromakey="white"/>
                </v:shape>
              </w:pict>
            </w:r>
            <w:r w:rsidRPr="00FA7E5C">
              <w:rPr>
                <w:b/>
                <w:sz w:val="22"/>
                <w:szCs w:val="22"/>
              </w:rPr>
              <w:fldChar w:fldCharType="end"/>
            </w:r>
            <w:r w:rsidRPr="00FA7E5C">
              <w:rPr>
                <w:b/>
                <w:sz w:val="22"/>
                <w:szCs w:val="22"/>
              </w:rPr>
              <w:t xml:space="preserve">   </w:t>
            </w:r>
            <w:r w:rsidRPr="00FA7E5C">
              <w:rPr>
                <w:b/>
                <w:sz w:val="22"/>
                <w:szCs w:val="22"/>
              </w:rPr>
              <w:tab/>
            </w:r>
            <w:r w:rsidRPr="00FA7E5C">
              <w:rPr>
                <w:b/>
                <w:sz w:val="22"/>
                <w:szCs w:val="22"/>
              </w:rPr>
              <w:tab/>
              <w:t xml:space="preserve">D) </w:t>
            </w:r>
            <w:r w:rsidRPr="00FA7E5C">
              <w:rPr>
                <w:b/>
                <w:sz w:val="22"/>
                <w:szCs w:val="22"/>
              </w:rPr>
              <w:fldChar w:fldCharType="begin"/>
            </w:r>
            <w:r w:rsidRPr="00FA7E5C">
              <w:rPr>
                <w:b/>
                <w:sz w:val="22"/>
                <w:szCs w:val="22"/>
              </w:rPr>
              <w:instrText xml:space="preserve"> QUOTE </w:instrText>
            </w:r>
            <w:r w:rsidRPr="004443B6">
              <w:rPr>
                <w:b/>
                <w:position w:val="-6"/>
                <w:sz w:val="22"/>
                <w:szCs w:val="22"/>
              </w:rPr>
              <w:pict>
                <v:shape id="_x0000_i1072" type="#_x0000_t75" style="width:50.25pt;height:15.75pt" equationxml="&lt;">
                  <v:imagedata r:id="rId82" o:title="" chromakey="white"/>
                </v:shape>
              </w:pict>
            </w:r>
            <w:r w:rsidRPr="00FA7E5C">
              <w:rPr>
                <w:b/>
                <w:sz w:val="22"/>
                <w:szCs w:val="22"/>
              </w:rPr>
              <w:instrText xml:space="preserve"> </w:instrText>
            </w:r>
            <w:r w:rsidRPr="00FA7E5C">
              <w:rPr>
                <w:b/>
                <w:sz w:val="22"/>
                <w:szCs w:val="22"/>
              </w:rPr>
              <w:fldChar w:fldCharType="separate"/>
            </w:r>
            <w:r w:rsidRPr="004443B6">
              <w:rPr>
                <w:b/>
                <w:position w:val="-6"/>
                <w:sz w:val="22"/>
                <w:szCs w:val="22"/>
              </w:rPr>
              <w:pict>
                <v:shape id="_x0000_i1073" type="#_x0000_t75" style="width:50.25pt;height:15.75pt" equationxml="&lt;">
                  <v:imagedata r:id="rId82" o:title="" chromakey="white"/>
                </v:shape>
              </w:pict>
            </w:r>
            <w:r w:rsidRPr="00FA7E5C">
              <w:rPr>
                <w:b/>
                <w:sz w:val="22"/>
                <w:szCs w:val="22"/>
              </w:rPr>
              <w:fldChar w:fldCharType="end"/>
            </w:r>
          </w:p>
          <w:p w:rsidR="00DF73EB" w:rsidRDefault="00DF73EB" w:rsidP="00477151">
            <w:pPr>
              <w:tabs>
                <w:tab w:val="left" w:pos="360"/>
              </w:tabs>
            </w:pPr>
          </w:p>
        </w:tc>
      </w:tr>
      <w:tr w:rsidR="00DF73EB" w:rsidRPr="00FA7E5C" w:rsidTr="00F36CE0">
        <w:trPr>
          <w:jc w:val="center"/>
        </w:trPr>
        <w:tc>
          <w:tcPr>
            <w:tcW w:w="5639" w:type="dxa"/>
            <w:gridSpan w:val="2"/>
            <w:tcBorders>
              <w:left w:val="nil"/>
            </w:tcBorders>
          </w:tcPr>
          <w:p w:rsidR="00DF73EB" w:rsidRPr="00FA7E5C" w:rsidRDefault="00DF73EB" w:rsidP="00EF0837">
            <w:pPr>
              <w:tabs>
                <w:tab w:val="left" w:pos="882"/>
              </w:tabs>
              <w:rPr>
                <w:b/>
                <w:noProof/>
                <w:sz w:val="22"/>
                <w:szCs w:val="22"/>
              </w:rPr>
            </w:pPr>
            <w:r w:rsidRPr="004443B6">
              <w:rPr>
                <w:b/>
                <w:sz w:val="22"/>
                <w:szCs w:val="22"/>
              </w:rPr>
              <w:pict>
                <v:shape id="_x0000_i1074" type="#_x0000_t75" style="width:246pt;height:75pt">
                  <v:imagedata r:id="rId83" o:title=""/>
                </v:shape>
              </w:pict>
            </w:r>
          </w:p>
        </w:tc>
        <w:tc>
          <w:tcPr>
            <w:tcW w:w="5772" w:type="dxa"/>
            <w:gridSpan w:val="2"/>
            <w:tcBorders>
              <w:right w:val="nil"/>
            </w:tcBorders>
          </w:tcPr>
          <w:p w:rsidR="00DF73EB" w:rsidRPr="00FA7E5C" w:rsidRDefault="00DF73EB" w:rsidP="00CE0D6E">
            <w:pPr>
              <w:ind w:left="142"/>
              <w:rPr>
                <w:b/>
                <w:sz w:val="22"/>
                <w:szCs w:val="22"/>
              </w:rPr>
            </w:pPr>
            <w:r>
              <w:rPr>
                <w:b/>
                <w:position w:val="-28"/>
                <w:sz w:val="22"/>
                <w:szCs w:val="22"/>
              </w:rPr>
              <w:t xml:space="preserve">18) </w:t>
            </w:r>
            <w:r w:rsidRPr="00FA7E5C">
              <w:rPr>
                <w:b/>
                <w:position w:val="-28"/>
                <w:sz w:val="22"/>
                <w:szCs w:val="22"/>
              </w:rPr>
              <w:object w:dxaOrig="520" w:dyaOrig="720">
                <v:shape id="_x0000_i1075" type="#_x0000_t75" style="width:25.5pt;height:36pt" o:ole="">
                  <v:imagedata r:id="rId84" o:title=""/>
                </v:shape>
                <o:OLEObject Type="Embed" ProgID="Equation.DSMT4" ShapeID="_x0000_i1075" DrawAspect="Content" ObjectID="_1384076913" r:id="rId85"/>
              </w:object>
            </w:r>
            <w:r w:rsidRPr="00FA7E5C">
              <w:rPr>
                <w:b/>
                <w:sz w:val="22"/>
                <w:szCs w:val="22"/>
              </w:rPr>
              <w:t xml:space="preserve"> işleminin sonucu aşağıdakilerden hangisidir?</w:t>
            </w:r>
          </w:p>
          <w:p w:rsidR="00DF73EB" w:rsidRDefault="00DF73EB" w:rsidP="00CE0D6E">
            <w:pPr>
              <w:rPr>
                <w:b/>
                <w:position w:val="-4"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     A-) </w:t>
            </w:r>
            <w:r w:rsidRPr="00FA7E5C">
              <w:rPr>
                <w:b/>
                <w:position w:val="-4"/>
                <w:sz w:val="22"/>
                <w:szCs w:val="22"/>
              </w:rPr>
              <w:object w:dxaOrig="320" w:dyaOrig="260">
                <v:shape id="_x0000_i1076" type="#_x0000_t75" style="width:15.75pt;height:13.5pt" o:ole="">
                  <v:imagedata r:id="rId86" o:title=""/>
                </v:shape>
                <o:OLEObject Type="Embed" ProgID="Equation.3" ShapeID="_x0000_i1076" DrawAspect="Content" ObjectID="_1384076914" r:id="rId87"/>
              </w:object>
            </w:r>
            <w:r w:rsidRPr="00FA7E5C">
              <w:rPr>
                <w:b/>
                <w:sz w:val="22"/>
                <w:szCs w:val="22"/>
              </w:rPr>
              <w:t xml:space="preserve">       B-) </w:t>
            </w:r>
            <w:r w:rsidRPr="00FA7E5C">
              <w:rPr>
                <w:b/>
                <w:position w:val="-6"/>
                <w:sz w:val="22"/>
                <w:szCs w:val="22"/>
              </w:rPr>
              <w:object w:dxaOrig="180" w:dyaOrig="279">
                <v:shape id="_x0000_i1077" type="#_x0000_t75" style="width:9pt;height:14.25pt" o:ole="">
                  <v:imagedata r:id="rId88" o:title=""/>
                </v:shape>
                <o:OLEObject Type="Embed" ProgID="Equation.3" ShapeID="_x0000_i1077" DrawAspect="Content" ObjectID="_1384076915" r:id="rId89"/>
              </w:object>
            </w:r>
            <w:r w:rsidRPr="00FA7E5C">
              <w:rPr>
                <w:b/>
                <w:sz w:val="22"/>
                <w:szCs w:val="22"/>
              </w:rPr>
              <w:t xml:space="preserve">          C-) </w:t>
            </w:r>
            <w:r w:rsidRPr="00FA7E5C">
              <w:rPr>
                <w:b/>
                <w:position w:val="-6"/>
                <w:sz w:val="22"/>
                <w:szCs w:val="22"/>
              </w:rPr>
              <w:object w:dxaOrig="499" w:dyaOrig="340">
                <v:shape id="_x0000_i1078" type="#_x0000_t75" style="width:24.75pt;height:16.5pt" o:ole="">
                  <v:imagedata r:id="rId90" o:title=""/>
                </v:shape>
                <o:OLEObject Type="Embed" ProgID="Equation.3" ShapeID="_x0000_i1078" DrawAspect="Content" ObjectID="_1384076916" r:id="rId91"/>
              </w:object>
            </w:r>
            <w:r w:rsidRPr="00FA7E5C">
              <w:rPr>
                <w:b/>
                <w:sz w:val="22"/>
                <w:szCs w:val="22"/>
              </w:rPr>
              <w:t xml:space="preserve">        D-) </w:t>
            </w:r>
            <w:r w:rsidRPr="00FA7E5C">
              <w:rPr>
                <w:b/>
                <w:position w:val="-4"/>
                <w:sz w:val="22"/>
                <w:szCs w:val="22"/>
              </w:rPr>
              <w:object w:dxaOrig="200" w:dyaOrig="260">
                <v:shape id="_x0000_i1079" type="#_x0000_t75" style="width:9pt;height:13.5pt" o:ole="">
                  <v:imagedata r:id="rId92" o:title=""/>
                </v:shape>
                <o:OLEObject Type="Embed" ProgID="Equation.3" ShapeID="_x0000_i1079" DrawAspect="Content" ObjectID="_1384076917" r:id="rId93"/>
              </w:object>
            </w:r>
          </w:p>
          <w:p w:rsidR="00DF73EB" w:rsidRPr="00FA7E5C" w:rsidRDefault="00DF73EB" w:rsidP="00CE0D6E">
            <w:pPr>
              <w:rPr>
                <w:b/>
                <w:sz w:val="22"/>
                <w:szCs w:val="22"/>
              </w:rPr>
            </w:pPr>
          </w:p>
          <w:p w:rsidR="00DF73EB" w:rsidRPr="00FA7E5C" w:rsidRDefault="00DF73EB" w:rsidP="00CE0D6E">
            <w:pPr>
              <w:rPr>
                <w:b/>
                <w:noProof/>
                <w:sz w:val="22"/>
                <w:szCs w:val="22"/>
              </w:rPr>
            </w:pPr>
          </w:p>
        </w:tc>
      </w:tr>
      <w:tr w:rsidR="00DF73EB" w:rsidRPr="00FA7E5C" w:rsidTr="00F36CE0">
        <w:trPr>
          <w:jc w:val="center"/>
        </w:trPr>
        <w:tc>
          <w:tcPr>
            <w:tcW w:w="5639" w:type="dxa"/>
            <w:gridSpan w:val="2"/>
            <w:tcBorders>
              <w:left w:val="nil"/>
            </w:tcBorders>
          </w:tcPr>
          <w:p w:rsidR="00DF73EB" w:rsidRDefault="00DF73EB" w:rsidP="00CE0D6E">
            <w:pPr>
              <w:tabs>
                <w:tab w:val="left" w:pos="882"/>
              </w:tabs>
              <w:rPr>
                <w:b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19)</w:t>
            </w:r>
            <w:r w:rsidRPr="00FA7E5C">
              <w:rPr>
                <w:b/>
                <w:position w:val="-8"/>
                <w:sz w:val="22"/>
                <w:szCs w:val="22"/>
              </w:rPr>
              <w:object w:dxaOrig="840" w:dyaOrig="400">
                <v:shape id="_x0000_i1080" type="#_x0000_t75" style="width:41.25pt;height:20.25pt" o:ole="">
                  <v:imagedata r:id="rId94" o:title=""/>
                </v:shape>
                <o:OLEObject Type="Embed" ProgID="Equation.3" ShapeID="_x0000_i1080" DrawAspect="Content" ObjectID="_1384076918" r:id="rId95"/>
              </w:object>
            </w:r>
            <w:r w:rsidRPr="00FA7E5C">
              <w:rPr>
                <w:b/>
                <w:sz w:val="22"/>
                <w:szCs w:val="22"/>
              </w:rPr>
              <w:t xml:space="preserve"> ifadesinin en sade şekli hangisidi</w:t>
            </w:r>
            <w:r>
              <w:rPr>
                <w:b/>
                <w:sz w:val="22"/>
                <w:szCs w:val="22"/>
              </w:rPr>
              <w:t>r</w:t>
            </w:r>
            <w:r w:rsidRPr="00923964">
              <w:rPr>
                <w:b/>
                <w:sz w:val="22"/>
                <w:szCs w:val="22"/>
              </w:rPr>
              <w:t xml:space="preserve">  </w:t>
            </w:r>
          </w:p>
          <w:p w:rsidR="00DF73EB" w:rsidRPr="00FA7E5C" w:rsidRDefault="00DF73EB" w:rsidP="00CE0D6E">
            <w:pPr>
              <w:rPr>
                <w:b/>
                <w:noProof/>
                <w:sz w:val="22"/>
                <w:szCs w:val="22"/>
              </w:rPr>
            </w:pPr>
            <w:r w:rsidRPr="00923964">
              <w:rPr>
                <w:b/>
                <w:sz w:val="22"/>
                <w:szCs w:val="22"/>
              </w:rPr>
              <w:t xml:space="preserve"> A-) 2</w:t>
            </w:r>
            <w:r w:rsidRPr="00FA7E5C">
              <w:rPr>
                <w:b/>
                <w:position w:val="-8"/>
                <w:sz w:val="22"/>
                <w:szCs w:val="22"/>
              </w:rPr>
              <w:object w:dxaOrig="499" w:dyaOrig="360">
                <v:shape id="_x0000_i1081" type="#_x0000_t75" style="width:24.75pt;height:18pt" o:ole="">
                  <v:imagedata r:id="rId96" o:title=""/>
                </v:shape>
                <o:OLEObject Type="Embed" ProgID="Equation.3" ShapeID="_x0000_i1081" DrawAspect="Content" ObjectID="_1384076919" r:id="rId97"/>
              </w:object>
            </w:r>
            <w:r w:rsidRPr="00923964">
              <w:rPr>
                <w:b/>
                <w:sz w:val="22"/>
                <w:szCs w:val="22"/>
              </w:rPr>
              <w:t xml:space="preserve">    B-) 2ab     C-) 2a</w:t>
            </w:r>
            <w:r w:rsidRPr="00FA7E5C">
              <w:rPr>
                <w:b/>
                <w:sz w:val="22"/>
                <w:szCs w:val="22"/>
              </w:rPr>
              <w:object w:dxaOrig="160" w:dyaOrig="300">
                <v:shape id="_x0000_i1082" type="#_x0000_t75" style="width:8.25pt;height:15pt" o:ole="">
                  <v:imagedata r:id="rId98" o:title=""/>
                </v:shape>
                <o:OLEObject Type="Embed" ProgID="Equation.3" ShapeID="_x0000_i1082" DrawAspect="Content" ObjectID="_1384076920" r:id="rId99"/>
              </w:object>
            </w:r>
            <w:r w:rsidRPr="00923964">
              <w:rPr>
                <w:b/>
                <w:sz w:val="22"/>
                <w:szCs w:val="22"/>
              </w:rPr>
              <w:t>b</w:t>
            </w:r>
            <w:r w:rsidRPr="00FA7E5C">
              <w:rPr>
                <w:b/>
                <w:sz w:val="22"/>
                <w:szCs w:val="22"/>
              </w:rPr>
              <w:object w:dxaOrig="160" w:dyaOrig="300">
                <v:shape id="_x0000_i1083" type="#_x0000_t75" style="width:8.25pt;height:15pt" o:ole="">
                  <v:imagedata r:id="rId100" o:title=""/>
                </v:shape>
                <o:OLEObject Type="Embed" ProgID="Equation.3" ShapeID="_x0000_i1083" DrawAspect="Content" ObjectID="_1384076921" r:id="rId101"/>
              </w:object>
            </w:r>
            <w:r w:rsidRPr="00923964">
              <w:rPr>
                <w:b/>
                <w:sz w:val="22"/>
                <w:szCs w:val="22"/>
              </w:rPr>
              <w:t xml:space="preserve">    D-) </w:t>
            </w:r>
            <w:smartTag w:uri="urn:schemas-microsoft-com:office:smarttags" w:element="metricconverter">
              <w:smartTagPr>
                <w:attr w:name="ProductID" w:val="16 a"/>
              </w:smartTagPr>
              <w:r w:rsidRPr="00923964">
                <w:rPr>
                  <w:b/>
                  <w:sz w:val="22"/>
                  <w:szCs w:val="22"/>
                </w:rPr>
                <w:t>16 a</w:t>
              </w:r>
            </w:smartTag>
            <w:r w:rsidRPr="00FA7E5C">
              <w:rPr>
                <w:b/>
                <w:sz w:val="22"/>
                <w:szCs w:val="22"/>
              </w:rPr>
              <w:object w:dxaOrig="160" w:dyaOrig="300">
                <v:shape id="_x0000_i1084" type="#_x0000_t75" style="width:8.25pt;height:15pt" o:ole="">
                  <v:imagedata r:id="rId102" o:title=""/>
                </v:shape>
                <o:OLEObject Type="Embed" ProgID="Equation.3" ShapeID="_x0000_i1084" DrawAspect="Content" ObjectID="_1384076922" r:id="rId103"/>
              </w:object>
            </w:r>
            <w:r w:rsidRPr="00923964">
              <w:rPr>
                <w:b/>
                <w:sz w:val="22"/>
                <w:szCs w:val="22"/>
              </w:rPr>
              <w:t>b</w:t>
            </w:r>
            <w:r w:rsidRPr="00FA7E5C">
              <w:rPr>
                <w:b/>
                <w:sz w:val="22"/>
                <w:szCs w:val="22"/>
              </w:rPr>
              <w:object w:dxaOrig="160" w:dyaOrig="300">
                <v:shape id="_x0000_i1085" type="#_x0000_t75" style="width:8.25pt;height:15pt" o:ole="">
                  <v:imagedata r:id="rId100" o:title=""/>
                </v:shape>
                <o:OLEObject Type="Embed" ProgID="Equation.3" ShapeID="_x0000_i1085" DrawAspect="Content" ObjectID="_1384076923" r:id="rId104"/>
              </w:object>
            </w:r>
          </w:p>
        </w:tc>
        <w:tc>
          <w:tcPr>
            <w:tcW w:w="5772" w:type="dxa"/>
            <w:gridSpan w:val="2"/>
            <w:tcBorders>
              <w:right w:val="nil"/>
            </w:tcBorders>
          </w:tcPr>
          <w:p w:rsidR="00DF73EB" w:rsidRPr="00FA7E5C" w:rsidRDefault="00DF73EB" w:rsidP="00CE0D6E">
            <w:pPr>
              <w:ind w:left="142"/>
              <w:rPr>
                <w:b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20)</w:t>
            </w:r>
            <w:r w:rsidRPr="00FA7E5C">
              <w:rPr>
                <w:b/>
                <w:position w:val="-14"/>
                <w:sz w:val="22"/>
                <w:szCs w:val="22"/>
              </w:rPr>
              <w:object w:dxaOrig="2480" w:dyaOrig="580">
                <v:shape id="_x0000_i1086" type="#_x0000_t75" style="width:123pt;height:29.25pt" o:ole="" fillcolor="window">
                  <v:imagedata r:id="rId105" o:title=""/>
                </v:shape>
                <o:OLEObject Type="Embed" ProgID="Equation.3" ShapeID="_x0000_i1086" DrawAspect="Content" ObjectID="_1384076924" r:id="rId106"/>
              </w:object>
            </w:r>
            <w:r w:rsidRPr="00FA7E5C">
              <w:rPr>
                <w:b/>
                <w:sz w:val="22"/>
                <w:szCs w:val="22"/>
              </w:rPr>
              <w:t xml:space="preserve"> işleminin sonucu kaçtır?</w:t>
            </w:r>
          </w:p>
          <w:p w:rsidR="00DF73EB" w:rsidRDefault="00DF73EB" w:rsidP="00CE0D6E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  </w:t>
            </w:r>
            <w:r w:rsidRPr="00FA7E5C">
              <w:rPr>
                <w:b/>
                <w:sz w:val="22"/>
                <w:szCs w:val="22"/>
              </w:rPr>
              <w:t>A-) 4         B-) 2          C-) 3        D-) 9</w:t>
            </w:r>
          </w:p>
          <w:p w:rsidR="00DF73EB" w:rsidRPr="00FA7E5C" w:rsidRDefault="00DF73EB" w:rsidP="00CE0D6E">
            <w:pPr>
              <w:jc w:val="both"/>
              <w:rPr>
                <w:b/>
                <w:noProof/>
                <w:sz w:val="22"/>
                <w:szCs w:val="22"/>
              </w:rPr>
            </w:pPr>
          </w:p>
        </w:tc>
      </w:tr>
      <w:tr w:rsidR="00DF73EB" w:rsidRPr="00FA7E5C" w:rsidTr="00F36CE0">
        <w:trPr>
          <w:jc w:val="center"/>
        </w:trPr>
        <w:tc>
          <w:tcPr>
            <w:tcW w:w="5639" w:type="dxa"/>
            <w:gridSpan w:val="2"/>
            <w:tcBorders>
              <w:left w:val="nil"/>
            </w:tcBorders>
          </w:tcPr>
          <w:p w:rsidR="00DF73EB" w:rsidRDefault="00DF73EB" w:rsidP="00CE0D6E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21</w:t>
            </w:r>
            <w:r w:rsidRPr="00FA7E5C">
              <w:rPr>
                <w:b/>
                <w:bCs/>
                <w:sz w:val="22"/>
                <w:szCs w:val="22"/>
              </w:rPr>
              <w:t>)</w:t>
            </w:r>
            <w:r w:rsidRPr="00FA7E5C">
              <w:rPr>
                <w:b/>
                <w:sz w:val="22"/>
                <w:szCs w:val="22"/>
              </w:rPr>
              <w:t xml:space="preserve">Aşağıdakilerden hangisi </w:t>
            </w:r>
            <w:r w:rsidRPr="00FA7E5C">
              <w:rPr>
                <w:b/>
                <w:sz w:val="22"/>
                <w:szCs w:val="22"/>
                <w:u w:val="single"/>
              </w:rPr>
              <w:t>özdeşliktir</w:t>
            </w:r>
            <w:r w:rsidRPr="00FA7E5C">
              <w:rPr>
                <w:b/>
                <w:sz w:val="22"/>
                <w:szCs w:val="22"/>
              </w:rPr>
              <w:t xml:space="preserve">? </w:t>
            </w:r>
          </w:p>
          <w:p w:rsidR="00DF73EB" w:rsidRPr="00FA7E5C" w:rsidRDefault="00DF73EB" w:rsidP="00CE0D6E">
            <w:pPr>
              <w:ind w:left="360"/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>A) 3(x+1)=3x+3</w:t>
            </w:r>
            <w:r>
              <w:rPr>
                <w:b/>
                <w:sz w:val="22"/>
                <w:szCs w:val="22"/>
              </w:rPr>
              <w:t xml:space="preserve">            </w:t>
            </w:r>
            <w:r w:rsidRPr="00FA7E5C">
              <w:rPr>
                <w:b/>
                <w:sz w:val="22"/>
                <w:szCs w:val="22"/>
              </w:rPr>
              <w:t>B) 2x+4=8</w:t>
            </w:r>
          </w:p>
          <w:p w:rsidR="00DF73EB" w:rsidRPr="00FA7E5C" w:rsidRDefault="00DF73EB" w:rsidP="00CE0D6E">
            <w:pPr>
              <w:ind w:left="360"/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>C) (x+1)</w:t>
            </w:r>
            <w:r w:rsidRPr="00FA7E5C">
              <w:rPr>
                <w:b/>
                <w:sz w:val="22"/>
                <w:szCs w:val="22"/>
                <w:vertAlign w:val="superscript"/>
              </w:rPr>
              <w:t>2</w:t>
            </w:r>
            <w:r w:rsidRPr="00FA7E5C">
              <w:rPr>
                <w:b/>
                <w:sz w:val="22"/>
                <w:szCs w:val="22"/>
              </w:rPr>
              <w:t>=9</w:t>
            </w:r>
            <w:r>
              <w:rPr>
                <w:b/>
                <w:sz w:val="22"/>
                <w:szCs w:val="22"/>
              </w:rPr>
              <w:t xml:space="preserve">                   </w:t>
            </w:r>
            <w:r w:rsidRPr="00FA7E5C">
              <w:rPr>
                <w:b/>
                <w:sz w:val="22"/>
                <w:szCs w:val="22"/>
              </w:rPr>
              <w:t>D) x</w:t>
            </w:r>
            <w:r w:rsidRPr="00FA7E5C">
              <w:rPr>
                <w:b/>
                <w:sz w:val="22"/>
                <w:szCs w:val="22"/>
                <w:vertAlign w:val="superscript"/>
              </w:rPr>
              <w:t>2</w:t>
            </w:r>
            <w:r w:rsidRPr="00FA7E5C">
              <w:rPr>
                <w:b/>
                <w:sz w:val="22"/>
                <w:szCs w:val="22"/>
              </w:rPr>
              <w:t>-3=6</w:t>
            </w:r>
          </w:p>
          <w:p w:rsidR="00DF73EB" w:rsidRPr="00FA7E5C" w:rsidRDefault="00DF73EB" w:rsidP="00CE0D6E">
            <w:pPr>
              <w:ind w:left="360"/>
              <w:rPr>
                <w:b/>
                <w:noProof/>
                <w:sz w:val="22"/>
                <w:szCs w:val="22"/>
              </w:rPr>
            </w:pPr>
          </w:p>
        </w:tc>
        <w:tc>
          <w:tcPr>
            <w:tcW w:w="5772" w:type="dxa"/>
            <w:gridSpan w:val="2"/>
            <w:tcBorders>
              <w:right w:val="nil"/>
            </w:tcBorders>
          </w:tcPr>
          <w:p w:rsidR="00DF73EB" w:rsidRPr="00FA7E5C" w:rsidRDefault="00DF73EB" w:rsidP="00CE0D6E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22</w:t>
            </w:r>
            <w:r w:rsidRPr="00FA7E5C">
              <w:rPr>
                <w:b/>
                <w:bCs/>
                <w:sz w:val="22"/>
                <w:szCs w:val="22"/>
              </w:rPr>
              <w:t>)</w:t>
            </w:r>
            <w:r w:rsidRPr="00FA7E5C">
              <w:rPr>
                <w:b/>
                <w:sz w:val="22"/>
                <w:szCs w:val="22"/>
              </w:rPr>
              <w:t>0,0000012 sayısının bilimsel gösterimi hangisidir?</w:t>
            </w:r>
          </w:p>
          <w:p w:rsidR="00DF73EB" w:rsidRPr="00FA7E5C" w:rsidRDefault="00DF73EB" w:rsidP="00CE0D6E">
            <w:pPr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>A) 1,2 x 10</w:t>
            </w:r>
            <w:r w:rsidRPr="00FA7E5C">
              <w:rPr>
                <w:b/>
                <w:sz w:val="22"/>
                <w:szCs w:val="22"/>
                <w:vertAlign w:val="superscript"/>
              </w:rPr>
              <w:t>-7</w:t>
            </w:r>
            <w:r w:rsidRPr="00FA7E5C">
              <w:rPr>
                <w:b/>
                <w:sz w:val="22"/>
                <w:szCs w:val="22"/>
              </w:rPr>
              <w:t xml:space="preserve">                    B) 1,2 x 10</w:t>
            </w:r>
            <w:r w:rsidRPr="00FA7E5C">
              <w:rPr>
                <w:b/>
                <w:sz w:val="22"/>
                <w:szCs w:val="22"/>
                <w:vertAlign w:val="superscript"/>
              </w:rPr>
              <w:t>-6</w:t>
            </w:r>
          </w:p>
          <w:p w:rsidR="00DF73EB" w:rsidRDefault="00DF73EB" w:rsidP="00CE0D6E">
            <w:pPr>
              <w:rPr>
                <w:b/>
                <w:sz w:val="22"/>
                <w:szCs w:val="22"/>
                <w:vertAlign w:val="superscript"/>
              </w:rPr>
            </w:pPr>
            <w:r w:rsidRPr="00FA7E5C">
              <w:rPr>
                <w:b/>
                <w:sz w:val="22"/>
                <w:szCs w:val="22"/>
              </w:rPr>
              <w:t>C) 1,2 x 10</w:t>
            </w:r>
            <w:r w:rsidRPr="00FA7E5C">
              <w:rPr>
                <w:b/>
                <w:sz w:val="22"/>
                <w:szCs w:val="22"/>
                <w:vertAlign w:val="superscript"/>
              </w:rPr>
              <w:t>-8</w:t>
            </w:r>
            <w:r w:rsidRPr="00FA7E5C">
              <w:rPr>
                <w:b/>
                <w:sz w:val="22"/>
                <w:szCs w:val="22"/>
              </w:rPr>
              <w:t xml:space="preserve">                     D) 12 x 10</w:t>
            </w:r>
            <w:r w:rsidRPr="00FA7E5C">
              <w:rPr>
                <w:b/>
                <w:sz w:val="22"/>
                <w:szCs w:val="22"/>
                <w:vertAlign w:val="superscript"/>
              </w:rPr>
              <w:t>-5</w:t>
            </w:r>
          </w:p>
          <w:p w:rsidR="00DF73EB" w:rsidRDefault="00DF73EB" w:rsidP="00CE0D6E">
            <w:pPr>
              <w:rPr>
                <w:b/>
                <w:sz w:val="22"/>
                <w:szCs w:val="22"/>
                <w:vertAlign w:val="superscript"/>
              </w:rPr>
            </w:pPr>
          </w:p>
          <w:p w:rsidR="00DF73EB" w:rsidRPr="00FA7E5C" w:rsidRDefault="00DF73EB" w:rsidP="00CE0D6E">
            <w:pPr>
              <w:rPr>
                <w:b/>
                <w:noProof/>
                <w:sz w:val="22"/>
                <w:szCs w:val="22"/>
              </w:rPr>
            </w:pPr>
          </w:p>
        </w:tc>
      </w:tr>
      <w:tr w:rsidR="00DF73EB" w:rsidRPr="00FA7E5C" w:rsidTr="00F36CE0">
        <w:trPr>
          <w:jc w:val="center"/>
        </w:trPr>
        <w:tc>
          <w:tcPr>
            <w:tcW w:w="5639" w:type="dxa"/>
            <w:gridSpan w:val="2"/>
            <w:tcBorders>
              <w:left w:val="nil"/>
            </w:tcBorders>
          </w:tcPr>
          <w:p w:rsidR="00DF73EB" w:rsidRDefault="00DF73EB" w:rsidP="00CE0D6E">
            <w:pPr>
              <w:rPr>
                <w:b/>
                <w:sz w:val="22"/>
                <w:szCs w:val="22"/>
              </w:rPr>
            </w:pPr>
            <w:r>
              <w:rPr>
                <w:b/>
                <w:position w:val="-6"/>
                <w:sz w:val="22"/>
                <w:szCs w:val="22"/>
              </w:rPr>
              <w:t>23</w:t>
            </w:r>
            <w:r w:rsidRPr="00FA7E5C">
              <w:rPr>
                <w:b/>
                <w:bCs/>
                <w:sz w:val="22"/>
                <w:szCs w:val="22"/>
              </w:rPr>
              <w:t>)</w:t>
            </w:r>
            <w:r w:rsidRPr="00FA7E5C">
              <w:rPr>
                <w:b/>
                <w:position w:val="-6"/>
                <w:sz w:val="22"/>
                <w:szCs w:val="22"/>
              </w:rPr>
              <w:object w:dxaOrig="499" w:dyaOrig="340">
                <v:shape id="_x0000_i1087" type="#_x0000_t75" style="width:24.75pt;height:16.5pt" o:ole="">
                  <v:imagedata r:id="rId107" o:title=""/>
                </v:shape>
                <o:OLEObject Type="Embed" ProgID="Equation.DSMT4" ShapeID="_x0000_i1087" DrawAspect="Content" ObjectID="_1384076925" r:id="rId108"/>
              </w:object>
            </w:r>
            <w:r w:rsidRPr="00FA7E5C">
              <w:rPr>
                <w:b/>
                <w:sz w:val="22"/>
                <w:szCs w:val="22"/>
              </w:rPr>
              <w:t xml:space="preserve">  sayısı aşağıdakilerden hangisine daha yakındır? </w:t>
            </w:r>
          </w:p>
          <w:p w:rsidR="00DF73EB" w:rsidRPr="00FA7E5C" w:rsidRDefault="00DF73EB" w:rsidP="00CE0D6E">
            <w:pPr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A) 4,2          B) 4,3         C) </w:t>
            </w:r>
            <w:r>
              <w:rPr>
                <w:b/>
                <w:sz w:val="22"/>
                <w:szCs w:val="22"/>
              </w:rPr>
              <w:t>5</w:t>
            </w:r>
            <w:r w:rsidRPr="00FA7E5C">
              <w:rPr>
                <w:b/>
                <w:sz w:val="22"/>
                <w:szCs w:val="22"/>
              </w:rPr>
              <w:t>,5           D) 4,9</w:t>
            </w:r>
          </w:p>
        </w:tc>
        <w:tc>
          <w:tcPr>
            <w:tcW w:w="5772" w:type="dxa"/>
            <w:gridSpan w:val="2"/>
            <w:tcBorders>
              <w:right w:val="nil"/>
            </w:tcBorders>
          </w:tcPr>
          <w:p w:rsidR="00DF73EB" w:rsidRPr="00FA7E5C" w:rsidRDefault="00DF73EB" w:rsidP="00CE0D6E">
            <w:pPr>
              <w:rPr>
                <w:b/>
                <w:i/>
                <w:sz w:val="22"/>
                <w:szCs w:val="22"/>
                <w:u w:val="single"/>
              </w:rPr>
            </w:pPr>
            <w:r>
              <w:rPr>
                <w:b/>
                <w:sz w:val="22"/>
                <w:szCs w:val="22"/>
              </w:rPr>
              <w:t>24</w:t>
            </w:r>
            <w:r w:rsidRPr="00FA7E5C">
              <w:rPr>
                <w:b/>
                <w:bCs/>
                <w:sz w:val="22"/>
                <w:szCs w:val="22"/>
              </w:rPr>
              <w:t>)</w:t>
            </w:r>
            <w:r w:rsidRPr="00FA7E5C">
              <w:rPr>
                <w:b/>
                <w:sz w:val="22"/>
                <w:szCs w:val="22"/>
              </w:rPr>
              <w:t xml:space="preserve">Aşağıdaki sayılardan hangisi </w:t>
            </w:r>
            <w:r w:rsidRPr="00FA7E5C">
              <w:rPr>
                <w:b/>
                <w:i/>
                <w:sz w:val="22"/>
                <w:szCs w:val="22"/>
                <w:u w:val="single"/>
              </w:rPr>
              <w:t>irrasyoneldir?</w:t>
            </w:r>
          </w:p>
          <w:p w:rsidR="00DF73EB" w:rsidRDefault="00DF73EB" w:rsidP="00CE0D6E">
            <w:pPr>
              <w:rPr>
                <w:b/>
                <w:sz w:val="22"/>
                <w:szCs w:val="22"/>
              </w:rPr>
            </w:pPr>
            <w:r w:rsidRPr="00FA7E5C">
              <w:rPr>
                <w:b/>
                <w:sz w:val="22"/>
                <w:szCs w:val="22"/>
              </w:rPr>
              <w:t xml:space="preserve">A) </w:t>
            </w:r>
            <w:r w:rsidRPr="00FA7E5C">
              <w:rPr>
                <w:b/>
                <w:position w:val="-6"/>
                <w:sz w:val="22"/>
                <w:szCs w:val="22"/>
              </w:rPr>
              <w:object w:dxaOrig="380" w:dyaOrig="340">
                <v:shape id="_x0000_i1088" type="#_x0000_t75" style="width:19.5pt;height:16.5pt" o:ole="">
                  <v:imagedata r:id="rId109" o:title=""/>
                </v:shape>
                <o:OLEObject Type="Embed" ProgID="Equation.3" ShapeID="_x0000_i1088" DrawAspect="Content" ObjectID="_1384076926" r:id="rId110"/>
              </w:object>
            </w:r>
            <w:r w:rsidRPr="00FA7E5C">
              <w:rPr>
                <w:b/>
                <w:sz w:val="22"/>
                <w:szCs w:val="22"/>
              </w:rPr>
              <w:t xml:space="preserve">             B) </w:t>
            </w:r>
            <w:r w:rsidRPr="00FA7E5C">
              <w:rPr>
                <w:b/>
                <w:position w:val="-6"/>
                <w:sz w:val="22"/>
                <w:szCs w:val="22"/>
              </w:rPr>
              <w:object w:dxaOrig="340" w:dyaOrig="340">
                <v:shape id="_x0000_i1089" type="#_x0000_t75" style="width:16.5pt;height:16.5pt" o:ole="">
                  <v:imagedata r:id="rId111" o:title=""/>
                </v:shape>
                <o:OLEObject Type="Embed" ProgID="Equation.3" ShapeID="_x0000_i1089" DrawAspect="Content" ObjectID="_1384076927" r:id="rId112"/>
              </w:object>
            </w:r>
            <w:r w:rsidRPr="00FA7E5C">
              <w:rPr>
                <w:b/>
                <w:sz w:val="22"/>
                <w:szCs w:val="22"/>
              </w:rPr>
              <w:t xml:space="preserve">               C) </w:t>
            </w:r>
            <w:r w:rsidRPr="00FA7E5C">
              <w:rPr>
                <w:b/>
                <w:position w:val="-6"/>
                <w:sz w:val="22"/>
                <w:szCs w:val="22"/>
              </w:rPr>
              <w:object w:dxaOrig="380" w:dyaOrig="340">
                <v:shape id="_x0000_i1090" type="#_x0000_t75" style="width:19.5pt;height:16.5pt" o:ole="">
                  <v:imagedata r:id="rId113" o:title=""/>
                </v:shape>
                <o:OLEObject Type="Embed" ProgID="Equation.3" ShapeID="_x0000_i1090" DrawAspect="Content" ObjectID="_1384076928" r:id="rId114"/>
              </w:object>
            </w:r>
            <w:r w:rsidRPr="00FA7E5C">
              <w:rPr>
                <w:b/>
                <w:sz w:val="22"/>
                <w:szCs w:val="22"/>
              </w:rPr>
              <w:t xml:space="preserve">            D) 2</w:t>
            </w:r>
          </w:p>
          <w:p w:rsidR="00DF73EB" w:rsidRDefault="00DF73EB" w:rsidP="00CE0D6E">
            <w:pPr>
              <w:rPr>
                <w:b/>
                <w:sz w:val="22"/>
                <w:szCs w:val="22"/>
              </w:rPr>
            </w:pPr>
          </w:p>
          <w:p w:rsidR="00DF73EB" w:rsidRPr="00FA7E5C" w:rsidRDefault="00DF73EB" w:rsidP="00CE0D6E">
            <w:pPr>
              <w:rPr>
                <w:b/>
                <w:noProof/>
                <w:sz w:val="22"/>
                <w:szCs w:val="22"/>
              </w:rPr>
            </w:pPr>
          </w:p>
        </w:tc>
      </w:tr>
      <w:tr w:rsidR="00DF73EB" w:rsidRPr="00FA7E5C" w:rsidTr="00F36CE0">
        <w:trPr>
          <w:jc w:val="center"/>
        </w:trPr>
        <w:tc>
          <w:tcPr>
            <w:tcW w:w="11411" w:type="dxa"/>
            <w:gridSpan w:val="4"/>
            <w:tcBorders>
              <w:left w:val="nil"/>
              <w:bottom w:val="nil"/>
              <w:right w:val="nil"/>
            </w:tcBorders>
          </w:tcPr>
          <w:p w:rsidR="00DF73EB" w:rsidRDefault="00DF73EB" w:rsidP="00792978">
            <w:pPr>
              <w:rPr>
                <w:b/>
                <w:noProof/>
                <w:sz w:val="22"/>
                <w:szCs w:val="22"/>
              </w:rPr>
            </w:pPr>
            <w:r>
              <w:rPr>
                <w:noProof/>
              </w:rPr>
              <w:pict>
                <v:shape id="_x0000_s1031" type="#_x0000_t75" style="position:absolute;margin-left:-2.8pt;margin-top:5pt;width:294.4pt;height:68.35pt;z-index:251624448;mso-position-horizontal-relative:text;mso-position-vertical-relative:text">
                  <v:imagedata r:id="rId115" o:title=""/>
                  <w10:wrap type="square"/>
                </v:shape>
              </w:pict>
            </w:r>
            <w:r w:rsidRPr="00FA7E5C">
              <w:rPr>
                <w:b/>
                <w:noProof/>
                <w:sz w:val="22"/>
                <w:szCs w:val="22"/>
              </w:rPr>
              <w:t xml:space="preserve"> </w:t>
            </w:r>
            <w:r>
              <w:rPr>
                <w:b/>
                <w:noProof/>
                <w:sz w:val="22"/>
                <w:szCs w:val="22"/>
              </w:rPr>
              <w:t>25)Yandaki</w:t>
            </w:r>
            <w:r w:rsidRPr="00FA7E5C">
              <w:rPr>
                <w:b/>
                <w:noProof/>
                <w:sz w:val="22"/>
                <w:szCs w:val="22"/>
              </w:rPr>
              <w:t xml:space="preserve"> ilk üç a</w:t>
            </w:r>
            <w:r>
              <w:rPr>
                <w:b/>
                <w:noProof/>
                <w:sz w:val="22"/>
                <w:szCs w:val="22"/>
              </w:rPr>
              <w:t>dımı verilen fraktalın 5.adımın</w:t>
            </w:r>
            <w:r w:rsidRPr="00FA7E5C">
              <w:rPr>
                <w:b/>
                <w:noProof/>
                <w:sz w:val="22"/>
                <w:szCs w:val="22"/>
              </w:rPr>
              <w:t>da toplam kaç tane “X” i.areti vardır?</w:t>
            </w:r>
          </w:p>
          <w:p w:rsidR="00DF73EB" w:rsidRDefault="00DF73EB" w:rsidP="00792978">
            <w:pPr>
              <w:rPr>
                <w:b/>
                <w:noProof/>
              </w:rPr>
            </w:pPr>
            <w:r>
              <w:rPr>
                <w:b/>
                <w:noProof/>
              </w:rPr>
              <w:t xml:space="preserve">  </w:t>
            </w:r>
            <w:r w:rsidRPr="00FA7E5C">
              <w:rPr>
                <w:b/>
                <w:noProof/>
              </w:rPr>
              <w:t xml:space="preserve">a)5  </w:t>
            </w:r>
            <w:r>
              <w:rPr>
                <w:b/>
                <w:noProof/>
              </w:rPr>
              <w:t xml:space="preserve">              </w:t>
            </w:r>
            <w:r w:rsidRPr="00FA7E5C">
              <w:rPr>
                <w:b/>
                <w:noProof/>
              </w:rPr>
              <w:t>b)21</w:t>
            </w:r>
            <w:r>
              <w:rPr>
                <w:b/>
                <w:noProof/>
              </w:rPr>
              <w:t xml:space="preserve">         </w:t>
            </w:r>
            <w:r w:rsidRPr="00FA7E5C">
              <w:rPr>
                <w:b/>
                <w:noProof/>
              </w:rPr>
              <w:t xml:space="preserve">  c)341</w:t>
            </w:r>
            <w:r>
              <w:rPr>
                <w:b/>
                <w:noProof/>
              </w:rPr>
              <w:t xml:space="preserve">       </w:t>
            </w:r>
            <w:r w:rsidRPr="00FA7E5C">
              <w:rPr>
                <w:b/>
                <w:noProof/>
              </w:rPr>
              <w:t xml:space="preserve"> </w:t>
            </w:r>
            <w:r>
              <w:rPr>
                <w:b/>
                <w:noProof/>
              </w:rPr>
              <w:t xml:space="preserve">    </w:t>
            </w:r>
            <w:r w:rsidRPr="00FA7E5C">
              <w:rPr>
                <w:b/>
                <w:noProof/>
              </w:rPr>
              <w:t xml:space="preserve"> d)85</w:t>
            </w:r>
          </w:p>
          <w:p w:rsidR="00DF73EB" w:rsidRDefault="00DF73EB" w:rsidP="00792978">
            <w:pPr>
              <w:rPr>
                <w:b/>
                <w:noProof/>
              </w:rPr>
            </w:pPr>
          </w:p>
          <w:p w:rsidR="00DF73EB" w:rsidRDefault="00DF73EB" w:rsidP="00792978">
            <w:pPr>
              <w:rPr>
                <w:b/>
                <w:noProof/>
              </w:rPr>
            </w:pPr>
          </w:p>
          <w:p w:rsidR="00DF73EB" w:rsidRPr="00FA7E5C" w:rsidRDefault="00DF73EB" w:rsidP="00792978">
            <w:pPr>
              <w:rPr>
                <w:b/>
                <w:noProof/>
                <w:sz w:val="22"/>
                <w:szCs w:val="22"/>
              </w:rPr>
            </w:pPr>
          </w:p>
        </w:tc>
      </w:tr>
    </w:tbl>
    <w:p w:rsidR="00DF73EB" w:rsidRDefault="00DF73EB">
      <w:r>
        <w:t xml:space="preserve">9-25. sorular 3puan </w:t>
      </w:r>
      <w:hyperlink r:id="rId116" w:history="1">
        <w:r w:rsidRPr="00FD7F34">
          <w:rPr>
            <w:rStyle w:val="Hyperlink"/>
          </w:rPr>
          <w:t>www.sorubak.com</w:t>
        </w:r>
      </w:hyperlink>
      <w:r>
        <w:t xml:space="preserve"> </w:t>
      </w:r>
    </w:p>
    <w:p w:rsidR="00DF73EB" w:rsidRDefault="00DF73EB"/>
    <w:tbl>
      <w:tblPr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1E0"/>
      </w:tblPr>
      <w:tblGrid>
        <w:gridCol w:w="545"/>
        <w:gridCol w:w="545"/>
        <w:gridCol w:w="545"/>
        <w:gridCol w:w="545"/>
        <w:gridCol w:w="545"/>
        <w:gridCol w:w="545"/>
        <w:gridCol w:w="545"/>
        <w:gridCol w:w="546"/>
        <w:gridCol w:w="546"/>
        <w:gridCol w:w="546"/>
        <w:gridCol w:w="546"/>
        <w:gridCol w:w="546"/>
        <w:gridCol w:w="546"/>
        <w:gridCol w:w="546"/>
        <w:gridCol w:w="546"/>
        <w:gridCol w:w="546"/>
        <w:gridCol w:w="546"/>
        <w:gridCol w:w="546"/>
        <w:gridCol w:w="546"/>
        <w:gridCol w:w="546"/>
      </w:tblGrid>
      <w:tr w:rsidR="00DF73EB" w:rsidRPr="00B41520" w:rsidTr="00CE0D6E">
        <w:tc>
          <w:tcPr>
            <w:tcW w:w="545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45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A</w:t>
            </w:r>
          </w:p>
        </w:tc>
        <w:tc>
          <w:tcPr>
            <w:tcW w:w="545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B</w:t>
            </w:r>
          </w:p>
        </w:tc>
        <w:tc>
          <w:tcPr>
            <w:tcW w:w="545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C</w:t>
            </w:r>
          </w:p>
        </w:tc>
        <w:tc>
          <w:tcPr>
            <w:tcW w:w="545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D</w:t>
            </w:r>
          </w:p>
        </w:tc>
        <w:tc>
          <w:tcPr>
            <w:tcW w:w="545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45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A</w:t>
            </w: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B</w:t>
            </w: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C</w:t>
            </w: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D</w:t>
            </w: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A</w:t>
            </w: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B</w:t>
            </w: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C</w:t>
            </w: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D</w:t>
            </w: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A</w:t>
            </w: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B</w:t>
            </w: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C</w:t>
            </w:r>
          </w:p>
        </w:tc>
        <w:tc>
          <w:tcPr>
            <w:tcW w:w="546" w:type="dxa"/>
            <w:shd w:val="clear" w:color="auto" w:fill="BFBFBF"/>
            <w:vAlign w:val="center"/>
          </w:tcPr>
          <w:p w:rsidR="00DF73EB" w:rsidRPr="0078770D" w:rsidRDefault="00DF73EB" w:rsidP="00CE0D6E">
            <w:pPr>
              <w:jc w:val="center"/>
              <w:rPr>
                <w:rFonts w:ascii="Verdana" w:hAnsi="Verdana" w:cs="Arial"/>
                <w:b/>
              </w:rPr>
            </w:pPr>
            <w:r w:rsidRPr="0078770D">
              <w:rPr>
                <w:rFonts w:ascii="Verdana" w:hAnsi="Verdana" w:cs="Arial"/>
                <w:b/>
              </w:rPr>
              <w:t>D</w:t>
            </w:r>
          </w:p>
        </w:tc>
      </w:tr>
      <w:tr w:rsidR="00DF73EB" w:rsidRPr="00B41520" w:rsidTr="00CE0D6E">
        <w:trPr>
          <w:trHeight w:hRule="exact" w:val="340"/>
        </w:trPr>
        <w:tc>
          <w:tcPr>
            <w:tcW w:w="545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9</w: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32" style="position:absolute;left:0;text-align:left;margin-left:-.25pt;margin-top:1.15pt;width:18pt;height:12.1pt;z-index:251662336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33" style="position:absolute;left:0;text-align:left;margin-left:.2pt;margin-top:1pt;width:18pt;height:12.1pt;z-index:251663360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34" style="position:absolute;left:0;text-align:left;margin-left:-.55pt;margin-top:1pt;width:18pt;height:12.1pt;z-index:251664384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35" style="position:absolute;left:0;text-align:left;margin-left:-1pt;margin-top:1pt;width:18pt;height:12.1pt;z-index:251665408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14</w: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36" style="position:absolute;left:0;text-align:left;margin-left:-.25pt;margin-top:1pt;width:18pt;height:12.1pt;z-index:251666432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37" style="position:absolute;left:0;text-align:left;margin-left:.2pt;margin-top:1pt;width:18pt;height:12.1pt;z-index:251667456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38" style="position:absolute;left:0;text-align:left;margin-left:-.55pt;margin-top:1pt;width:18pt;height:12.1pt;z-index:251668480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39" style="position:absolute;left:0;text-align:left;margin-left:-1pt;margin-top:1pt;width:18pt;height:12.1pt;z-index:251669504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19</w: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40" style="position:absolute;left:0;text-align:left;margin-left:-.25pt;margin-top:1pt;width:18pt;height:12.1pt;z-index:251670528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41" style="position:absolute;left:0;text-align:left;margin-left:.2pt;margin-top:1pt;width:18pt;height:12.1pt;z-index:251671552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42" style="position:absolute;left:0;text-align:left;margin-left:-.55pt;margin-top:1pt;width:18pt;height:12.1pt;z-index:251672576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43" style="position:absolute;left:0;text-align:left;margin-left:-1pt;margin-top:1pt;width:18pt;height:12.1pt;z-index:251673600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24</w: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44" style="position:absolute;left:0;text-align:left;margin-left:-.25pt;margin-top:1pt;width:18pt;height:12.1pt;z-index:251674624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45" style="position:absolute;left:0;text-align:left;margin-left:.2pt;margin-top:1pt;width:18pt;height:12.1pt;z-index:251675648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46" style="position:absolute;left:0;text-align:left;margin-left:-.55pt;margin-top:1pt;width:18pt;height:12.1pt;z-index:251676672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47" style="position:absolute;left:0;text-align:left;margin-left:-1pt;margin-top:1pt;width:18pt;height:12.1pt;z-index:251677696;mso-position-horizontal-relative:text;mso-position-vertical-relative:text"/>
              </w:pict>
            </w:r>
          </w:p>
        </w:tc>
      </w:tr>
      <w:tr w:rsidR="00DF73EB" w:rsidRPr="00B41520" w:rsidTr="00CE0D6E">
        <w:trPr>
          <w:trHeight w:hRule="exact" w:val="340"/>
        </w:trPr>
        <w:tc>
          <w:tcPr>
            <w:tcW w:w="545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10</w: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48" style="position:absolute;left:0;text-align:left;margin-left:-.25pt;margin-top:1pt;width:18pt;height:12.1pt;z-index:251678720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49" style="position:absolute;left:0;text-align:left;margin-left:.2pt;margin-top:1pt;width:18pt;height:12.1pt;z-index:251679744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50" style="position:absolute;left:0;text-align:left;margin-left:-.55pt;margin-top:1pt;width:18pt;height:12.1pt;z-index:251680768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51" style="position:absolute;left:0;text-align:left;margin-left:-1pt;margin-top:1pt;width:18pt;height:12.1pt;z-index:251681792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15</w: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52" style="position:absolute;left:0;text-align:left;margin-left:-.25pt;margin-top:1pt;width:18pt;height:12.1pt;z-index:251682816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53" style="position:absolute;left:0;text-align:left;margin-left:.2pt;margin-top:1pt;width:18pt;height:12.1pt;z-index:251683840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54" style="position:absolute;left:0;text-align:left;margin-left:-.55pt;margin-top:1pt;width:18pt;height:12.1pt;z-index:251684864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55" style="position:absolute;left:0;text-align:left;margin-left:-1pt;margin-top:1pt;width:18pt;height:12.1pt;z-index:251685888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20</w: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56" style="position:absolute;left:0;text-align:left;margin-left:-.25pt;margin-top:1pt;width:18pt;height:12.1pt;z-index:251686912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57" style="position:absolute;left:0;text-align:left;margin-left:.2pt;margin-top:1pt;width:18pt;height:12.1pt;z-index:251687936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58" style="position:absolute;left:0;text-align:left;margin-left:-.55pt;margin-top:1pt;width:18pt;height:12.1pt;z-index:251688960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59" style="position:absolute;left:0;text-align:left;margin-left:-1pt;margin-top:1pt;width:18pt;height:12.1pt;z-index:251689984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25</w: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60" style="position:absolute;left:0;text-align:left;margin-left:-.25pt;margin-top:1pt;width:18pt;height:12.1pt;z-index:251691008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61" style="position:absolute;left:0;text-align:left;margin-left:.2pt;margin-top:1pt;width:18pt;height:12.1pt;z-index:251692032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62" style="position:absolute;left:0;text-align:left;margin-left:-.55pt;margin-top:1pt;width:18pt;height:12.1pt;z-index:251693056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63" style="position:absolute;left:0;text-align:left;margin-left:-1pt;margin-top:1pt;width:18pt;height:12.1pt;z-index:251694080;mso-position-horizontal-relative:text;mso-position-vertical-relative:text"/>
              </w:pict>
            </w:r>
          </w:p>
        </w:tc>
      </w:tr>
      <w:tr w:rsidR="00DF73EB" w:rsidRPr="00B41520" w:rsidTr="00CE0D6E">
        <w:trPr>
          <w:trHeight w:hRule="exact" w:val="340"/>
        </w:trPr>
        <w:tc>
          <w:tcPr>
            <w:tcW w:w="545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11</w: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64" style="position:absolute;left:0;text-align:left;margin-left:-.25pt;margin-top:1pt;width:18pt;height:12.1pt;z-index:251625472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65" style="position:absolute;left:0;text-align:left;margin-left:.2pt;margin-top:1pt;width:18pt;height:12.1pt;z-index:251626496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66" style="position:absolute;left:0;text-align:left;margin-left:-.55pt;margin-top:1pt;width:18pt;height:12.1pt;z-index:251627520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67" style="position:absolute;left:0;text-align:left;margin-left:-1pt;margin-top:1pt;width:18pt;height:12.1pt;z-index:251628544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16</w: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68" style="position:absolute;left:0;text-align:left;margin-left:-.25pt;margin-top:1pt;width:18pt;height:12.1pt;z-index:251629568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69" style="position:absolute;left:0;text-align:left;margin-left:.2pt;margin-top:1pt;width:18pt;height:12.1pt;z-index:251630592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70" style="position:absolute;left:0;text-align:left;margin-left:-.55pt;margin-top:1pt;width:18pt;height:12.1pt;z-index:251631616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71" style="position:absolute;left:0;text-align:left;margin-left:-1pt;margin-top:1pt;width:18pt;height:12.1pt;z-index:251632640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21</w: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72" style="position:absolute;left:0;text-align:left;margin-left:-.25pt;margin-top:1pt;width:18pt;height:12.1pt;z-index:251633664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73" style="position:absolute;left:0;text-align:left;margin-left:.2pt;margin-top:1pt;width:18pt;height:12.1pt;z-index:251634688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74" style="position:absolute;left:0;text-align:left;margin-left:-.55pt;margin-top:1pt;width:18pt;height:12.1pt;z-index:251635712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75" style="position:absolute;left:0;text-align:left;margin-left:-1pt;margin-top:1pt;width:18pt;height:12.1pt;z-index:251636736;mso-position-horizontal-relative:text;mso-position-vertical-relative:text"/>
              </w:pict>
            </w:r>
          </w:p>
        </w:tc>
        <w:tc>
          <w:tcPr>
            <w:tcW w:w="546" w:type="dxa"/>
            <w:tcBorders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46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</w:p>
        </w:tc>
        <w:tc>
          <w:tcPr>
            <w:tcW w:w="546" w:type="dxa"/>
            <w:tcBorders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</w:p>
        </w:tc>
      </w:tr>
      <w:tr w:rsidR="00DF73EB" w:rsidRPr="00B41520" w:rsidTr="00CE0D6E">
        <w:trPr>
          <w:trHeight w:hRule="exact" w:val="340"/>
        </w:trPr>
        <w:tc>
          <w:tcPr>
            <w:tcW w:w="545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12</w: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76" style="position:absolute;left:0;text-align:left;margin-left:-.25pt;margin-top:1pt;width:18pt;height:12.1pt;z-index:251637760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77" style="position:absolute;left:0;text-align:left;margin-left:.2pt;margin-top:1pt;width:18pt;height:12.1pt;z-index:251638784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78" style="position:absolute;left:0;text-align:left;margin-left:-.55pt;margin-top:1pt;width:18pt;height:12.1pt;z-index:251639808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79" style="position:absolute;left:0;text-align:left;margin-left:-1pt;margin-top:1pt;width:18pt;height:12.1pt;z-index:251640832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17</w: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80" style="position:absolute;left:0;text-align:left;margin-left:-.25pt;margin-top:1pt;width:18pt;height:12.1pt;z-index:251641856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81" style="position:absolute;left:0;text-align:left;margin-left:.2pt;margin-top:1pt;width:18pt;height:12.1pt;z-index:251642880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82" style="position:absolute;left:0;text-align:left;margin-left:-.55pt;margin-top:1pt;width:18pt;height:12.1pt;z-index:251643904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83" style="position:absolute;left:0;text-align:left;margin-left:-1pt;margin-top:1pt;width:18pt;height:12.1pt;z-index:251644928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22</w: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84" style="position:absolute;left:0;text-align:left;margin-left:-.25pt;margin-top:1pt;width:18pt;height:12.1pt;z-index:251645952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85" style="position:absolute;left:0;text-align:left;margin-left:.2pt;margin-top:1pt;width:18pt;height:12.1pt;z-index:251646976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86" style="position:absolute;left:0;text-align:left;margin-left:-.55pt;margin-top:1pt;width:18pt;height:12.1pt;z-index:251648000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87" style="position:absolute;left:0;text-align:left;margin-left:-1pt;margin-top:1pt;width:18pt;height:12.1pt;z-index:251649024;mso-position-horizontal-relative:text;mso-position-vertical-relative:text"/>
              </w:pict>
            </w:r>
          </w:p>
        </w:tc>
        <w:tc>
          <w:tcPr>
            <w:tcW w:w="546" w:type="dxa"/>
            <w:tcBorders>
              <w:top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</w:p>
        </w:tc>
      </w:tr>
      <w:tr w:rsidR="00DF73EB" w:rsidRPr="00B41520" w:rsidTr="00CE0D6E">
        <w:trPr>
          <w:trHeight w:hRule="exact" w:val="340"/>
        </w:trPr>
        <w:tc>
          <w:tcPr>
            <w:tcW w:w="545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13</w: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88" style="position:absolute;left:0;text-align:left;margin-left:-.25pt;margin-top:1pt;width:18pt;height:12.1pt;z-index:251650048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89" style="position:absolute;left:0;text-align:left;margin-left:.2pt;margin-top:1pt;width:18pt;height:12.1pt;z-index:251651072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90" style="position:absolute;left:0;text-align:left;margin-left:-.55pt;margin-top:1pt;width:18pt;height:12.1pt;z-index:251652096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91" style="position:absolute;left:0;text-align:left;margin-left:-1pt;margin-top:1pt;width:18pt;height:12.1pt;z-index:251653120;mso-position-horizontal-relative:text;mso-position-vertical-relative:text"/>
              </w:pict>
            </w:r>
          </w:p>
        </w:tc>
        <w:tc>
          <w:tcPr>
            <w:tcW w:w="545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18</w:t>
            </w:r>
          </w:p>
        </w:tc>
        <w:tc>
          <w:tcPr>
            <w:tcW w:w="545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92" style="position:absolute;left:0;text-align:left;margin-left:-.25pt;margin-top:1pt;width:18pt;height:12.1pt;z-index:251654144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93" style="position:absolute;left:0;text-align:left;margin-left:.2pt;margin-top:1pt;width:18pt;height:12.1pt;z-index:251655168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94" style="position:absolute;left:0;text-align:left;margin-left:-.55pt;margin-top:1pt;width:18pt;height:12.1pt;z-index:251656192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95" style="position:absolute;left:0;text-align:left;margin-left:-1pt;margin-top:1pt;width:18pt;height:12.1pt;z-index:251657216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BFBFBF"/>
            <w:vAlign w:val="bottom"/>
          </w:tcPr>
          <w:p w:rsidR="00DF73EB" w:rsidRPr="0078770D" w:rsidRDefault="00DF73EB" w:rsidP="00CE0D6E">
            <w:pPr>
              <w:jc w:val="center"/>
              <w:rPr>
                <w:rFonts w:ascii="Calibri" w:hAnsi="Calibri"/>
                <w:b/>
                <w:color w:val="000000"/>
              </w:rPr>
            </w:pPr>
            <w:r w:rsidRPr="0078770D">
              <w:rPr>
                <w:rFonts w:ascii="Calibri" w:hAnsi="Calibri"/>
                <w:b/>
                <w:color w:val="000000"/>
              </w:rPr>
              <w:t>23</w: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96" style="position:absolute;left:0;text-align:left;margin-left:-.25pt;margin-top:1pt;width:18pt;height:12.1pt;z-index:251658240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97" style="position:absolute;left:0;text-align:left;margin-left:.2pt;margin-top:1pt;width:18pt;height:12.1pt;z-index:251659264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98" style="position:absolute;left:0;text-align:left;margin-left:-.55pt;margin-top:1pt;width:18pt;height:12.1pt;z-index:251660288;mso-position-horizontal-relative:text;mso-position-vertical-relative:text"/>
              </w:pict>
            </w:r>
          </w:p>
        </w:tc>
        <w:tc>
          <w:tcPr>
            <w:tcW w:w="546" w:type="dxa"/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  <w:r>
              <w:rPr>
                <w:noProof/>
              </w:rPr>
              <w:pict>
                <v:oval id="_x0000_s1099" style="position:absolute;left:0;text-align:left;margin-left:-1pt;margin-top:1pt;width:18pt;height:12.1pt;z-index:251661312;mso-position-horizontal-relative:text;mso-position-vertical-relative:text"/>
              </w:pict>
            </w:r>
          </w:p>
        </w:tc>
        <w:tc>
          <w:tcPr>
            <w:tcW w:w="546" w:type="dxa"/>
            <w:tcBorders>
              <w:top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</w:p>
        </w:tc>
        <w:tc>
          <w:tcPr>
            <w:tcW w:w="54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:rsidR="00DF73EB" w:rsidRPr="00B41520" w:rsidRDefault="00DF73EB" w:rsidP="00CE0D6E">
            <w:pPr>
              <w:jc w:val="center"/>
              <w:rPr>
                <w:rFonts w:ascii="Eras Medium ITC" w:hAnsi="Eras Medium ITC" w:cs="Arial"/>
                <w:sz w:val="28"/>
                <w:szCs w:val="28"/>
              </w:rPr>
            </w:pPr>
          </w:p>
        </w:tc>
      </w:tr>
    </w:tbl>
    <w:p w:rsidR="00DF73EB" w:rsidRPr="00FA7E5C" w:rsidRDefault="00DF73EB" w:rsidP="007A6F73">
      <w:pPr>
        <w:rPr>
          <w:b/>
          <w:sz w:val="22"/>
          <w:szCs w:val="22"/>
        </w:rPr>
      </w:pPr>
      <w:r>
        <w:rPr>
          <w:noProof/>
        </w:rPr>
        <w:pict>
          <v:shape id="_x0000_s1100" type="#_x0000_t202" style="position:absolute;margin-left:374.05pt;margin-top:4.15pt;width:145.2pt;height:54pt;z-index:251620352;mso-position-horizontal-relative:text;mso-position-vertical-relative:text" filled="f" stroked="f">
            <v:textbox style="mso-next-textbox:#_x0000_s1100">
              <w:txbxContent>
                <w:p w:rsidR="00DF73EB" w:rsidRPr="00DC7780" w:rsidRDefault="00DF73EB" w:rsidP="000617DD">
                  <w:pPr>
                    <w:rPr>
                      <w:b/>
                      <w:i/>
                      <w:sz w:val="22"/>
                      <w:szCs w:val="22"/>
                    </w:rPr>
                  </w:pPr>
                  <w:r w:rsidRPr="00DC7780">
                    <w:rPr>
                      <w:b/>
                      <w:i/>
                      <w:sz w:val="22"/>
                      <w:szCs w:val="22"/>
                    </w:rPr>
                    <w:t>Başarılar Dilerim</w:t>
                  </w:r>
                  <w:r>
                    <w:rPr>
                      <w:b/>
                      <w:i/>
                      <w:sz w:val="22"/>
                      <w:szCs w:val="22"/>
                    </w:rPr>
                    <w:t>…</w:t>
                  </w:r>
                </w:p>
                <w:p w:rsidR="00DF73EB" w:rsidRPr="00DC7780" w:rsidRDefault="00DF73EB" w:rsidP="000617DD">
                  <w:pPr>
                    <w:rPr>
                      <w:b/>
                      <w:i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101" type="#_x0000_t202" style="position:absolute;margin-left:0;margin-top:4.15pt;width:126pt;height:56.05pt;z-index:251623424;mso-position-horizontal-relative:text;mso-position-vertical-relative:text" filled="f" stroked="f">
            <v:textbox style="mso-next-textbox:#_x0000_s1101">
              <w:txbxContent>
                <w:p w:rsidR="00DF73EB" w:rsidRPr="00FF784D" w:rsidRDefault="00DF73EB" w:rsidP="00040CC5">
                  <w:pPr>
                    <w:rPr>
                      <w:i/>
                      <w:sz w:val="20"/>
                      <w:u w:val="single"/>
                    </w:rPr>
                  </w:pPr>
                  <w:r w:rsidRPr="00FF784D">
                    <w:rPr>
                      <w:i/>
                      <w:sz w:val="20"/>
                      <w:u w:val="single"/>
                    </w:rPr>
                    <w:t xml:space="preserve">Yazılı Sonucunda </w:t>
                  </w:r>
                </w:p>
                <w:p w:rsidR="00DF73EB" w:rsidRPr="00FF784D" w:rsidRDefault="00DF73EB" w:rsidP="00040CC5">
                  <w:pPr>
                    <w:rPr>
                      <w:i/>
                      <w:sz w:val="20"/>
                      <w:u w:val="single"/>
                    </w:rPr>
                  </w:pPr>
                  <w:r w:rsidRPr="00FF784D">
                    <w:rPr>
                      <w:i/>
                      <w:sz w:val="20"/>
                      <w:u w:val="single"/>
                    </w:rPr>
                    <w:t>Beklediğim Puan:</w:t>
                  </w:r>
                </w:p>
              </w:txbxContent>
            </v:textbox>
          </v:shape>
        </w:pict>
      </w:r>
    </w:p>
    <w:sectPr w:rsidR="00DF73EB" w:rsidRPr="00FA7E5C" w:rsidSect="00F2719C">
      <w:pgSz w:w="11906" w:h="16838"/>
      <w:pgMar w:top="294" w:right="540" w:bottom="364" w:left="49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Eras Medium ITC">
    <w:altName w:val="Lucida Sans Unicode"/>
    <w:panose1 w:val="020B0602030504020804"/>
    <w:charset w:val="00"/>
    <w:family w:val="swiss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45pt;height:21.75pt" o:bullet="t">
        <v:imagedata r:id="rId1" o:title=""/>
      </v:shape>
    </w:pict>
  </w:numPicBullet>
  <w:numPicBullet w:numPicBulletId="1">
    <w:pict>
      <v:shape id="_x0000_i1026" type="#_x0000_t75" style="width:12pt;height:12.75pt" o:bullet="t">
        <v:imagedata r:id="rId2" o:title=""/>
      </v:shape>
    </w:pict>
  </w:numPicBullet>
  <w:abstractNum w:abstractNumId="0">
    <w:nsid w:val="03A74863"/>
    <w:multiLevelType w:val="hybridMultilevel"/>
    <w:tmpl w:val="956862A6"/>
    <w:lvl w:ilvl="0" w:tplc="041F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>
    <w:nsid w:val="09BD3906"/>
    <w:multiLevelType w:val="hybridMultilevel"/>
    <w:tmpl w:val="CC78BA56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15C90646"/>
    <w:multiLevelType w:val="hybridMultilevel"/>
    <w:tmpl w:val="00D40E24"/>
    <w:lvl w:ilvl="0" w:tplc="FA006412">
      <w:start w:val="10"/>
      <w:numFmt w:val="decimal"/>
      <w:lvlText w:val="%1)"/>
      <w:lvlJc w:val="left"/>
      <w:pPr>
        <w:ind w:left="502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3">
    <w:nsid w:val="1A057A10"/>
    <w:multiLevelType w:val="hybridMultilevel"/>
    <w:tmpl w:val="CAC8E018"/>
    <w:lvl w:ilvl="0" w:tplc="86063BEC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1F1A664C"/>
    <w:multiLevelType w:val="hybridMultilevel"/>
    <w:tmpl w:val="F3C0A5C8"/>
    <w:lvl w:ilvl="0" w:tplc="80BA014E">
      <w:start w:val="1"/>
      <w:numFmt w:val="decimal"/>
      <w:lvlText w:val="%1)"/>
      <w:lvlJc w:val="left"/>
      <w:pPr>
        <w:ind w:left="502" w:hanging="360"/>
      </w:pPr>
      <w:rPr>
        <w:rFonts w:cs="Times New Roman"/>
        <w:b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2F2A176F"/>
    <w:multiLevelType w:val="hybridMultilevel"/>
    <w:tmpl w:val="E208DD10"/>
    <w:lvl w:ilvl="0" w:tplc="37844BD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38D744D9"/>
    <w:multiLevelType w:val="hybridMultilevel"/>
    <w:tmpl w:val="74102C7C"/>
    <w:lvl w:ilvl="0" w:tplc="8D20722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  <w:sz w:val="24"/>
        <w:szCs w:val="24"/>
      </w:rPr>
    </w:lvl>
    <w:lvl w:ilvl="1" w:tplc="041F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  <w:b/>
        <w:sz w:val="24"/>
        <w:szCs w:val="24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3C705513"/>
    <w:multiLevelType w:val="hybridMultilevel"/>
    <w:tmpl w:val="4DA64D84"/>
    <w:lvl w:ilvl="0" w:tplc="D8804B1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40000D79"/>
    <w:multiLevelType w:val="hybridMultilevel"/>
    <w:tmpl w:val="A35CA8C2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40BA5369"/>
    <w:multiLevelType w:val="hybridMultilevel"/>
    <w:tmpl w:val="3AF63C60"/>
    <w:lvl w:ilvl="0" w:tplc="B092440E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4337530C"/>
    <w:multiLevelType w:val="hybridMultilevel"/>
    <w:tmpl w:val="56881810"/>
    <w:lvl w:ilvl="0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>
    <w:nsid w:val="4376357B"/>
    <w:multiLevelType w:val="hybridMultilevel"/>
    <w:tmpl w:val="00D40E24"/>
    <w:lvl w:ilvl="0" w:tplc="FA006412">
      <w:start w:val="10"/>
      <w:numFmt w:val="decimal"/>
      <w:lvlText w:val="%1)"/>
      <w:lvlJc w:val="left"/>
      <w:pPr>
        <w:ind w:left="502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12">
    <w:nsid w:val="45725EE5"/>
    <w:multiLevelType w:val="hybridMultilevel"/>
    <w:tmpl w:val="99B2B73C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3">
    <w:nsid w:val="48C31A01"/>
    <w:multiLevelType w:val="hybridMultilevel"/>
    <w:tmpl w:val="7BA870B6"/>
    <w:lvl w:ilvl="0" w:tplc="B028607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48EA7365"/>
    <w:multiLevelType w:val="multilevel"/>
    <w:tmpl w:val="987EB4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</w:rPr>
    </w:lvl>
    <w:lvl w:ilvl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5">
    <w:nsid w:val="4C5513D0"/>
    <w:multiLevelType w:val="hybridMultilevel"/>
    <w:tmpl w:val="00D40E24"/>
    <w:lvl w:ilvl="0" w:tplc="FA006412">
      <w:start w:val="10"/>
      <w:numFmt w:val="decimal"/>
      <w:lvlText w:val="%1)"/>
      <w:lvlJc w:val="left"/>
      <w:pPr>
        <w:ind w:left="502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16">
    <w:nsid w:val="4CCD2182"/>
    <w:multiLevelType w:val="hybridMultilevel"/>
    <w:tmpl w:val="DCDA2C7A"/>
    <w:lvl w:ilvl="0" w:tplc="8C4244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omic Sans MS" w:hAnsi="Comic Sans MS" w:cs="Times New Roman" w:hint="default"/>
        <w:b/>
        <w:i w:val="0"/>
        <w:sz w:val="20"/>
        <w:szCs w:val="20"/>
      </w:rPr>
    </w:lvl>
    <w:lvl w:ilvl="1" w:tplc="041F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4E8D3AFD"/>
    <w:multiLevelType w:val="hybridMultilevel"/>
    <w:tmpl w:val="8E82B18E"/>
    <w:lvl w:ilvl="0" w:tplc="2A94E21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8">
    <w:nsid w:val="53B47A25"/>
    <w:multiLevelType w:val="hybridMultilevel"/>
    <w:tmpl w:val="790A0AA8"/>
    <w:lvl w:ilvl="0" w:tplc="941C90CE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6942508"/>
    <w:multiLevelType w:val="hybridMultilevel"/>
    <w:tmpl w:val="987EB4D6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66661499"/>
    <w:multiLevelType w:val="hybridMultilevel"/>
    <w:tmpl w:val="B0BCA42A"/>
    <w:lvl w:ilvl="0" w:tplc="6EB22280">
      <w:start w:val="10"/>
      <w:numFmt w:val="decimal"/>
      <w:lvlText w:val="%1)"/>
      <w:lvlJc w:val="left"/>
      <w:pPr>
        <w:tabs>
          <w:tab w:val="num" w:pos="765"/>
        </w:tabs>
        <w:ind w:left="765" w:hanging="405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68C35454"/>
    <w:multiLevelType w:val="hybridMultilevel"/>
    <w:tmpl w:val="8D2C3E04"/>
    <w:lvl w:ilvl="0" w:tplc="BE623638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6D6C0508"/>
    <w:multiLevelType w:val="hybridMultilevel"/>
    <w:tmpl w:val="635AD1E4"/>
    <w:lvl w:ilvl="0" w:tplc="6EB22280">
      <w:start w:val="10"/>
      <w:numFmt w:val="decimal"/>
      <w:lvlText w:val="%1)"/>
      <w:lvlJc w:val="left"/>
      <w:pPr>
        <w:tabs>
          <w:tab w:val="num" w:pos="765"/>
        </w:tabs>
        <w:ind w:left="765" w:hanging="405"/>
      </w:pPr>
      <w:rPr>
        <w:rFonts w:cs="Times New Roman" w:hint="default"/>
        <w:b/>
      </w:rPr>
    </w:lvl>
    <w:lvl w:ilvl="1" w:tplc="041F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>
    <w:nsid w:val="76877C52"/>
    <w:multiLevelType w:val="hybridMultilevel"/>
    <w:tmpl w:val="BE82333E"/>
    <w:lvl w:ilvl="0" w:tplc="4BC4131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4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8442DB0"/>
    <w:multiLevelType w:val="hybridMultilevel"/>
    <w:tmpl w:val="ABEC0C4C"/>
    <w:lvl w:ilvl="0" w:tplc="E5CE96EE">
      <w:start w:val="1"/>
      <w:numFmt w:val="decimal"/>
      <w:lvlText w:val="%1)"/>
      <w:lvlJc w:val="left"/>
      <w:pPr>
        <w:ind w:left="360" w:hanging="360"/>
      </w:pPr>
      <w:rPr>
        <w:rFonts w:cs="Times New Roman"/>
        <w:b/>
      </w:rPr>
    </w:lvl>
    <w:lvl w:ilvl="1" w:tplc="041F0019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5">
    <w:nsid w:val="79533FCC"/>
    <w:multiLevelType w:val="hybridMultilevel"/>
    <w:tmpl w:val="8458B03A"/>
    <w:lvl w:ilvl="0" w:tplc="041F000F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>
    <w:nsid w:val="7AD50618"/>
    <w:multiLevelType w:val="hybridMultilevel"/>
    <w:tmpl w:val="82521340"/>
    <w:lvl w:ilvl="0" w:tplc="3DA0AD16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cs="Times New Roman"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  <w:rPr>
        <w:rFonts w:cs="Times New Roman"/>
      </w:rPr>
    </w:lvl>
  </w:abstractNum>
  <w:num w:numId="1">
    <w:abstractNumId w:val="1"/>
  </w:num>
  <w:num w:numId="2">
    <w:abstractNumId w:val="9"/>
  </w:num>
  <w:num w:numId="3">
    <w:abstractNumId w:val="8"/>
  </w:num>
  <w:num w:numId="4">
    <w:abstractNumId w:val="3"/>
  </w:num>
  <w:num w:numId="5">
    <w:abstractNumId w:val="20"/>
  </w:num>
  <w:num w:numId="6">
    <w:abstractNumId w:val="0"/>
  </w:num>
  <w:num w:numId="7">
    <w:abstractNumId w:val="22"/>
  </w:num>
  <w:num w:numId="8">
    <w:abstractNumId w:val="19"/>
  </w:num>
  <w:num w:numId="9">
    <w:abstractNumId w:val="14"/>
  </w:num>
  <w:num w:numId="10">
    <w:abstractNumId w:val="12"/>
  </w:num>
  <w:num w:numId="11">
    <w:abstractNumId w:val="16"/>
  </w:num>
  <w:num w:numId="12">
    <w:abstractNumId w:val="26"/>
  </w:num>
  <w:num w:numId="13">
    <w:abstractNumId w:val="6"/>
  </w:num>
  <w:num w:numId="14">
    <w:abstractNumId w:val="10"/>
  </w:num>
  <w:num w:numId="15">
    <w:abstractNumId w:val="25"/>
  </w:num>
  <w:num w:numId="16">
    <w:abstractNumId w:val="18"/>
  </w:num>
  <w:num w:numId="17">
    <w:abstractNumId w:val="13"/>
  </w:num>
  <w:num w:numId="18">
    <w:abstractNumId w:val="24"/>
  </w:num>
  <w:num w:numId="19">
    <w:abstractNumId w:val="7"/>
  </w:num>
  <w:num w:numId="20">
    <w:abstractNumId w:val="4"/>
  </w:num>
  <w:num w:numId="21">
    <w:abstractNumId w:val="15"/>
  </w:num>
  <w:num w:numId="22">
    <w:abstractNumId w:val="11"/>
  </w:num>
  <w:num w:numId="23">
    <w:abstractNumId w:val="17"/>
  </w:num>
  <w:num w:numId="24">
    <w:abstractNumId w:val="5"/>
  </w:num>
  <w:num w:numId="25">
    <w:abstractNumId w:val="21"/>
  </w:num>
  <w:num w:numId="26">
    <w:abstractNumId w:val="23"/>
  </w:num>
  <w:num w:numId="2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embedSystemFonts/>
  <w:stylePaneFormatFilter w:val="3F01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9798F"/>
    <w:rsid w:val="00004D6F"/>
    <w:rsid w:val="00006410"/>
    <w:rsid w:val="0000735B"/>
    <w:rsid w:val="00016560"/>
    <w:rsid w:val="000165C2"/>
    <w:rsid w:val="00024F92"/>
    <w:rsid w:val="00025817"/>
    <w:rsid w:val="00033F1C"/>
    <w:rsid w:val="00037EE5"/>
    <w:rsid w:val="00040CC5"/>
    <w:rsid w:val="00042FA8"/>
    <w:rsid w:val="00046AD7"/>
    <w:rsid w:val="000475E2"/>
    <w:rsid w:val="00047833"/>
    <w:rsid w:val="000617DD"/>
    <w:rsid w:val="000708CC"/>
    <w:rsid w:val="00080D3A"/>
    <w:rsid w:val="00082AEA"/>
    <w:rsid w:val="000853D0"/>
    <w:rsid w:val="0009086E"/>
    <w:rsid w:val="0009445B"/>
    <w:rsid w:val="00097D9B"/>
    <w:rsid w:val="000A0427"/>
    <w:rsid w:val="000A2C3D"/>
    <w:rsid w:val="000A4D41"/>
    <w:rsid w:val="000B35ED"/>
    <w:rsid w:val="000B6001"/>
    <w:rsid w:val="000B72BB"/>
    <w:rsid w:val="000B7F5B"/>
    <w:rsid w:val="000C5C6A"/>
    <w:rsid w:val="000C6B71"/>
    <w:rsid w:val="000D2058"/>
    <w:rsid w:val="000D6189"/>
    <w:rsid w:val="000E34CB"/>
    <w:rsid w:val="000E4057"/>
    <w:rsid w:val="000E63C0"/>
    <w:rsid w:val="000E6ADF"/>
    <w:rsid w:val="000F1498"/>
    <w:rsid w:val="000F1E65"/>
    <w:rsid w:val="000F2381"/>
    <w:rsid w:val="000F3270"/>
    <w:rsid w:val="000F41D1"/>
    <w:rsid w:val="000F7C17"/>
    <w:rsid w:val="00100B73"/>
    <w:rsid w:val="0010277C"/>
    <w:rsid w:val="00114D23"/>
    <w:rsid w:val="00115B26"/>
    <w:rsid w:val="00122087"/>
    <w:rsid w:val="00123078"/>
    <w:rsid w:val="0012606F"/>
    <w:rsid w:val="0013223C"/>
    <w:rsid w:val="00134BAD"/>
    <w:rsid w:val="001375E5"/>
    <w:rsid w:val="001451CF"/>
    <w:rsid w:val="001464EA"/>
    <w:rsid w:val="001470C5"/>
    <w:rsid w:val="00152F9D"/>
    <w:rsid w:val="00153420"/>
    <w:rsid w:val="00154D8B"/>
    <w:rsid w:val="00165F99"/>
    <w:rsid w:val="00166334"/>
    <w:rsid w:val="00166C31"/>
    <w:rsid w:val="00167235"/>
    <w:rsid w:val="001677A8"/>
    <w:rsid w:val="0016794D"/>
    <w:rsid w:val="00170A68"/>
    <w:rsid w:val="00172422"/>
    <w:rsid w:val="00175810"/>
    <w:rsid w:val="00182157"/>
    <w:rsid w:val="001831EE"/>
    <w:rsid w:val="001940A6"/>
    <w:rsid w:val="001A1D39"/>
    <w:rsid w:val="001A3DC5"/>
    <w:rsid w:val="001A3DE2"/>
    <w:rsid w:val="001B0109"/>
    <w:rsid w:val="001B7BD9"/>
    <w:rsid w:val="001C0368"/>
    <w:rsid w:val="001C0F16"/>
    <w:rsid w:val="001C39AE"/>
    <w:rsid w:val="001C5107"/>
    <w:rsid w:val="001D03C5"/>
    <w:rsid w:val="001D0C6D"/>
    <w:rsid w:val="001D1BCD"/>
    <w:rsid w:val="001D1D09"/>
    <w:rsid w:val="001D3D3B"/>
    <w:rsid w:val="001D5CD6"/>
    <w:rsid w:val="001E47D2"/>
    <w:rsid w:val="001E50F2"/>
    <w:rsid w:val="001E7833"/>
    <w:rsid w:val="001E787B"/>
    <w:rsid w:val="001F1189"/>
    <w:rsid w:val="001F1899"/>
    <w:rsid w:val="001F36F4"/>
    <w:rsid w:val="00201A05"/>
    <w:rsid w:val="002043BA"/>
    <w:rsid w:val="00206D88"/>
    <w:rsid w:val="00211644"/>
    <w:rsid w:val="00212F1F"/>
    <w:rsid w:val="002170E3"/>
    <w:rsid w:val="00220796"/>
    <w:rsid w:val="0022109A"/>
    <w:rsid w:val="00221867"/>
    <w:rsid w:val="0022600A"/>
    <w:rsid w:val="0024045A"/>
    <w:rsid w:val="0024424B"/>
    <w:rsid w:val="00244FE1"/>
    <w:rsid w:val="00252E9B"/>
    <w:rsid w:val="002545F2"/>
    <w:rsid w:val="00254AE3"/>
    <w:rsid w:val="00255636"/>
    <w:rsid w:val="00262495"/>
    <w:rsid w:val="002756FD"/>
    <w:rsid w:val="002815FD"/>
    <w:rsid w:val="002833C9"/>
    <w:rsid w:val="00286E98"/>
    <w:rsid w:val="0028711C"/>
    <w:rsid w:val="00287969"/>
    <w:rsid w:val="00292498"/>
    <w:rsid w:val="002958A4"/>
    <w:rsid w:val="002A12C5"/>
    <w:rsid w:val="002A2E94"/>
    <w:rsid w:val="002B0758"/>
    <w:rsid w:val="002C017C"/>
    <w:rsid w:val="002C38E5"/>
    <w:rsid w:val="002C3C48"/>
    <w:rsid w:val="002C3DA6"/>
    <w:rsid w:val="002C4B00"/>
    <w:rsid w:val="002C7D2B"/>
    <w:rsid w:val="002D1808"/>
    <w:rsid w:val="002D5B93"/>
    <w:rsid w:val="002E41E5"/>
    <w:rsid w:val="002E766D"/>
    <w:rsid w:val="002F0E70"/>
    <w:rsid w:val="002F1321"/>
    <w:rsid w:val="002F1497"/>
    <w:rsid w:val="002F2A19"/>
    <w:rsid w:val="002F4BA8"/>
    <w:rsid w:val="003000C7"/>
    <w:rsid w:val="0030096C"/>
    <w:rsid w:val="00304BF5"/>
    <w:rsid w:val="00305413"/>
    <w:rsid w:val="00307AE0"/>
    <w:rsid w:val="00312362"/>
    <w:rsid w:val="00312C28"/>
    <w:rsid w:val="00314229"/>
    <w:rsid w:val="003247E0"/>
    <w:rsid w:val="00324BA5"/>
    <w:rsid w:val="00324CED"/>
    <w:rsid w:val="00326075"/>
    <w:rsid w:val="003272F1"/>
    <w:rsid w:val="003275F8"/>
    <w:rsid w:val="0032760A"/>
    <w:rsid w:val="00333961"/>
    <w:rsid w:val="00333D88"/>
    <w:rsid w:val="00333F5B"/>
    <w:rsid w:val="003340E1"/>
    <w:rsid w:val="00335DC8"/>
    <w:rsid w:val="00335EDD"/>
    <w:rsid w:val="00340A73"/>
    <w:rsid w:val="00341C14"/>
    <w:rsid w:val="00342222"/>
    <w:rsid w:val="00342CBD"/>
    <w:rsid w:val="00345F48"/>
    <w:rsid w:val="00346995"/>
    <w:rsid w:val="003549FC"/>
    <w:rsid w:val="00362435"/>
    <w:rsid w:val="0036534F"/>
    <w:rsid w:val="00366682"/>
    <w:rsid w:val="0036767A"/>
    <w:rsid w:val="003709CA"/>
    <w:rsid w:val="00372550"/>
    <w:rsid w:val="00381E8E"/>
    <w:rsid w:val="00383FF9"/>
    <w:rsid w:val="003853DF"/>
    <w:rsid w:val="00387F75"/>
    <w:rsid w:val="003900A6"/>
    <w:rsid w:val="00392E0B"/>
    <w:rsid w:val="003935B2"/>
    <w:rsid w:val="003A7B98"/>
    <w:rsid w:val="003B019B"/>
    <w:rsid w:val="003B0EE3"/>
    <w:rsid w:val="003B7C79"/>
    <w:rsid w:val="003C13B3"/>
    <w:rsid w:val="003C4F16"/>
    <w:rsid w:val="003C6EC7"/>
    <w:rsid w:val="003D1D16"/>
    <w:rsid w:val="003E1566"/>
    <w:rsid w:val="003E5110"/>
    <w:rsid w:val="003E549A"/>
    <w:rsid w:val="003E602A"/>
    <w:rsid w:val="003F30A4"/>
    <w:rsid w:val="003F3186"/>
    <w:rsid w:val="003F34E3"/>
    <w:rsid w:val="003F4A34"/>
    <w:rsid w:val="003F7E3B"/>
    <w:rsid w:val="004005CC"/>
    <w:rsid w:val="00401EF8"/>
    <w:rsid w:val="004044A1"/>
    <w:rsid w:val="00406B3A"/>
    <w:rsid w:val="00407AD7"/>
    <w:rsid w:val="004107ED"/>
    <w:rsid w:val="00410A7A"/>
    <w:rsid w:val="00410B66"/>
    <w:rsid w:val="004147E4"/>
    <w:rsid w:val="00414B4A"/>
    <w:rsid w:val="00414FC7"/>
    <w:rsid w:val="0041623C"/>
    <w:rsid w:val="004168FE"/>
    <w:rsid w:val="004209F5"/>
    <w:rsid w:val="004269D3"/>
    <w:rsid w:val="00433365"/>
    <w:rsid w:val="004341FA"/>
    <w:rsid w:val="004346FB"/>
    <w:rsid w:val="004443B6"/>
    <w:rsid w:val="0044670D"/>
    <w:rsid w:val="00447370"/>
    <w:rsid w:val="00447510"/>
    <w:rsid w:val="00455C80"/>
    <w:rsid w:val="00462C03"/>
    <w:rsid w:val="00464399"/>
    <w:rsid w:val="00466823"/>
    <w:rsid w:val="00474A18"/>
    <w:rsid w:val="004761FA"/>
    <w:rsid w:val="00477151"/>
    <w:rsid w:val="00477AB8"/>
    <w:rsid w:val="00481479"/>
    <w:rsid w:val="0048566F"/>
    <w:rsid w:val="00486664"/>
    <w:rsid w:val="0049099D"/>
    <w:rsid w:val="00492F22"/>
    <w:rsid w:val="00493166"/>
    <w:rsid w:val="00493C82"/>
    <w:rsid w:val="00494ABA"/>
    <w:rsid w:val="00496C43"/>
    <w:rsid w:val="00496DE9"/>
    <w:rsid w:val="0049707C"/>
    <w:rsid w:val="004B0917"/>
    <w:rsid w:val="004B1A05"/>
    <w:rsid w:val="004B1BE6"/>
    <w:rsid w:val="004B4939"/>
    <w:rsid w:val="004B60CE"/>
    <w:rsid w:val="004C25BE"/>
    <w:rsid w:val="004C4144"/>
    <w:rsid w:val="004D05BA"/>
    <w:rsid w:val="004D14CD"/>
    <w:rsid w:val="004D22AF"/>
    <w:rsid w:val="004E3040"/>
    <w:rsid w:val="004E5797"/>
    <w:rsid w:val="004E59C0"/>
    <w:rsid w:val="004E6DD9"/>
    <w:rsid w:val="004E7819"/>
    <w:rsid w:val="0050784A"/>
    <w:rsid w:val="00510658"/>
    <w:rsid w:val="005125FF"/>
    <w:rsid w:val="005141A6"/>
    <w:rsid w:val="005167CE"/>
    <w:rsid w:val="005230DD"/>
    <w:rsid w:val="00523A19"/>
    <w:rsid w:val="00525416"/>
    <w:rsid w:val="00526AC0"/>
    <w:rsid w:val="005312F8"/>
    <w:rsid w:val="00541DDE"/>
    <w:rsid w:val="0054371E"/>
    <w:rsid w:val="0054543A"/>
    <w:rsid w:val="0054557D"/>
    <w:rsid w:val="00550FE0"/>
    <w:rsid w:val="005516F0"/>
    <w:rsid w:val="005531AC"/>
    <w:rsid w:val="00560472"/>
    <w:rsid w:val="00562DE8"/>
    <w:rsid w:val="005630DE"/>
    <w:rsid w:val="00565439"/>
    <w:rsid w:val="005656EB"/>
    <w:rsid w:val="00567695"/>
    <w:rsid w:val="0057387E"/>
    <w:rsid w:val="005752F2"/>
    <w:rsid w:val="005809E9"/>
    <w:rsid w:val="00580C63"/>
    <w:rsid w:val="00581ECE"/>
    <w:rsid w:val="00582410"/>
    <w:rsid w:val="0058467D"/>
    <w:rsid w:val="00585D34"/>
    <w:rsid w:val="005867F6"/>
    <w:rsid w:val="005902E6"/>
    <w:rsid w:val="005902E8"/>
    <w:rsid w:val="00590E07"/>
    <w:rsid w:val="005A1772"/>
    <w:rsid w:val="005A3C52"/>
    <w:rsid w:val="005A44BE"/>
    <w:rsid w:val="005A4A1F"/>
    <w:rsid w:val="005A7B9C"/>
    <w:rsid w:val="005A7D38"/>
    <w:rsid w:val="005B07F2"/>
    <w:rsid w:val="005B5907"/>
    <w:rsid w:val="005B7920"/>
    <w:rsid w:val="005C46CE"/>
    <w:rsid w:val="005C48A7"/>
    <w:rsid w:val="005C5CD0"/>
    <w:rsid w:val="005C5E34"/>
    <w:rsid w:val="005D260D"/>
    <w:rsid w:val="005D2F1C"/>
    <w:rsid w:val="005D359D"/>
    <w:rsid w:val="005D45C6"/>
    <w:rsid w:val="005D5CCA"/>
    <w:rsid w:val="005D6A77"/>
    <w:rsid w:val="005E0411"/>
    <w:rsid w:val="005E0489"/>
    <w:rsid w:val="00602289"/>
    <w:rsid w:val="0060603C"/>
    <w:rsid w:val="0060708F"/>
    <w:rsid w:val="00610954"/>
    <w:rsid w:val="00612673"/>
    <w:rsid w:val="006166FB"/>
    <w:rsid w:val="006240FD"/>
    <w:rsid w:val="00631971"/>
    <w:rsid w:val="006410A1"/>
    <w:rsid w:val="00641C03"/>
    <w:rsid w:val="0064218E"/>
    <w:rsid w:val="00642252"/>
    <w:rsid w:val="00643FD1"/>
    <w:rsid w:val="0065196E"/>
    <w:rsid w:val="00652D11"/>
    <w:rsid w:val="006561E7"/>
    <w:rsid w:val="0066016F"/>
    <w:rsid w:val="00663451"/>
    <w:rsid w:val="00664E6A"/>
    <w:rsid w:val="00665DCF"/>
    <w:rsid w:val="00677FAC"/>
    <w:rsid w:val="006913CF"/>
    <w:rsid w:val="00691E9E"/>
    <w:rsid w:val="006922AA"/>
    <w:rsid w:val="00695461"/>
    <w:rsid w:val="00696C1C"/>
    <w:rsid w:val="006A0AC1"/>
    <w:rsid w:val="006A2131"/>
    <w:rsid w:val="006B0D22"/>
    <w:rsid w:val="006C2C9C"/>
    <w:rsid w:val="006C4812"/>
    <w:rsid w:val="006C4BDD"/>
    <w:rsid w:val="006D0002"/>
    <w:rsid w:val="006D0AA1"/>
    <w:rsid w:val="006D1878"/>
    <w:rsid w:val="006D4CD9"/>
    <w:rsid w:val="006D5C47"/>
    <w:rsid w:val="006E0EA3"/>
    <w:rsid w:val="006E3CC4"/>
    <w:rsid w:val="006E4D9C"/>
    <w:rsid w:val="006E5E62"/>
    <w:rsid w:val="006E729F"/>
    <w:rsid w:val="006F0B9C"/>
    <w:rsid w:val="0070785D"/>
    <w:rsid w:val="00713B68"/>
    <w:rsid w:val="007149FD"/>
    <w:rsid w:val="00715D1E"/>
    <w:rsid w:val="00720635"/>
    <w:rsid w:val="00720BC5"/>
    <w:rsid w:val="00721513"/>
    <w:rsid w:val="00726CEF"/>
    <w:rsid w:val="007306D1"/>
    <w:rsid w:val="007308DA"/>
    <w:rsid w:val="00731838"/>
    <w:rsid w:val="00732B61"/>
    <w:rsid w:val="007353E6"/>
    <w:rsid w:val="00735578"/>
    <w:rsid w:val="00737D64"/>
    <w:rsid w:val="00740A8A"/>
    <w:rsid w:val="00750640"/>
    <w:rsid w:val="00764CDC"/>
    <w:rsid w:val="0076637E"/>
    <w:rsid w:val="007671F2"/>
    <w:rsid w:val="00771A73"/>
    <w:rsid w:val="00774625"/>
    <w:rsid w:val="00775B89"/>
    <w:rsid w:val="007760B9"/>
    <w:rsid w:val="00780087"/>
    <w:rsid w:val="007819DA"/>
    <w:rsid w:val="007822A0"/>
    <w:rsid w:val="00783B10"/>
    <w:rsid w:val="00784FA2"/>
    <w:rsid w:val="0078770D"/>
    <w:rsid w:val="00790444"/>
    <w:rsid w:val="00792978"/>
    <w:rsid w:val="00794FA6"/>
    <w:rsid w:val="007A0FE5"/>
    <w:rsid w:val="007A4A64"/>
    <w:rsid w:val="007A6F73"/>
    <w:rsid w:val="007B0806"/>
    <w:rsid w:val="007B1EFA"/>
    <w:rsid w:val="007B47C8"/>
    <w:rsid w:val="007B5894"/>
    <w:rsid w:val="007C7CB4"/>
    <w:rsid w:val="007E1648"/>
    <w:rsid w:val="007E1A75"/>
    <w:rsid w:val="007E5B2D"/>
    <w:rsid w:val="007E6DB7"/>
    <w:rsid w:val="007F4F1E"/>
    <w:rsid w:val="007F6238"/>
    <w:rsid w:val="007F6B07"/>
    <w:rsid w:val="008003A6"/>
    <w:rsid w:val="00800BD3"/>
    <w:rsid w:val="0080104E"/>
    <w:rsid w:val="00801563"/>
    <w:rsid w:val="00803B50"/>
    <w:rsid w:val="0081052C"/>
    <w:rsid w:val="00816048"/>
    <w:rsid w:val="00816111"/>
    <w:rsid w:val="00820638"/>
    <w:rsid w:val="00821F3F"/>
    <w:rsid w:val="0082244F"/>
    <w:rsid w:val="0082342C"/>
    <w:rsid w:val="008237E2"/>
    <w:rsid w:val="00826E5F"/>
    <w:rsid w:val="00827F39"/>
    <w:rsid w:val="00830814"/>
    <w:rsid w:val="00831378"/>
    <w:rsid w:val="008409B3"/>
    <w:rsid w:val="00846199"/>
    <w:rsid w:val="00846475"/>
    <w:rsid w:val="00847B6D"/>
    <w:rsid w:val="008515AC"/>
    <w:rsid w:val="00853B62"/>
    <w:rsid w:val="00855241"/>
    <w:rsid w:val="0086307F"/>
    <w:rsid w:val="00863688"/>
    <w:rsid w:val="00864195"/>
    <w:rsid w:val="0087123A"/>
    <w:rsid w:val="00872092"/>
    <w:rsid w:val="00872D41"/>
    <w:rsid w:val="00873D1D"/>
    <w:rsid w:val="0087574D"/>
    <w:rsid w:val="0088001C"/>
    <w:rsid w:val="008805B9"/>
    <w:rsid w:val="00887016"/>
    <w:rsid w:val="00887F8F"/>
    <w:rsid w:val="00894F52"/>
    <w:rsid w:val="00895911"/>
    <w:rsid w:val="008A0E95"/>
    <w:rsid w:val="008A7C58"/>
    <w:rsid w:val="008B32EE"/>
    <w:rsid w:val="008B4C31"/>
    <w:rsid w:val="008B7731"/>
    <w:rsid w:val="008B7E88"/>
    <w:rsid w:val="008C1C95"/>
    <w:rsid w:val="008C3FD7"/>
    <w:rsid w:val="008C6A60"/>
    <w:rsid w:val="008C7786"/>
    <w:rsid w:val="008D0CF9"/>
    <w:rsid w:val="008D19D5"/>
    <w:rsid w:val="008D4307"/>
    <w:rsid w:val="008D6B54"/>
    <w:rsid w:val="008E3811"/>
    <w:rsid w:val="008F6CD7"/>
    <w:rsid w:val="008F7E44"/>
    <w:rsid w:val="009005B9"/>
    <w:rsid w:val="0090233A"/>
    <w:rsid w:val="00903D3F"/>
    <w:rsid w:val="00905B09"/>
    <w:rsid w:val="00905CA3"/>
    <w:rsid w:val="00906CF6"/>
    <w:rsid w:val="00907C31"/>
    <w:rsid w:val="00912FEF"/>
    <w:rsid w:val="00921F77"/>
    <w:rsid w:val="00923964"/>
    <w:rsid w:val="00930DB3"/>
    <w:rsid w:val="0093126D"/>
    <w:rsid w:val="009349B8"/>
    <w:rsid w:val="00943081"/>
    <w:rsid w:val="00944DFF"/>
    <w:rsid w:val="009476FF"/>
    <w:rsid w:val="00950753"/>
    <w:rsid w:val="00951C8E"/>
    <w:rsid w:val="00956134"/>
    <w:rsid w:val="0095686C"/>
    <w:rsid w:val="00972C5B"/>
    <w:rsid w:val="009828B4"/>
    <w:rsid w:val="00986297"/>
    <w:rsid w:val="009900D1"/>
    <w:rsid w:val="009962D5"/>
    <w:rsid w:val="009A54FA"/>
    <w:rsid w:val="009A7BE0"/>
    <w:rsid w:val="009B0E6F"/>
    <w:rsid w:val="009C6461"/>
    <w:rsid w:val="009D13EA"/>
    <w:rsid w:val="009D3936"/>
    <w:rsid w:val="009E0386"/>
    <w:rsid w:val="009E2BC3"/>
    <w:rsid w:val="009E3804"/>
    <w:rsid w:val="009E64EA"/>
    <w:rsid w:val="009E6D1E"/>
    <w:rsid w:val="009E6E1B"/>
    <w:rsid w:val="009F7866"/>
    <w:rsid w:val="00A00018"/>
    <w:rsid w:val="00A0157E"/>
    <w:rsid w:val="00A05E9F"/>
    <w:rsid w:val="00A113C0"/>
    <w:rsid w:val="00A13F03"/>
    <w:rsid w:val="00A17EC4"/>
    <w:rsid w:val="00A20A84"/>
    <w:rsid w:val="00A22BC5"/>
    <w:rsid w:val="00A2357F"/>
    <w:rsid w:val="00A313D7"/>
    <w:rsid w:val="00A32601"/>
    <w:rsid w:val="00A3372A"/>
    <w:rsid w:val="00A36873"/>
    <w:rsid w:val="00A36E71"/>
    <w:rsid w:val="00A501F9"/>
    <w:rsid w:val="00A5048A"/>
    <w:rsid w:val="00A50C3D"/>
    <w:rsid w:val="00A56BD2"/>
    <w:rsid w:val="00A62165"/>
    <w:rsid w:val="00A644DB"/>
    <w:rsid w:val="00A66481"/>
    <w:rsid w:val="00A71548"/>
    <w:rsid w:val="00A77F85"/>
    <w:rsid w:val="00A836EB"/>
    <w:rsid w:val="00A846B8"/>
    <w:rsid w:val="00A928B6"/>
    <w:rsid w:val="00A92A5E"/>
    <w:rsid w:val="00A93A95"/>
    <w:rsid w:val="00A948D7"/>
    <w:rsid w:val="00A94F78"/>
    <w:rsid w:val="00A95908"/>
    <w:rsid w:val="00A960BE"/>
    <w:rsid w:val="00AA19EB"/>
    <w:rsid w:val="00AA2E99"/>
    <w:rsid w:val="00AA2FFF"/>
    <w:rsid w:val="00AB0895"/>
    <w:rsid w:val="00AB1E39"/>
    <w:rsid w:val="00AB5CE3"/>
    <w:rsid w:val="00AB7EB1"/>
    <w:rsid w:val="00AC1CF2"/>
    <w:rsid w:val="00AC3EE6"/>
    <w:rsid w:val="00AD431A"/>
    <w:rsid w:val="00AD48E4"/>
    <w:rsid w:val="00AD7693"/>
    <w:rsid w:val="00AE057A"/>
    <w:rsid w:val="00AE171C"/>
    <w:rsid w:val="00AE2A11"/>
    <w:rsid w:val="00AF1EEF"/>
    <w:rsid w:val="00AF44DE"/>
    <w:rsid w:val="00AF461E"/>
    <w:rsid w:val="00AF5F5D"/>
    <w:rsid w:val="00B03C8E"/>
    <w:rsid w:val="00B04D93"/>
    <w:rsid w:val="00B05AB1"/>
    <w:rsid w:val="00B10DFB"/>
    <w:rsid w:val="00B20A38"/>
    <w:rsid w:val="00B23531"/>
    <w:rsid w:val="00B25114"/>
    <w:rsid w:val="00B251ED"/>
    <w:rsid w:val="00B339D8"/>
    <w:rsid w:val="00B35DBD"/>
    <w:rsid w:val="00B36F16"/>
    <w:rsid w:val="00B40356"/>
    <w:rsid w:val="00B41520"/>
    <w:rsid w:val="00B426C7"/>
    <w:rsid w:val="00B42D04"/>
    <w:rsid w:val="00B43EE6"/>
    <w:rsid w:val="00B44044"/>
    <w:rsid w:val="00B5079E"/>
    <w:rsid w:val="00B50EC7"/>
    <w:rsid w:val="00B5348A"/>
    <w:rsid w:val="00B62C42"/>
    <w:rsid w:val="00B6324C"/>
    <w:rsid w:val="00B702A9"/>
    <w:rsid w:val="00B73214"/>
    <w:rsid w:val="00B806D3"/>
    <w:rsid w:val="00B81484"/>
    <w:rsid w:val="00B82C08"/>
    <w:rsid w:val="00B836F2"/>
    <w:rsid w:val="00B855DC"/>
    <w:rsid w:val="00B93B79"/>
    <w:rsid w:val="00B93E79"/>
    <w:rsid w:val="00BA0114"/>
    <w:rsid w:val="00BA4FDC"/>
    <w:rsid w:val="00BB711A"/>
    <w:rsid w:val="00BC2B63"/>
    <w:rsid w:val="00BD021E"/>
    <w:rsid w:val="00BD206B"/>
    <w:rsid w:val="00BD481B"/>
    <w:rsid w:val="00BD5F73"/>
    <w:rsid w:val="00BE1071"/>
    <w:rsid w:val="00BE39AF"/>
    <w:rsid w:val="00BE5EBF"/>
    <w:rsid w:val="00BF375F"/>
    <w:rsid w:val="00BF5A49"/>
    <w:rsid w:val="00C01966"/>
    <w:rsid w:val="00C0436C"/>
    <w:rsid w:val="00C111F3"/>
    <w:rsid w:val="00C13EFF"/>
    <w:rsid w:val="00C2081F"/>
    <w:rsid w:val="00C2356F"/>
    <w:rsid w:val="00C31669"/>
    <w:rsid w:val="00C352A0"/>
    <w:rsid w:val="00C355F4"/>
    <w:rsid w:val="00C35A6D"/>
    <w:rsid w:val="00C560A9"/>
    <w:rsid w:val="00C62415"/>
    <w:rsid w:val="00C70CB2"/>
    <w:rsid w:val="00C70E37"/>
    <w:rsid w:val="00C72F9D"/>
    <w:rsid w:val="00C743CD"/>
    <w:rsid w:val="00C74EE8"/>
    <w:rsid w:val="00C7594C"/>
    <w:rsid w:val="00C762AE"/>
    <w:rsid w:val="00C77ACF"/>
    <w:rsid w:val="00C809C8"/>
    <w:rsid w:val="00C90227"/>
    <w:rsid w:val="00C91985"/>
    <w:rsid w:val="00C93390"/>
    <w:rsid w:val="00C9476E"/>
    <w:rsid w:val="00C97A2F"/>
    <w:rsid w:val="00C97BC3"/>
    <w:rsid w:val="00CB01FF"/>
    <w:rsid w:val="00CB5810"/>
    <w:rsid w:val="00CB76CE"/>
    <w:rsid w:val="00CB7F89"/>
    <w:rsid w:val="00CC1B44"/>
    <w:rsid w:val="00CC212C"/>
    <w:rsid w:val="00CC235E"/>
    <w:rsid w:val="00CC483C"/>
    <w:rsid w:val="00CC530A"/>
    <w:rsid w:val="00CC673B"/>
    <w:rsid w:val="00CC686A"/>
    <w:rsid w:val="00CD095B"/>
    <w:rsid w:val="00CE0D6E"/>
    <w:rsid w:val="00CE220A"/>
    <w:rsid w:val="00CE2CEE"/>
    <w:rsid w:val="00CE5148"/>
    <w:rsid w:val="00CF57D3"/>
    <w:rsid w:val="00D05CBA"/>
    <w:rsid w:val="00D06D20"/>
    <w:rsid w:val="00D07373"/>
    <w:rsid w:val="00D1350F"/>
    <w:rsid w:val="00D16B59"/>
    <w:rsid w:val="00D21846"/>
    <w:rsid w:val="00D22C50"/>
    <w:rsid w:val="00D25FB0"/>
    <w:rsid w:val="00D26A7A"/>
    <w:rsid w:val="00D444BC"/>
    <w:rsid w:val="00D45CF3"/>
    <w:rsid w:val="00D465BB"/>
    <w:rsid w:val="00D4748F"/>
    <w:rsid w:val="00D505C1"/>
    <w:rsid w:val="00D50FA6"/>
    <w:rsid w:val="00D529EA"/>
    <w:rsid w:val="00D56191"/>
    <w:rsid w:val="00D659C5"/>
    <w:rsid w:val="00D73E5A"/>
    <w:rsid w:val="00D807E8"/>
    <w:rsid w:val="00D82261"/>
    <w:rsid w:val="00D83CF8"/>
    <w:rsid w:val="00D87BA2"/>
    <w:rsid w:val="00D87D1A"/>
    <w:rsid w:val="00D9059A"/>
    <w:rsid w:val="00D9125A"/>
    <w:rsid w:val="00D932FB"/>
    <w:rsid w:val="00D93BDC"/>
    <w:rsid w:val="00DA0198"/>
    <w:rsid w:val="00DA189B"/>
    <w:rsid w:val="00DB4BB5"/>
    <w:rsid w:val="00DB57AA"/>
    <w:rsid w:val="00DB5CCB"/>
    <w:rsid w:val="00DB61D7"/>
    <w:rsid w:val="00DC68C0"/>
    <w:rsid w:val="00DC7780"/>
    <w:rsid w:val="00DD0F37"/>
    <w:rsid w:val="00DD2FB3"/>
    <w:rsid w:val="00DD4BAE"/>
    <w:rsid w:val="00DE0DB9"/>
    <w:rsid w:val="00DE13B2"/>
    <w:rsid w:val="00DE2211"/>
    <w:rsid w:val="00DF0751"/>
    <w:rsid w:val="00DF1F10"/>
    <w:rsid w:val="00DF4977"/>
    <w:rsid w:val="00DF5709"/>
    <w:rsid w:val="00DF5FC8"/>
    <w:rsid w:val="00DF73EB"/>
    <w:rsid w:val="00DF745B"/>
    <w:rsid w:val="00DF7A7F"/>
    <w:rsid w:val="00E042C9"/>
    <w:rsid w:val="00E06293"/>
    <w:rsid w:val="00E14C73"/>
    <w:rsid w:val="00E15647"/>
    <w:rsid w:val="00E21B60"/>
    <w:rsid w:val="00E33427"/>
    <w:rsid w:val="00E338D8"/>
    <w:rsid w:val="00E33C44"/>
    <w:rsid w:val="00E36131"/>
    <w:rsid w:val="00E36A8D"/>
    <w:rsid w:val="00E40572"/>
    <w:rsid w:val="00E42CC5"/>
    <w:rsid w:val="00E455C0"/>
    <w:rsid w:val="00E4579C"/>
    <w:rsid w:val="00E458DD"/>
    <w:rsid w:val="00E45F28"/>
    <w:rsid w:val="00E54DD2"/>
    <w:rsid w:val="00E55D0A"/>
    <w:rsid w:val="00E5729F"/>
    <w:rsid w:val="00E57852"/>
    <w:rsid w:val="00E67B13"/>
    <w:rsid w:val="00E708CD"/>
    <w:rsid w:val="00E72780"/>
    <w:rsid w:val="00E74D08"/>
    <w:rsid w:val="00E77B1F"/>
    <w:rsid w:val="00E81097"/>
    <w:rsid w:val="00E8384C"/>
    <w:rsid w:val="00E91312"/>
    <w:rsid w:val="00E92526"/>
    <w:rsid w:val="00E950A0"/>
    <w:rsid w:val="00EA0990"/>
    <w:rsid w:val="00EA1FDA"/>
    <w:rsid w:val="00EA2BFD"/>
    <w:rsid w:val="00EB18DB"/>
    <w:rsid w:val="00EB4220"/>
    <w:rsid w:val="00EB45B9"/>
    <w:rsid w:val="00EC13F6"/>
    <w:rsid w:val="00EC1D9E"/>
    <w:rsid w:val="00EC1E1B"/>
    <w:rsid w:val="00EC2D40"/>
    <w:rsid w:val="00ED0BCD"/>
    <w:rsid w:val="00ED3E89"/>
    <w:rsid w:val="00ED6425"/>
    <w:rsid w:val="00EE2FA9"/>
    <w:rsid w:val="00EE5E31"/>
    <w:rsid w:val="00EE5EB7"/>
    <w:rsid w:val="00EE6F5E"/>
    <w:rsid w:val="00EE6FA4"/>
    <w:rsid w:val="00EF0837"/>
    <w:rsid w:val="00EF13AD"/>
    <w:rsid w:val="00EF42A1"/>
    <w:rsid w:val="00EF4C93"/>
    <w:rsid w:val="00EF5724"/>
    <w:rsid w:val="00EF57DA"/>
    <w:rsid w:val="00EF5EF3"/>
    <w:rsid w:val="00F00D7B"/>
    <w:rsid w:val="00F04F9F"/>
    <w:rsid w:val="00F06317"/>
    <w:rsid w:val="00F07CAB"/>
    <w:rsid w:val="00F139E3"/>
    <w:rsid w:val="00F13EAD"/>
    <w:rsid w:val="00F152DD"/>
    <w:rsid w:val="00F21C72"/>
    <w:rsid w:val="00F2719C"/>
    <w:rsid w:val="00F32576"/>
    <w:rsid w:val="00F33F18"/>
    <w:rsid w:val="00F349C4"/>
    <w:rsid w:val="00F36CE0"/>
    <w:rsid w:val="00F52ED5"/>
    <w:rsid w:val="00F537F1"/>
    <w:rsid w:val="00F541D0"/>
    <w:rsid w:val="00F61264"/>
    <w:rsid w:val="00F62C55"/>
    <w:rsid w:val="00F6795C"/>
    <w:rsid w:val="00F77D78"/>
    <w:rsid w:val="00F8002B"/>
    <w:rsid w:val="00F8568F"/>
    <w:rsid w:val="00F952B6"/>
    <w:rsid w:val="00F9798F"/>
    <w:rsid w:val="00FA72B6"/>
    <w:rsid w:val="00FA7E5C"/>
    <w:rsid w:val="00FB02A7"/>
    <w:rsid w:val="00FB135D"/>
    <w:rsid w:val="00FB187A"/>
    <w:rsid w:val="00FB38AC"/>
    <w:rsid w:val="00FC1EAB"/>
    <w:rsid w:val="00FC3147"/>
    <w:rsid w:val="00FC5ABB"/>
    <w:rsid w:val="00FD5005"/>
    <w:rsid w:val="00FD5037"/>
    <w:rsid w:val="00FD63E5"/>
    <w:rsid w:val="00FD674A"/>
    <w:rsid w:val="00FD7281"/>
    <w:rsid w:val="00FD7F34"/>
    <w:rsid w:val="00FE07A8"/>
    <w:rsid w:val="00FE188C"/>
    <w:rsid w:val="00FE55DF"/>
    <w:rsid w:val="00FF78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10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798F"/>
    <w:rPr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9"/>
    <w:qFormat/>
    <w:rsid w:val="001E47D2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semiHidden/>
    <w:rsid w:val="008A67E4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basedOn w:val="TableNormal"/>
    <w:uiPriority w:val="99"/>
    <w:rsid w:val="00AD7693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8515AC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8A67E4"/>
    <w:rPr>
      <w:sz w:val="24"/>
      <w:szCs w:val="24"/>
    </w:rPr>
  </w:style>
  <w:style w:type="paragraph" w:styleId="ListParagraph">
    <w:name w:val="List Paragraph"/>
    <w:basedOn w:val="Normal"/>
    <w:uiPriority w:val="99"/>
    <w:qFormat/>
    <w:rsid w:val="008515AC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Caption">
    <w:name w:val="caption"/>
    <w:basedOn w:val="Normal"/>
    <w:next w:val="Normal"/>
    <w:uiPriority w:val="99"/>
    <w:qFormat/>
    <w:rsid w:val="0057387E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rsid w:val="00492F2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492F22"/>
    <w:rPr>
      <w:rFonts w:ascii="Tahoma" w:hAnsi="Tahoma" w:cs="Tahoma"/>
      <w:sz w:val="16"/>
      <w:szCs w:val="16"/>
    </w:rPr>
  </w:style>
  <w:style w:type="paragraph" w:styleId="NoSpacing">
    <w:name w:val="No Spacing"/>
    <w:uiPriority w:val="99"/>
    <w:qFormat/>
    <w:rsid w:val="00B836F2"/>
    <w:rPr>
      <w:rFonts w:ascii="Calibri" w:hAnsi="Calibri"/>
      <w:lang w:eastAsia="en-US"/>
    </w:rPr>
  </w:style>
  <w:style w:type="character" w:styleId="Hyperlink">
    <w:name w:val="Hyperlink"/>
    <w:basedOn w:val="DefaultParagraphFont"/>
    <w:uiPriority w:val="99"/>
    <w:rsid w:val="00B10DFB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11.bin"/><Relationship Id="rId117" Type="http://schemas.openxmlformats.org/officeDocument/2006/relationships/fontTable" Target="fontTable.xml"/><Relationship Id="rId21" Type="http://schemas.openxmlformats.org/officeDocument/2006/relationships/image" Target="media/image11.wmf"/><Relationship Id="rId42" Type="http://schemas.openxmlformats.org/officeDocument/2006/relationships/image" Target="media/image22.wmf"/><Relationship Id="rId47" Type="http://schemas.openxmlformats.org/officeDocument/2006/relationships/oleObject" Target="embeddings/oleObject21.bin"/><Relationship Id="rId63" Type="http://schemas.openxmlformats.org/officeDocument/2006/relationships/oleObject" Target="embeddings/oleObject29.bin"/><Relationship Id="rId68" Type="http://schemas.openxmlformats.org/officeDocument/2006/relationships/image" Target="media/image35.wmf"/><Relationship Id="rId84" Type="http://schemas.openxmlformats.org/officeDocument/2006/relationships/image" Target="media/image46.wmf"/><Relationship Id="rId89" Type="http://schemas.openxmlformats.org/officeDocument/2006/relationships/oleObject" Target="embeddings/oleObject39.bin"/><Relationship Id="rId112" Type="http://schemas.openxmlformats.org/officeDocument/2006/relationships/oleObject" Target="embeddings/oleObject51.bin"/><Relationship Id="rId16" Type="http://schemas.openxmlformats.org/officeDocument/2006/relationships/oleObject" Target="embeddings/oleObject6.bin"/><Relationship Id="rId107" Type="http://schemas.openxmlformats.org/officeDocument/2006/relationships/image" Target="media/image57.wmf"/><Relationship Id="rId11" Type="http://schemas.openxmlformats.org/officeDocument/2006/relationships/image" Target="media/image6.wmf"/><Relationship Id="rId24" Type="http://schemas.openxmlformats.org/officeDocument/2006/relationships/oleObject" Target="embeddings/oleObject10.bin"/><Relationship Id="rId32" Type="http://schemas.openxmlformats.org/officeDocument/2006/relationships/oleObject" Target="embeddings/oleObject14.bin"/><Relationship Id="rId37" Type="http://schemas.openxmlformats.org/officeDocument/2006/relationships/image" Target="media/image19.wmf"/><Relationship Id="rId40" Type="http://schemas.openxmlformats.org/officeDocument/2006/relationships/image" Target="media/image21.wmf"/><Relationship Id="rId45" Type="http://schemas.openxmlformats.org/officeDocument/2006/relationships/oleObject" Target="embeddings/oleObject20.bin"/><Relationship Id="rId53" Type="http://schemas.openxmlformats.org/officeDocument/2006/relationships/oleObject" Target="embeddings/oleObject24.bin"/><Relationship Id="rId58" Type="http://schemas.openxmlformats.org/officeDocument/2006/relationships/image" Target="media/image30.png"/><Relationship Id="rId66" Type="http://schemas.openxmlformats.org/officeDocument/2006/relationships/image" Target="media/image34.wmf"/><Relationship Id="rId74" Type="http://schemas.openxmlformats.org/officeDocument/2006/relationships/image" Target="media/image38.wmf"/><Relationship Id="rId79" Type="http://schemas.openxmlformats.org/officeDocument/2006/relationships/image" Target="media/image41.png"/><Relationship Id="rId87" Type="http://schemas.openxmlformats.org/officeDocument/2006/relationships/oleObject" Target="embeddings/oleObject38.bin"/><Relationship Id="rId102" Type="http://schemas.openxmlformats.org/officeDocument/2006/relationships/image" Target="media/image55.wmf"/><Relationship Id="rId110" Type="http://schemas.openxmlformats.org/officeDocument/2006/relationships/oleObject" Target="embeddings/oleObject50.bin"/><Relationship Id="rId115" Type="http://schemas.openxmlformats.org/officeDocument/2006/relationships/image" Target="media/image61.png"/><Relationship Id="rId5" Type="http://schemas.openxmlformats.org/officeDocument/2006/relationships/image" Target="media/image3.wmf"/><Relationship Id="rId61" Type="http://schemas.openxmlformats.org/officeDocument/2006/relationships/image" Target="media/image32.png"/><Relationship Id="rId82" Type="http://schemas.openxmlformats.org/officeDocument/2006/relationships/image" Target="media/image44.png"/><Relationship Id="rId90" Type="http://schemas.openxmlformats.org/officeDocument/2006/relationships/image" Target="media/image49.wmf"/><Relationship Id="rId95" Type="http://schemas.openxmlformats.org/officeDocument/2006/relationships/oleObject" Target="embeddings/oleObject42.bin"/><Relationship Id="rId19" Type="http://schemas.openxmlformats.org/officeDocument/2006/relationships/image" Target="media/image10.wmf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9.bin"/><Relationship Id="rId27" Type="http://schemas.openxmlformats.org/officeDocument/2006/relationships/image" Target="media/image14.wmf"/><Relationship Id="rId30" Type="http://schemas.openxmlformats.org/officeDocument/2006/relationships/oleObject" Target="embeddings/oleObject13.bin"/><Relationship Id="rId35" Type="http://schemas.openxmlformats.org/officeDocument/2006/relationships/image" Target="media/image18.wmf"/><Relationship Id="rId43" Type="http://schemas.openxmlformats.org/officeDocument/2006/relationships/oleObject" Target="embeddings/oleObject19.bin"/><Relationship Id="rId48" Type="http://schemas.openxmlformats.org/officeDocument/2006/relationships/image" Target="media/image25.png"/><Relationship Id="rId56" Type="http://schemas.openxmlformats.org/officeDocument/2006/relationships/image" Target="media/image29.png"/><Relationship Id="rId64" Type="http://schemas.openxmlformats.org/officeDocument/2006/relationships/image" Target="media/image33.wmf"/><Relationship Id="rId69" Type="http://schemas.openxmlformats.org/officeDocument/2006/relationships/oleObject" Target="embeddings/oleObject32.bin"/><Relationship Id="rId77" Type="http://schemas.openxmlformats.org/officeDocument/2006/relationships/oleObject" Target="embeddings/oleObject36.bin"/><Relationship Id="rId100" Type="http://schemas.openxmlformats.org/officeDocument/2006/relationships/image" Target="media/image54.wmf"/><Relationship Id="rId105" Type="http://schemas.openxmlformats.org/officeDocument/2006/relationships/image" Target="media/image56.wmf"/><Relationship Id="rId113" Type="http://schemas.openxmlformats.org/officeDocument/2006/relationships/image" Target="media/image60.wmf"/><Relationship Id="rId118" Type="http://schemas.openxmlformats.org/officeDocument/2006/relationships/theme" Target="theme/theme1.xml"/><Relationship Id="rId8" Type="http://schemas.openxmlformats.org/officeDocument/2006/relationships/oleObject" Target="embeddings/oleObject2.bin"/><Relationship Id="rId51" Type="http://schemas.openxmlformats.org/officeDocument/2006/relationships/oleObject" Target="embeddings/oleObject23.bin"/><Relationship Id="rId72" Type="http://schemas.openxmlformats.org/officeDocument/2006/relationships/image" Target="media/image37.wmf"/><Relationship Id="rId80" Type="http://schemas.openxmlformats.org/officeDocument/2006/relationships/image" Target="media/image42.png"/><Relationship Id="rId85" Type="http://schemas.openxmlformats.org/officeDocument/2006/relationships/oleObject" Target="embeddings/oleObject37.bin"/><Relationship Id="rId93" Type="http://schemas.openxmlformats.org/officeDocument/2006/relationships/oleObject" Target="embeddings/oleObject41.bin"/><Relationship Id="rId98" Type="http://schemas.openxmlformats.org/officeDocument/2006/relationships/image" Target="media/image53.wmf"/><Relationship Id="rId3" Type="http://schemas.openxmlformats.org/officeDocument/2006/relationships/settings" Target="settings.xml"/><Relationship Id="rId12" Type="http://schemas.openxmlformats.org/officeDocument/2006/relationships/oleObject" Target="embeddings/oleObject4.bin"/><Relationship Id="rId17" Type="http://schemas.openxmlformats.org/officeDocument/2006/relationships/image" Target="media/image9.wmf"/><Relationship Id="rId25" Type="http://schemas.openxmlformats.org/officeDocument/2006/relationships/image" Target="media/image13.wmf"/><Relationship Id="rId33" Type="http://schemas.openxmlformats.org/officeDocument/2006/relationships/image" Target="media/image17.wmf"/><Relationship Id="rId38" Type="http://schemas.openxmlformats.org/officeDocument/2006/relationships/oleObject" Target="embeddings/oleObject17.bin"/><Relationship Id="rId46" Type="http://schemas.openxmlformats.org/officeDocument/2006/relationships/image" Target="media/image24.wmf"/><Relationship Id="rId59" Type="http://schemas.openxmlformats.org/officeDocument/2006/relationships/oleObject" Target="embeddings/oleObject27.bin"/><Relationship Id="rId67" Type="http://schemas.openxmlformats.org/officeDocument/2006/relationships/oleObject" Target="embeddings/oleObject31.bin"/><Relationship Id="rId103" Type="http://schemas.openxmlformats.org/officeDocument/2006/relationships/oleObject" Target="embeddings/oleObject46.bin"/><Relationship Id="rId108" Type="http://schemas.openxmlformats.org/officeDocument/2006/relationships/oleObject" Target="embeddings/oleObject49.bin"/><Relationship Id="rId116" Type="http://schemas.openxmlformats.org/officeDocument/2006/relationships/hyperlink" Target="http://www.sorubak.com" TargetMode="External"/><Relationship Id="rId20" Type="http://schemas.openxmlformats.org/officeDocument/2006/relationships/oleObject" Target="embeddings/oleObject8.bin"/><Relationship Id="rId41" Type="http://schemas.openxmlformats.org/officeDocument/2006/relationships/oleObject" Target="embeddings/oleObject18.bin"/><Relationship Id="rId54" Type="http://schemas.openxmlformats.org/officeDocument/2006/relationships/image" Target="media/image28.wmf"/><Relationship Id="rId62" Type="http://schemas.openxmlformats.org/officeDocument/2006/relationships/oleObject" Target="embeddings/oleObject28.bin"/><Relationship Id="rId70" Type="http://schemas.openxmlformats.org/officeDocument/2006/relationships/image" Target="media/image36.wmf"/><Relationship Id="rId75" Type="http://schemas.openxmlformats.org/officeDocument/2006/relationships/oleObject" Target="embeddings/oleObject35.bin"/><Relationship Id="rId83" Type="http://schemas.openxmlformats.org/officeDocument/2006/relationships/image" Target="media/image45.png"/><Relationship Id="rId88" Type="http://schemas.openxmlformats.org/officeDocument/2006/relationships/image" Target="media/image48.wmf"/><Relationship Id="rId91" Type="http://schemas.openxmlformats.org/officeDocument/2006/relationships/oleObject" Target="embeddings/oleObject40.bin"/><Relationship Id="rId96" Type="http://schemas.openxmlformats.org/officeDocument/2006/relationships/image" Target="media/image52.wmf"/><Relationship Id="rId111" Type="http://schemas.openxmlformats.org/officeDocument/2006/relationships/image" Target="media/image59.wmf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5" Type="http://schemas.openxmlformats.org/officeDocument/2006/relationships/image" Target="media/image8.wmf"/><Relationship Id="rId23" Type="http://schemas.openxmlformats.org/officeDocument/2006/relationships/image" Target="media/image12.wmf"/><Relationship Id="rId28" Type="http://schemas.openxmlformats.org/officeDocument/2006/relationships/oleObject" Target="embeddings/oleObject12.bin"/><Relationship Id="rId36" Type="http://schemas.openxmlformats.org/officeDocument/2006/relationships/oleObject" Target="embeddings/oleObject16.bin"/><Relationship Id="rId49" Type="http://schemas.openxmlformats.org/officeDocument/2006/relationships/oleObject" Target="embeddings/oleObject22.bin"/><Relationship Id="rId57" Type="http://schemas.openxmlformats.org/officeDocument/2006/relationships/oleObject" Target="embeddings/oleObject26.bin"/><Relationship Id="rId106" Type="http://schemas.openxmlformats.org/officeDocument/2006/relationships/oleObject" Target="embeddings/oleObject48.bin"/><Relationship Id="rId114" Type="http://schemas.openxmlformats.org/officeDocument/2006/relationships/oleObject" Target="embeddings/oleObject52.bin"/><Relationship Id="rId10" Type="http://schemas.openxmlformats.org/officeDocument/2006/relationships/oleObject" Target="embeddings/oleObject3.bin"/><Relationship Id="rId31" Type="http://schemas.openxmlformats.org/officeDocument/2006/relationships/image" Target="media/image16.wmf"/><Relationship Id="rId44" Type="http://schemas.openxmlformats.org/officeDocument/2006/relationships/image" Target="media/image23.wmf"/><Relationship Id="rId52" Type="http://schemas.openxmlformats.org/officeDocument/2006/relationships/image" Target="media/image27.wmf"/><Relationship Id="rId60" Type="http://schemas.openxmlformats.org/officeDocument/2006/relationships/image" Target="media/image31.png"/><Relationship Id="rId65" Type="http://schemas.openxmlformats.org/officeDocument/2006/relationships/oleObject" Target="embeddings/oleObject30.bin"/><Relationship Id="rId73" Type="http://schemas.openxmlformats.org/officeDocument/2006/relationships/oleObject" Target="embeddings/oleObject34.bin"/><Relationship Id="rId78" Type="http://schemas.openxmlformats.org/officeDocument/2006/relationships/image" Target="media/image40.png"/><Relationship Id="rId81" Type="http://schemas.openxmlformats.org/officeDocument/2006/relationships/image" Target="media/image43.png"/><Relationship Id="rId86" Type="http://schemas.openxmlformats.org/officeDocument/2006/relationships/image" Target="media/image47.wmf"/><Relationship Id="rId94" Type="http://schemas.openxmlformats.org/officeDocument/2006/relationships/image" Target="media/image51.wmf"/><Relationship Id="rId99" Type="http://schemas.openxmlformats.org/officeDocument/2006/relationships/oleObject" Target="embeddings/oleObject44.bin"/><Relationship Id="rId101" Type="http://schemas.openxmlformats.org/officeDocument/2006/relationships/oleObject" Target="embeddings/oleObject45.bin"/><Relationship Id="rId4" Type="http://schemas.openxmlformats.org/officeDocument/2006/relationships/webSettings" Target="webSettings.xml"/><Relationship Id="rId9" Type="http://schemas.openxmlformats.org/officeDocument/2006/relationships/image" Target="media/image5.wmf"/><Relationship Id="rId13" Type="http://schemas.openxmlformats.org/officeDocument/2006/relationships/image" Target="media/image7.wmf"/><Relationship Id="rId18" Type="http://schemas.openxmlformats.org/officeDocument/2006/relationships/oleObject" Target="embeddings/oleObject7.bin"/><Relationship Id="rId39" Type="http://schemas.openxmlformats.org/officeDocument/2006/relationships/image" Target="media/image20.png"/><Relationship Id="rId109" Type="http://schemas.openxmlformats.org/officeDocument/2006/relationships/image" Target="media/image58.wmf"/><Relationship Id="rId34" Type="http://schemas.openxmlformats.org/officeDocument/2006/relationships/oleObject" Target="embeddings/oleObject15.bin"/><Relationship Id="rId50" Type="http://schemas.openxmlformats.org/officeDocument/2006/relationships/image" Target="media/image26.wmf"/><Relationship Id="rId55" Type="http://schemas.openxmlformats.org/officeDocument/2006/relationships/oleObject" Target="embeddings/oleObject25.bin"/><Relationship Id="rId76" Type="http://schemas.openxmlformats.org/officeDocument/2006/relationships/image" Target="media/image39.wmf"/><Relationship Id="rId97" Type="http://schemas.openxmlformats.org/officeDocument/2006/relationships/oleObject" Target="embeddings/oleObject43.bin"/><Relationship Id="rId104" Type="http://schemas.openxmlformats.org/officeDocument/2006/relationships/oleObject" Target="embeddings/oleObject47.bin"/><Relationship Id="rId7" Type="http://schemas.openxmlformats.org/officeDocument/2006/relationships/image" Target="media/image4.wmf"/><Relationship Id="rId71" Type="http://schemas.openxmlformats.org/officeDocument/2006/relationships/oleObject" Target="embeddings/oleObject33.bin"/><Relationship Id="rId92" Type="http://schemas.openxmlformats.org/officeDocument/2006/relationships/image" Target="media/image50.wmf"/><Relationship Id="rId2" Type="http://schemas.openxmlformats.org/officeDocument/2006/relationships/styles" Target="styles.xml"/><Relationship Id="rId29" Type="http://schemas.openxmlformats.org/officeDocument/2006/relationships/image" Target="media/image15.wmf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155</TotalTime>
  <Pages>2</Pages>
  <Words>760</Words>
  <Characters>4333</Characters>
  <Application>Microsoft Office Outlook</Application>
  <DocSecurity>0</DocSecurity>
  <Lines>0</Lines>
  <Paragraphs>0</Paragraphs>
  <ScaleCrop>false</ScaleCrop>
  <Company>Dersimiz.Com “Kaliteli ve Seçkin Eğitime Kaynak”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Dersimiz.Com “Kaliteli ve Seçkin Eğitime Kaynak”</dc:title>
  <dc:subject>Dersimiz.Com “Kaliteli ve Seçkin Eğitime Kaynak”</dc:subject>
  <dc:creator>Dersimiz.Com “Kaliteli ve Seçkin Eğitime Kaynak”</dc:creator>
  <cp:keywords/>
  <dc:description/>
  <cp:lastModifiedBy>EDANUR HANIM</cp:lastModifiedBy>
  <cp:revision>66</cp:revision>
  <cp:lastPrinted>2011-11-27T19:07:00Z</cp:lastPrinted>
  <dcterms:created xsi:type="dcterms:W3CDTF">2011-11-27T13:27:00Z</dcterms:created>
  <dcterms:modified xsi:type="dcterms:W3CDTF">2011-11-29T11:01:00Z</dcterms:modified>
  <cp:category>Dersimiz.Com “Kaliteli ve Seçkin Eğitime Kaynak”</cp:category>
</cp:coreProperties>
</file>