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8B" w:rsidRDefault="003C7C8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24.9pt;margin-top:-24.8pt;width:569.45pt;height:124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" adj="3486">
            <v:textbox>
              <w:txbxContent>
                <w:p w:rsidR="003C7C8B" w:rsidRDefault="003C7C8B" w:rsidP="00D4134D">
                  <w:pPr>
                    <w:ind w:right="504" w:hanging="426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3C7C8B" w:rsidRDefault="003C7C8B" w:rsidP="00D4134D">
                  <w:pPr>
                    <w:ind w:right="504" w:hanging="426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2011-2012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</w:rPr>
                    <w:t xml:space="preserve"> EĞİTİM-ÖĞRETİM YILI 60.YIL İLKÖĞRETİM OKULU MATEMATİK DERSİ</w:t>
                  </w: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8.SINIFLAR 1. DÖNEM 1.YAZILI SORULARI</w:t>
                  </w: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3C7C8B" w:rsidRDefault="003C7C8B" w:rsidP="00D4134D">
                  <w:pPr>
                    <w:ind w:right="504" w:hanging="426"/>
                    <w:rPr>
                      <w:b/>
                    </w:rPr>
                  </w:pPr>
                </w:p>
              </w:txbxContent>
            </v:textbox>
          </v:shape>
        </w:pict>
      </w:r>
    </w:p>
    <w:p w:rsidR="003C7C8B" w:rsidRPr="00270833" w:rsidRDefault="003C7C8B" w:rsidP="00270833"/>
    <w:p w:rsidR="003C7C8B" w:rsidRPr="00270833" w:rsidRDefault="003C7C8B" w:rsidP="00270833"/>
    <w:p w:rsidR="003C7C8B" w:rsidRDefault="003C7C8B" w:rsidP="00270833"/>
    <w:p w:rsidR="003C7C8B" w:rsidRPr="00D4134D" w:rsidRDefault="003C7C8B" w:rsidP="00270833">
      <w:pPr>
        <w:rPr>
          <w:rFonts w:ascii="Comic Sans MS" w:hAnsi="Comic Sans MS"/>
          <w:b/>
        </w:rPr>
      </w:pPr>
      <w:r w:rsidRPr="00D4134D">
        <w:rPr>
          <w:rFonts w:ascii="Comic Sans MS" w:hAnsi="Comic Sans MS"/>
          <w:b/>
        </w:rPr>
        <w:t>AD</w:t>
      </w:r>
      <w:r>
        <w:rPr>
          <w:rFonts w:ascii="Comic Sans MS" w:hAnsi="Comic Sans MS"/>
          <w:b/>
        </w:rPr>
        <w:t>I</w:t>
      </w:r>
      <w:r w:rsidRPr="00D4134D">
        <w:rPr>
          <w:rFonts w:ascii="Comic Sans MS" w:hAnsi="Comic Sans MS"/>
          <w:b/>
        </w:rPr>
        <w:t>-SOYAD</w:t>
      </w:r>
      <w:r>
        <w:rPr>
          <w:rFonts w:ascii="Comic Sans MS" w:hAnsi="Comic Sans MS"/>
          <w:b/>
        </w:rPr>
        <w:t>I</w:t>
      </w:r>
      <w:r w:rsidRPr="00D4134D">
        <w:rPr>
          <w:rFonts w:ascii="Comic Sans MS" w:hAnsi="Comic Sans MS"/>
          <w:b/>
        </w:rPr>
        <w:t>:</w:t>
      </w:r>
    </w:p>
    <w:p w:rsidR="003C7C8B" w:rsidRDefault="003C7C8B" w:rsidP="00270833">
      <w:pPr>
        <w:rPr>
          <w:rFonts w:ascii="Comic Sans MS" w:hAnsi="Comic Sans MS"/>
          <w:b/>
        </w:rPr>
      </w:pPr>
      <w:r w:rsidRPr="00D4134D">
        <w:rPr>
          <w:rFonts w:ascii="Comic Sans MS" w:hAnsi="Comic Sans MS"/>
          <w:b/>
        </w:rPr>
        <w:t>SINIF- NUMARA:</w:t>
      </w:r>
    </w:p>
    <w:p w:rsidR="003C7C8B" w:rsidRDefault="003C7C8B" w:rsidP="00270833">
      <w:pPr>
        <w:rPr>
          <w:rFonts w:ascii="Comic Sans MS" w:hAnsi="Comic Sans MS"/>
          <w:b/>
          <w:u w:val="double"/>
        </w:rPr>
      </w:pPr>
      <w:r>
        <w:rPr>
          <w:rFonts w:ascii="Comic Sans MS" w:hAnsi="Comic Sans MS"/>
          <w:b/>
        </w:rPr>
        <w:t xml:space="preserve">                                        </w:t>
      </w:r>
      <w:r w:rsidRPr="00270833">
        <w:rPr>
          <w:rFonts w:ascii="Comic Sans MS" w:hAnsi="Comic Sans MS"/>
          <w:b/>
          <w:u w:val="double"/>
        </w:rPr>
        <w:t>A GRUBU</w:t>
      </w:r>
    </w:p>
    <w:p w:rsidR="003C7C8B" w:rsidRDefault="003C7C8B" w:rsidP="00270833">
      <w:pPr>
        <w:rPr>
          <w:rFonts w:ascii="Comic Sans MS" w:hAnsi="Comic Sans MS"/>
          <w:b/>
          <w:u w:val="double"/>
        </w:rPr>
      </w:pPr>
    </w:p>
    <w:p w:rsidR="003C7C8B" w:rsidRPr="00270833" w:rsidRDefault="003C7C8B" w:rsidP="0027083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noProof/>
        </w:rPr>
        <w:pict>
          <v:rect id="Dikdörtgen 2" o:spid="_x0000_s1027" style="position:absolute;left:0;text-align:left;margin-left:-14.25pt;margin-top:35.3pt;width:183.75pt;height:92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" filled="f"/>
        </w:pict>
      </w:r>
      <w:r w:rsidRPr="00270833">
        <w:rPr>
          <w:rFonts w:ascii="Comic Sans MS" w:hAnsi="Comic Sans MS"/>
        </w:rPr>
        <w:t>Aşağıdaki sayıları uygun balonlara yazınız.</w:t>
      </w:r>
    </w:p>
    <w:p w:rsidR="003C7C8B" w:rsidRPr="00270833" w:rsidRDefault="003C7C8B" w:rsidP="00270833">
      <w:pPr>
        <w:rPr>
          <w:rFonts w:ascii="Comic Sans MS" w:hAnsi="Comic Sans MS"/>
        </w:rPr>
      </w:pPr>
      <w:r w:rsidRPr="00270833">
        <w:rPr>
          <w:rFonts w:ascii="Comic Sans MS" w:hAnsi="Comic Sans MS"/>
        </w:rPr>
        <w:t>2,35                 0,44</w:t>
      </w:r>
    </w:p>
    <w:p w:rsidR="003C7C8B" w:rsidRPr="00270833" w:rsidRDefault="003C7C8B" w:rsidP="00270833">
      <w:pPr>
        <w:rPr>
          <w:rFonts w:ascii="Comic Sans MS" w:hAnsi="Comic Sans MS"/>
        </w:rPr>
      </w:pPr>
      <w:r w:rsidRPr="00270833">
        <w:rPr>
          <w:rFonts w:ascii="Comic Sans MS" w:hAnsi="Comic Sans MS"/>
        </w:rPr>
        <w:t>1,454545…..     7,898747…….</w:t>
      </w:r>
    </w:p>
    <w:p w:rsidR="003C7C8B" w:rsidRPr="00270833" w:rsidRDefault="003C7C8B" w:rsidP="00270833">
      <w:pPr>
        <w:rPr>
          <w:rFonts w:ascii="Comic Sans MS" w:hAnsi="Comic Sans MS"/>
        </w:rPr>
      </w:pPr>
      <w:r w:rsidRPr="00270833">
        <w:rPr>
          <w:rFonts w:ascii="Comic Sans MS" w:hAnsi="Comic Sans MS"/>
        </w:rPr>
        <w:t xml:space="preserve">13,25367….       π  </w:t>
      </w:r>
    </w:p>
    <w:p w:rsidR="003C7C8B" w:rsidRPr="00270833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8" type="#_x0000_t106" style="position:absolute;margin-left:108pt;margin-top:22.3pt;width:125.25pt;height:10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" adj="1354,20700">
            <v:textbox>
              <w:txbxContent>
                <w:p w:rsidR="003C7C8B" w:rsidRDefault="003C7C8B"/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6" o:spid="_x0000_s1029" type="#_x0000_t106" style="position:absolute;margin-left:-24.75pt;margin-top:26.7pt;width:125.25pt;height:10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" adj="1354,20700">
            <v:textbox>
              <w:txbxContent>
                <w:p w:rsidR="003C7C8B" w:rsidRDefault="003C7C8B">
                  <w:hyperlink r:id="rId5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RASYONEL              </w:t>
      </w:r>
      <w:r w:rsidRPr="00270833">
        <w:rPr>
          <w:rFonts w:ascii="Comic Sans MS" w:hAnsi="Comic Sans MS"/>
          <w:b/>
        </w:rPr>
        <w:t xml:space="preserve"> İRRASYONEL</w: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Pr="00801953" w:rsidRDefault="003C7C8B" w:rsidP="00801953">
      <w:pPr>
        <w:ind w:left="360"/>
        <w:rPr>
          <w:rFonts w:ascii="Comic Sans MS" w:hAnsi="Comic Sans MS"/>
        </w:rPr>
      </w:pPr>
      <w:r w:rsidRPr="00801953">
        <w:rPr>
          <w:rFonts w:ascii="Comic Sans MS" w:hAnsi="Comic Sans MS"/>
        </w:rPr>
        <w:t>2) Aşağıdaki ifadelerden doğru olanlara”D” , yanlış olanlara “ y”</w:t>
      </w:r>
      <w:r>
        <w:rPr>
          <w:rFonts w:ascii="Comic Sans MS" w:hAnsi="Comic Sans MS"/>
        </w:rPr>
        <w:t xml:space="preserve"> yazınız.</w:t>
      </w:r>
    </w:p>
    <w:p w:rsidR="003C7C8B" w:rsidRPr="00270833" w:rsidRDefault="003C7C8B" w:rsidP="00270833">
      <w:pPr>
        <w:ind w:left="142"/>
        <w:rPr>
          <w:rFonts w:ascii="Comic Sans MS" w:hAnsi="Comic Sans MS"/>
        </w:rPr>
      </w:pPr>
      <w:r w:rsidRPr="00270833">
        <w:rPr>
          <w:rFonts w:ascii="Comic Sans MS" w:hAnsi="Comic Sans MS"/>
        </w:rPr>
        <w:t xml:space="preserve"> (     ) Her devirli ondalık açılım</w:t>
      </w:r>
      <w:r>
        <w:rPr>
          <w:rFonts w:ascii="Comic Sans MS" w:hAnsi="Comic Sans MS"/>
        </w:rPr>
        <w:t xml:space="preserve">a karşılık gelen bir </w:t>
      </w:r>
      <w:r w:rsidRPr="00270833">
        <w:rPr>
          <w:rFonts w:ascii="Comic Sans MS" w:hAnsi="Comic Sans MS"/>
        </w:rPr>
        <w:t>rasyonel sayı</w:t>
      </w:r>
      <w:r>
        <w:rPr>
          <w:rFonts w:ascii="Comic Sans MS" w:hAnsi="Comic Sans MS"/>
        </w:rPr>
        <w:t xml:space="preserve"> vardır.</w:t>
      </w:r>
    </w:p>
    <w:p w:rsidR="003C7C8B" w:rsidRPr="00270833" w:rsidRDefault="003C7C8B" w:rsidP="00270833">
      <w:pPr>
        <w:ind w:left="142"/>
        <w:rPr>
          <w:rFonts w:ascii="Comic Sans MS" w:hAnsi="Comic Sans MS"/>
          <w:sz w:val="24"/>
          <w:szCs w:val="24"/>
        </w:rPr>
      </w:pPr>
      <w:r w:rsidRPr="00270833">
        <w:rPr>
          <w:rFonts w:ascii="Comic Sans MS" w:hAnsi="Comic Sans MS"/>
        </w:rPr>
        <w:t xml:space="preserve">(     )  </w:t>
      </w:r>
      <w:r w:rsidRPr="00270833">
        <w:rPr>
          <w:sz w:val="24"/>
          <w:szCs w:val="24"/>
        </w:rPr>
        <w:t>5</w:t>
      </w:r>
      <w:r w:rsidRPr="00270833">
        <w:rPr>
          <w:sz w:val="24"/>
          <w:szCs w:val="24"/>
          <w:vertAlign w:val="superscript"/>
        </w:rPr>
        <w:t>2</w:t>
      </w:r>
      <w:r w:rsidRPr="00270833">
        <w:rPr>
          <w:sz w:val="24"/>
          <w:szCs w:val="24"/>
        </w:rPr>
        <w:t>=10 dur</w:t>
      </w:r>
    </w:p>
    <w:p w:rsidR="003C7C8B" w:rsidRPr="00270833" w:rsidRDefault="003C7C8B" w:rsidP="00270833">
      <w:pPr>
        <w:ind w:left="142"/>
        <w:rPr>
          <w:rFonts w:ascii="Comic Sans MS" w:hAnsi="Comic Sans MS"/>
        </w:rPr>
      </w:pPr>
      <w:r w:rsidRPr="00270833">
        <w:rPr>
          <w:rFonts w:ascii="Comic Sans MS" w:hAnsi="Comic Sans MS"/>
        </w:rPr>
        <w:t>(     ) Karesi 64 olan sayı bir irrasyonel sayıdır.</w:t>
      </w:r>
    </w:p>
    <w:p w:rsidR="003C7C8B" w:rsidRDefault="003C7C8B" w:rsidP="00270833">
      <w:pPr>
        <w:ind w:left="142"/>
        <w:rPr>
          <w:rFonts w:ascii="Comic Sans MS" w:hAnsi="Comic Sans MS"/>
        </w:rPr>
      </w:pPr>
      <w:r w:rsidRPr="00270833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Rasyonel sayılar kümesi, irrasyonel sayılar kümesinin bir alt kümesidir.</w:t>
      </w:r>
      <w:r w:rsidRPr="00270833">
        <w:rPr>
          <w:rFonts w:ascii="Comic Sans MS" w:hAnsi="Comic Sans MS"/>
        </w:rPr>
        <w:t xml:space="preserve"> </w:t>
      </w:r>
    </w:p>
    <w:p w:rsidR="003C7C8B" w:rsidRDefault="003C7C8B" w:rsidP="00270833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>(     ) Her irrasyonel sayı bir gerçek sayıdır.</w:t>
      </w: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03 / 11/ 2011</w:t>
      </w: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-16.1pt;margin-top:27.15pt;width:6pt;height:604.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" strokeweight="2pt">
            <v:stroke dashstyle="1 1"/>
          </v:shape>
        </w:pict>
      </w:r>
    </w:p>
    <w:p w:rsidR="003C7C8B" w:rsidRDefault="003C7C8B" w:rsidP="00801953">
      <w:pPr>
        <w:ind w:left="360"/>
        <w:rPr>
          <w:rFonts w:ascii="Comic Sans MS" w:hAnsi="Comic Sans MS"/>
        </w:rPr>
      </w:pPr>
      <w:r w:rsidRPr="00801953">
        <w:rPr>
          <w:rFonts w:ascii="Comic Sans MS" w:hAnsi="Comic Sans MS"/>
        </w:rPr>
        <w:t>3)</w:t>
      </w:r>
      <w:r w:rsidRPr="00801953">
        <w:rPr>
          <w:rFonts w:ascii="Comic Sans MS" w:hAnsi="Comic Sans MS"/>
          <w:b/>
        </w:rPr>
        <w:t xml:space="preserve"> </w:t>
      </w:r>
      <w:r w:rsidRPr="00801953">
        <w:rPr>
          <w:rFonts w:ascii="Comic Sans MS" w:hAnsi="Comic Sans MS"/>
        </w:rPr>
        <w:t>Aşağıdaki işlemlerin sonuçlarını üslü olarak bulunuz.</w:t>
      </w:r>
    </w:p>
    <w:p w:rsidR="003C7C8B" w:rsidRPr="00801953" w:rsidRDefault="003C7C8B" w:rsidP="00801953">
      <w:pPr>
        <w:ind w:left="360"/>
        <w:rPr>
          <w:rFonts w:ascii="Comic Sans MS" w:hAnsi="Comic Sans MS"/>
        </w:rPr>
      </w:pPr>
      <w:r w:rsidRPr="007E4550">
        <w:rPr>
          <w:rFonts w:ascii="Comic Sans MS" w:hAnsi="Comic Sans MS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120.75pt;height:120.75pt;visibility:visible">
            <v:imagedata r:id="rId6" o:title=""/>
          </v:shape>
        </w:pict>
      </w:r>
    </w:p>
    <w:p w:rsidR="003C7C8B" w:rsidRDefault="003C7C8B" w:rsidP="00270833">
      <w:pPr>
        <w:ind w:left="142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</w:t>
      </w:r>
      <w:r w:rsidRPr="007E4550">
        <w:rPr>
          <w:rFonts w:ascii="Comic Sans MS" w:hAnsi="Comic Sans MS"/>
          <w:b/>
          <w:noProof/>
          <w:lang w:eastAsia="tr-TR"/>
        </w:rPr>
        <w:pict>
          <v:shape id="Resim 9" o:spid="_x0000_i1026" type="#_x0000_t75" style="width:129.75pt;height:84.75pt;visibility:visible">
            <v:imagedata r:id="rId7" o:title=""/>
          </v:shape>
        </w:pict>
      </w: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</w:p>
    <w:p w:rsidR="003C7C8B" w:rsidRDefault="003C7C8B" w:rsidP="00270833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4)</w:t>
      </w:r>
    </w:p>
    <w:p w:rsidR="003C7C8B" w:rsidRPr="00270833" w:rsidRDefault="003C7C8B" w:rsidP="00270833">
      <w:pPr>
        <w:ind w:left="142"/>
        <w:rPr>
          <w:rFonts w:ascii="Comic Sans MS" w:hAnsi="Comic Sans MS"/>
        </w:rPr>
      </w:pPr>
      <w:r w:rsidRPr="007E4550">
        <w:rPr>
          <w:rFonts w:ascii="Comic Sans MS" w:hAnsi="Comic Sans MS"/>
          <w:b/>
          <w:noProof/>
          <w:lang w:eastAsia="tr-TR"/>
        </w:rPr>
        <w:pict>
          <v:shape id="Resim 10" o:spid="_x0000_i1027" type="#_x0000_t75" style="width:217.5pt;height:197.25pt;visibility:visible">
            <v:imagedata r:id="rId8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4" o:spid="_x0000_s1031" type="#_x0000_t32" style="position:absolute;margin-left:252pt;margin-top:9.9pt;width:6pt;height:726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" strokeweight="2pt">
            <v:stroke dashstyle="1 1"/>
          </v:shape>
        </w:pict>
      </w:r>
      <w:r w:rsidRPr="00C85481">
        <w:rPr>
          <w:rFonts w:ascii="Comic Sans MS" w:hAnsi="Comic Sans MS"/>
        </w:rPr>
        <w:t>5)</w:t>
      </w:r>
    </w:p>
    <w:p w:rsidR="003C7C8B" w:rsidRDefault="003C7C8B" w:rsidP="00270833">
      <w:pPr>
        <w:rPr>
          <w:rFonts w:ascii="Comic Sans MS" w:hAnsi="Comic Sans MS"/>
        </w:rPr>
      </w:pPr>
      <w:r w:rsidRPr="00DD443A">
        <w:rPr>
          <w:noProof/>
          <w:lang w:eastAsia="tr-TR"/>
        </w:rPr>
        <w:pict>
          <v:shape id="Resim 13" o:spid="_x0000_i1028" type="#_x0000_t75" style="width:226.5pt;height:75.75pt;visibility:visible">
            <v:imagedata r:id="rId9" o:title=""/>
          </v:shape>
        </w:pict>
      </w:r>
    </w:p>
    <w:p w:rsidR="003C7C8B" w:rsidRDefault="003C7C8B" w:rsidP="00270833">
      <w:pPr>
        <w:rPr>
          <w:rFonts w:ascii="Comic Sans MS" w:hAnsi="Comic Sans MS"/>
        </w:rPr>
      </w:pPr>
    </w:p>
    <w:p w:rsidR="003C7C8B" w:rsidRPr="00C85481" w:rsidRDefault="003C7C8B" w:rsidP="00270833">
      <w:pPr>
        <w:rPr>
          <w:rFonts w:ascii="Comic Sans MS" w:hAnsi="Comic Sans MS"/>
        </w:rPr>
      </w:pPr>
      <w:r>
        <w:rPr>
          <w:rFonts w:ascii="Comic Sans MS" w:hAnsi="Comic Sans MS"/>
        </w:rPr>
        <w:t>6)</w:t>
      </w:r>
    </w:p>
    <w:p w:rsidR="003C7C8B" w:rsidRDefault="003C7C8B" w:rsidP="00270833">
      <w:pPr>
        <w:rPr>
          <w:rFonts w:ascii="Comic Sans MS" w:hAnsi="Comic Sans MS"/>
          <w:b/>
        </w:rPr>
      </w:pPr>
      <w:r w:rsidRPr="007E4550">
        <w:rPr>
          <w:rFonts w:ascii="Comic Sans MS" w:hAnsi="Comic Sans MS"/>
          <w:b/>
          <w:noProof/>
          <w:lang w:eastAsia="tr-TR"/>
        </w:rPr>
        <w:pict>
          <v:shape id="Resim 11" o:spid="_x0000_i1029" type="#_x0000_t75" style="width:219.75pt;height:84pt;visibility:visible">
            <v:imagedata r:id="rId10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4" o:spid="_x0000_i1030" type="#_x0000_t75" style="width:208.5pt;height:85.5pt;visibility:visible">
            <v:imagedata r:id="rId11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5" o:spid="_x0000_i1031" type="#_x0000_t75" style="width:229.5pt;height:93.75pt;visibility:visible">
            <v:imagedata r:id="rId12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</w:t>
      </w:r>
    </w:p>
    <w:p w:rsidR="003C7C8B" w:rsidRDefault="003C7C8B" w:rsidP="00270833">
      <w:pPr>
        <w:rPr>
          <w:rFonts w:ascii="Comic Sans MS" w:hAnsi="Comic Sans MS"/>
          <w:b/>
        </w:rPr>
      </w:pPr>
      <w:r w:rsidRPr="007E4550">
        <w:rPr>
          <w:rFonts w:ascii="Comic Sans MS" w:hAnsi="Comic Sans MS"/>
          <w:b/>
          <w:noProof/>
          <w:lang w:eastAsia="tr-TR"/>
        </w:rPr>
        <w:pict>
          <v:shape id="Resim 46" o:spid="_x0000_i1032" type="#_x0000_t75" style="width:219.75pt;height:87.75pt;visibility:visible">
            <v:imagedata r:id="rId13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6" o:spid="_x0000_i1033" type="#_x0000_t75" style="width:197.25pt;height:206.25pt;visibility:visible">
            <v:imagedata r:id="rId14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7" o:spid="_x0000_i1034" type="#_x0000_t75" style="width:202.5pt;height:68.25pt;visibility:visible">
            <v:imagedata r:id="rId15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8" o:spid="_x0000_i1035" type="#_x0000_t75" style="width:207pt;height:69.75pt;visibility:visible">
            <v:imagedata r:id="rId16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22" o:spid="_x0000_i1036" type="#_x0000_t75" style="width:232.5pt;height:87.75pt;visibility:visible">
            <v:imagedata r:id="rId17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19" o:spid="_x0000_i1037" type="#_x0000_t75" style="width:230.25pt;height:85.5pt;visibility:visible">
            <v:imagedata r:id="rId18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23" o:spid="_x0000_i1038" type="#_x0000_t75" style="width:234.75pt;height:86.25pt;visibility:visible">
            <v:imagedata r:id="rId19" o:title=""/>
          </v:shape>
        </w:pict>
      </w:r>
    </w:p>
    <w:p w:rsidR="003C7C8B" w:rsidRDefault="003C7C8B" w:rsidP="00782E3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28" o:spid="_x0000_i1039" type="#_x0000_t75" style="width:214.5pt;height:61.5pt;visibility:visible">
            <v:imagedata r:id="rId20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918CC">
      <w:pPr>
        <w:rPr>
          <w:rFonts w:ascii="Comic Sans MS" w:hAnsi="Comic Sans MS"/>
          <w:b/>
        </w:rPr>
      </w:pPr>
    </w:p>
    <w:p w:rsidR="003C7C8B" w:rsidRDefault="003C7C8B" w:rsidP="002918CC">
      <w:pPr>
        <w:rPr>
          <w:rFonts w:ascii="Comic Sans MS" w:hAnsi="Comic Sans MS"/>
          <w:b/>
        </w:rPr>
      </w:pPr>
    </w:p>
    <w:p w:rsidR="003C7C8B" w:rsidRDefault="003C7C8B" w:rsidP="002918CC">
      <w:pPr>
        <w:rPr>
          <w:rFonts w:ascii="Comic Sans MS" w:hAnsi="Comic Sans MS"/>
          <w:b/>
        </w:rPr>
      </w:pPr>
    </w:p>
    <w:p w:rsidR="003C7C8B" w:rsidRDefault="003C7C8B" w:rsidP="002918CC">
      <w:pPr>
        <w:rPr>
          <w:rFonts w:ascii="Comic Sans MS" w:hAnsi="Comic Sans MS"/>
          <w:b/>
        </w:rPr>
      </w:pPr>
    </w:p>
    <w:p w:rsidR="003C7C8B" w:rsidRPr="00AA596B" w:rsidRDefault="003C7C8B" w:rsidP="00270833">
      <w:pPr>
        <w:rPr>
          <w:rFonts w:ascii="Comic Sans MS" w:hAnsi="Comic Sans MS"/>
          <w:sz w:val="24"/>
          <w:szCs w:val="24"/>
        </w:rPr>
      </w:pPr>
      <w:r w:rsidRPr="00AA596B">
        <w:rPr>
          <w:rFonts w:ascii="Comic Sans MS" w:hAnsi="Comic Sans MS"/>
          <w:sz w:val="24"/>
          <w:szCs w:val="24"/>
        </w:rPr>
        <w:t>NOT:2.,3.  Sorular 10 puan, diğer sorular 5 puan değerindedir.</w:t>
      </w:r>
    </w:p>
    <w:p w:rsidR="003C7C8B" w:rsidRPr="00AA596B" w:rsidRDefault="003C7C8B" w:rsidP="00270833">
      <w:pPr>
        <w:rPr>
          <w:rFonts w:ascii="Comic Sans MS" w:hAnsi="Comic Sans MS"/>
          <w:sz w:val="24"/>
          <w:szCs w:val="24"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4" o:spid="_x0000_s1032" type="#_x0000_t75" alt="samp2dea6b2170d5b38a[2]" style="position:absolute;margin-left:132pt;margin-top:-40.95pt;width:73.5pt;height:1in;z-index:251658240;visibility:visible">
            <v:imagedata r:id="rId21" o:title="" gain="112993f" blacklevel="-2621f" grayscale="t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Düz Ok Bağlayıcısı 8" o:spid="_x0000_s1033" type="#_x0000_t32" style="position:absolute;margin-left:-17.6pt;margin-top:6.25pt;width:6pt;height:672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" strokeweight="2pt">
            <v:stroke dashstyle="1 1"/>
          </v:shape>
        </w:pict>
      </w:r>
      <w:r>
        <w:rPr>
          <w:rFonts w:ascii="Comic Sans MS" w:hAnsi="Comic Sans MS"/>
          <w:b/>
        </w:rPr>
        <w:t>16)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21" o:spid="_x0000_i1040" type="#_x0000_t75" style="width:196.5pt;height:183.75pt;visibility:visible">
            <v:imagedata r:id="rId22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</w:t>
      </w:r>
    </w:p>
    <w:p w:rsidR="003C7C8B" w:rsidRDefault="003C7C8B" w:rsidP="00270833">
      <w:pPr>
        <w:rPr>
          <w:rFonts w:ascii="Comic Sans MS" w:hAnsi="Comic Sans MS"/>
          <w:b/>
        </w:rPr>
      </w:pPr>
      <w:r w:rsidRPr="00DD443A">
        <w:rPr>
          <w:noProof/>
          <w:lang w:eastAsia="tr-TR"/>
        </w:rPr>
        <w:pict>
          <v:shape id="Resim 29" o:spid="_x0000_i1041" type="#_x0000_t75" style="width:225.75pt;height:76.5pt;visibility:visible">
            <v:imagedata r:id="rId23" o:title=""/>
          </v:shape>
        </w:pict>
      </w: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Default="003C7C8B" w:rsidP="00270833">
      <w:pPr>
        <w:rPr>
          <w:rFonts w:ascii="Comic Sans MS" w:hAnsi="Comic Sans MS"/>
          <w:b/>
        </w:rPr>
      </w:pP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  <w:r w:rsidRPr="00AA596B">
        <w:rPr>
          <w:rFonts w:ascii="Comic Sans MS" w:hAnsi="Comic Sans MS"/>
          <w:sz w:val="24"/>
          <w:szCs w:val="24"/>
        </w:rPr>
        <w:t xml:space="preserve">“Gideceğiniz yeri bilmiyorsanız, vardığınız yerin önemi yoktur.”  </w:t>
      </w: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  <w:r w:rsidRPr="00AA596B">
        <w:rPr>
          <w:rFonts w:ascii="Comic Sans MS" w:hAnsi="Comic Sans MS"/>
          <w:sz w:val="24"/>
          <w:szCs w:val="24"/>
        </w:rPr>
        <w:t xml:space="preserve">                        Başarılar dilerim……</w:t>
      </w: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  <w:r w:rsidRPr="00AA596B">
        <w:rPr>
          <w:rFonts w:ascii="Comic Sans MS" w:hAnsi="Comic Sans MS"/>
          <w:sz w:val="24"/>
          <w:szCs w:val="24"/>
        </w:rPr>
        <w:t xml:space="preserve">                  NEŞE  ÖKSÜZ</w:t>
      </w:r>
    </w:p>
    <w:p w:rsidR="003C7C8B" w:rsidRPr="00AA596B" w:rsidRDefault="003C7C8B" w:rsidP="002918CC">
      <w:pPr>
        <w:rPr>
          <w:rFonts w:ascii="Comic Sans MS" w:hAnsi="Comic Sans MS"/>
          <w:sz w:val="24"/>
          <w:szCs w:val="24"/>
        </w:rPr>
      </w:pPr>
      <w:r w:rsidRPr="00AA596B">
        <w:rPr>
          <w:rFonts w:ascii="Comic Sans MS" w:hAnsi="Comic Sans MS"/>
          <w:sz w:val="24"/>
          <w:szCs w:val="24"/>
        </w:rPr>
        <w:t xml:space="preserve">              Matematik Öğretmeni</w:t>
      </w:r>
    </w:p>
    <w:p w:rsidR="003C7C8B" w:rsidRPr="00270833" w:rsidRDefault="003C7C8B" w:rsidP="00270833">
      <w:pPr>
        <w:rPr>
          <w:rFonts w:ascii="Comic Sans MS" w:hAnsi="Comic Sans MS"/>
          <w:b/>
        </w:rPr>
      </w:pPr>
    </w:p>
    <w:sectPr w:rsidR="003C7C8B" w:rsidRPr="00270833" w:rsidSect="00270833">
      <w:pgSz w:w="11906" w:h="16838"/>
      <w:pgMar w:top="567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488A"/>
    <w:multiLevelType w:val="hybridMultilevel"/>
    <w:tmpl w:val="A10023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A538A"/>
    <w:multiLevelType w:val="hybridMultilevel"/>
    <w:tmpl w:val="C4080C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E43D1"/>
    <w:multiLevelType w:val="hybridMultilevel"/>
    <w:tmpl w:val="A10023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833"/>
    <w:rsid w:val="00061C2D"/>
    <w:rsid w:val="000968DB"/>
    <w:rsid w:val="000B6BBC"/>
    <w:rsid w:val="00270833"/>
    <w:rsid w:val="002918CC"/>
    <w:rsid w:val="003C7C8B"/>
    <w:rsid w:val="0050743E"/>
    <w:rsid w:val="00545056"/>
    <w:rsid w:val="00561A06"/>
    <w:rsid w:val="00566980"/>
    <w:rsid w:val="005E3E58"/>
    <w:rsid w:val="00782E3F"/>
    <w:rsid w:val="007E4550"/>
    <w:rsid w:val="00801953"/>
    <w:rsid w:val="009F2259"/>
    <w:rsid w:val="00A6236C"/>
    <w:rsid w:val="00AA4326"/>
    <w:rsid w:val="00AA596B"/>
    <w:rsid w:val="00C85481"/>
    <w:rsid w:val="00D4134D"/>
    <w:rsid w:val="00D726BE"/>
    <w:rsid w:val="00DD443A"/>
    <w:rsid w:val="00F3550B"/>
    <w:rsid w:val="00F47B68"/>
    <w:rsid w:val="00FA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3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70833"/>
    <w:pPr>
      <w:ind w:left="720"/>
      <w:contextualSpacing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0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19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968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161</Words>
  <Characters>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Tuğçe ÖKSÜZ</dc:creator>
  <cp:keywords>www.sorubak.com</cp:keywords>
  <dc:description/>
  <cp:lastModifiedBy>EDANUR HANIM</cp:lastModifiedBy>
  <cp:revision>10</cp:revision>
  <cp:lastPrinted>2011-11-02T21:52:00Z</cp:lastPrinted>
  <dcterms:created xsi:type="dcterms:W3CDTF">2011-11-02T18:00:00Z</dcterms:created>
  <dcterms:modified xsi:type="dcterms:W3CDTF">2011-12-01T19:39:00Z</dcterms:modified>
  <cp:contentType>Sorubak.Com</cp:contentType>
</cp:coreProperties>
</file>