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3D9" w:rsidRPr="009C1A48" w:rsidRDefault="001803D9" w:rsidP="001D7C77">
      <w:pPr>
        <w:rPr>
          <w:rFonts w:ascii="Monotype Corsiva" w:hAnsi="Monotype Corsiva"/>
          <w:b/>
          <w:color w:val="000000"/>
          <w:sz w:val="22"/>
          <w:szCs w:val="22"/>
        </w:rPr>
      </w:pPr>
      <w:r w:rsidRPr="009C1A48">
        <w:rPr>
          <w:rFonts w:ascii="Monotype Corsiva" w:hAnsi="Monotype Corsiva"/>
          <w:b/>
          <w:color w:val="000000"/>
          <w:sz w:val="22"/>
          <w:szCs w:val="22"/>
        </w:rPr>
        <w:t xml:space="preserve">  </w:t>
      </w:r>
      <w:r>
        <w:rPr>
          <w:rFonts w:ascii="Monotype Corsiva" w:hAnsi="Monotype Corsiva"/>
          <w:b/>
          <w:color w:val="000000"/>
          <w:sz w:val="22"/>
          <w:szCs w:val="22"/>
        </w:rPr>
        <w:t>……………</w:t>
      </w:r>
      <w:r w:rsidRPr="009C1A48">
        <w:rPr>
          <w:rFonts w:ascii="Monotype Corsiva" w:hAnsi="Monotype Corsiva"/>
          <w:b/>
          <w:color w:val="000000"/>
          <w:sz w:val="22"/>
          <w:szCs w:val="22"/>
        </w:rPr>
        <w:t xml:space="preserve"> EĞİTİM-ÖĞRETİM  YILI  </w:t>
      </w:r>
      <w:r>
        <w:rPr>
          <w:rFonts w:ascii="Monotype Corsiva" w:hAnsi="Monotype Corsiva"/>
          <w:b/>
          <w:color w:val="000000"/>
          <w:sz w:val="22"/>
          <w:szCs w:val="22"/>
        </w:rPr>
        <w:t>…………………..OKULU</w:t>
      </w:r>
      <w:r w:rsidRPr="009C1A48">
        <w:rPr>
          <w:rFonts w:ascii="Monotype Corsiva" w:hAnsi="Monotype Corsiva"/>
          <w:b/>
          <w:color w:val="000000"/>
          <w:sz w:val="22"/>
          <w:szCs w:val="22"/>
        </w:rPr>
        <w:t xml:space="preserve"> </w:t>
      </w:r>
      <w:r>
        <w:rPr>
          <w:rFonts w:ascii="Monotype Corsiva" w:hAnsi="Monotype Corsiva"/>
          <w:b/>
          <w:color w:val="000000"/>
          <w:sz w:val="22"/>
          <w:szCs w:val="22"/>
        </w:rPr>
        <w:t xml:space="preserve"> </w:t>
      </w:r>
      <w:r w:rsidRPr="009C1A48">
        <w:rPr>
          <w:rFonts w:ascii="Monotype Corsiva" w:hAnsi="Monotype Corsiva"/>
          <w:b/>
          <w:color w:val="000000"/>
          <w:sz w:val="22"/>
          <w:szCs w:val="22"/>
        </w:rPr>
        <w:t xml:space="preserve">MATEMATİK </w:t>
      </w:r>
      <w:r>
        <w:rPr>
          <w:rFonts w:ascii="Monotype Corsiva" w:hAnsi="Monotype Corsiva"/>
          <w:b/>
          <w:color w:val="000000"/>
          <w:sz w:val="22"/>
          <w:szCs w:val="22"/>
        </w:rPr>
        <w:t xml:space="preserve">  </w:t>
      </w:r>
      <w:r w:rsidRPr="009C1A48">
        <w:rPr>
          <w:rFonts w:ascii="Monotype Corsiva" w:hAnsi="Monotype Corsiva"/>
          <w:b/>
          <w:color w:val="000000"/>
          <w:sz w:val="22"/>
          <w:szCs w:val="22"/>
        </w:rPr>
        <w:t xml:space="preserve">DERSİ   </w:t>
      </w:r>
      <w:r>
        <w:rPr>
          <w:rFonts w:ascii="Monotype Corsiva" w:hAnsi="Monotype Corsiva"/>
          <w:b/>
          <w:color w:val="000000"/>
          <w:sz w:val="22"/>
          <w:szCs w:val="22"/>
        </w:rPr>
        <w:t>………….</w:t>
      </w:r>
      <w:r w:rsidRPr="009C1A48">
        <w:rPr>
          <w:rFonts w:ascii="Monotype Corsiva" w:hAnsi="Monotype Corsiva"/>
          <w:b/>
          <w:color w:val="000000"/>
          <w:sz w:val="22"/>
          <w:szCs w:val="22"/>
        </w:rPr>
        <w:t xml:space="preserve">   SINIFLARININ  I. DÖNEM  II. YAZILI SORULARIDIR</w:t>
      </w:r>
      <w:r>
        <w:rPr>
          <w:rFonts w:ascii="Monotype Corsiva" w:hAnsi="Monotype Corsiva"/>
          <w:b/>
          <w:color w:val="000000"/>
          <w:sz w:val="22"/>
          <w:szCs w:val="22"/>
        </w:rPr>
        <w:t xml:space="preserve">                                         </w:t>
      </w:r>
      <w:r>
        <w:rPr>
          <w:rFonts w:ascii="Monotype Corsiva" w:hAnsi="Monotype Corsiva"/>
          <w:b/>
          <w:sz w:val="22"/>
          <w:szCs w:val="22"/>
        </w:rPr>
        <w:t>…/….</w:t>
      </w:r>
      <w:r w:rsidRPr="009C1A48">
        <w:rPr>
          <w:rFonts w:ascii="Monotype Corsiva" w:hAnsi="Monotype Corsiva"/>
          <w:b/>
          <w:sz w:val="22"/>
          <w:szCs w:val="22"/>
        </w:rPr>
        <w:t>/201</w:t>
      </w:r>
      <w:r>
        <w:rPr>
          <w:rFonts w:ascii="Monotype Corsiva" w:hAnsi="Monotype Corsiva"/>
          <w:b/>
          <w:sz w:val="22"/>
          <w:szCs w:val="22"/>
        </w:rPr>
        <w:t>.</w:t>
      </w:r>
      <w:r w:rsidRPr="009C1A48">
        <w:rPr>
          <w:rFonts w:ascii="Monotype Corsiva" w:hAnsi="Monotype Corsiva"/>
          <w:b/>
          <w:sz w:val="22"/>
          <w:szCs w:val="22"/>
        </w:rPr>
        <w:t xml:space="preserve">      ÇARŞAMBA   </w:t>
      </w:r>
      <w:r>
        <w:rPr>
          <w:rFonts w:ascii="Monotype Corsiva" w:hAnsi="Monotype Corsiva"/>
          <w:b/>
          <w:color w:val="000000"/>
          <w:sz w:val="22"/>
          <w:szCs w:val="22"/>
        </w:rPr>
        <w:t xml:space="preserve">                                                                      </w:t>
      </w:r>
    </w:p>
    <w:p w:rsidR="001803D9" w:rsidRPr="009C1A48" w:rsidRDefault="001803D9" w:rsidP="00B3395E">
      <w:pPr>
        <w:rPr>
          <w:rFonts w:ascii="Monotype Corsiva" w:hAnsi="Monotype Corsiva"/>
          <w:b/>
          <w:sz w:val="22"/>
          <w:szCs w:val="22"/>
        </w:rPr>
      </w:pPr>
      <w:r w:rsidRPr="009C1A48">
        <w:rPr>
          <w:rFonts w:ascii="Monotype Corsiva" w:hAnsi="Monotype Corsiva"/>
          <w:b/>
          <w:sz w:val="22"/>
          <w:szCs w:val="22"/>
        </w:rPr>
        <w:t xml:space="preserve">   Adı ve Soyadı  :                                                                                                           </w:t>
      </w:r>
    </w:p>
    <w:p w:rsidR="001803D9" w:rsidRPr="009C1A48" w:rsidRDefault="001803D9" w:rsidP="00B3395E">
      <w:pPr>
        <w:rPr>
          <w:rFonts w:ascii="Monotype Corsiva" w:hAnsi="Monotype Corsiva"/>
          <w:b/>
          <w:sz w:val="22"/>
          <w:szCs w:val="22"/>
        </w:rPr>
      </w:pPr>
      <w:r w:rsidRPr="009C1A48">
        <w:rPr>
          <w:rFonts w:ascii="Monotype Corsiva" w:hAnsi="Monotype Corsiva"/>
          <w:b/>
          <w:sz w:val="22"/>
          <w:szCs w:val="22"/>
        </w:rPr>
        <w:t xml:space="preserve">   Sınıfı                :                                                                                                                                                               Notu:</w:t>
      </w:r>
    </w:p>
    <w:p w:rsidR="001803D9" w:rsidRPr="009C1A48" w:rsidRDefault="001803D9" w:rsidP="00B3395E">
      <w:pPr>
        <w:tabs>
          <w:tab w:val="left" w:pos="708"/>
          <w:tab w:val="left" w:pos="1416"/>
          <w:tab w:val="left" w:pos="4755"/>
        </w:tabs>
        <w:rPr>
          <w:rFonts w:ascii="Monotype Corsiva" w:hAnsi="Monotype Corsiva"/>
          <w:b/>
          <w:sz w:val="22"/>
          <w:szCs w:val="22"/>
        </w:rPr>
      </w:pPr>
      <w:r>
        <w:rPr>
          <w:noProof/>
        </w:rPr>
        <w:pict>
          <v:shape id="Resim 95" o:spid="_x0000_s1026" type="#_x0000_t75" alt="MEBlogo" style="position:absolute;margin-left:190.5pt;margin-top:5.85pt;width:74.25pt;height:73.5pt;z-index:251660800;visibility:visible" o:allowoverlap="f">
            <v:imagedata r:id="rId5" o:title=""/>
            <w10:wrap type="square"/>
          </v:shape>
        </w:pict>
      </w:r>
      <w:r w:rsidRPr="009C1A48">
        <w:rPr>
          <w:rFonts w:ascii="Monotype Corsiva" w:hAnsi="Monotype Corsiva"/>
          <w:b/>
          <w:sz w:val="22"/>
          <w:szCs w:val="22"/>
        </w:rPr>
        <w:t xml:space="preserve">   Numarası        :</w:t>
      </w:r>
      <w:r w:rsidRPr="009C1A48">
        <w:rPr>
          <w:rFonts w:ascii="Monotype Corsiva" w:hAnsi="Monotype Corsiva"/>
          <w:b/>
          <w:sz w:val="22"/>
          <w:szCs w:val="22"/>
        </w:rPr>
        <w:tab/>
        <w:t xml:space="preserve">                                                                                                              </w:t>
      </w:r>
      <w:r>
        <w:rPr>
          <w:rFonts w:ascii="Monotype Corsiva" w:hAnsi="Monotype Corsiva"/>
          <w:b/>
          <w:sz w:val="22"/>
          <w:szCs w:val="22"/>
        </w:rPr>
        <w:t xml:space="preserve">                            </w:t>
      </w:r>
      <w:r w:rsidRPr="009C1A48">
        <w:rPr>
          <w:rFonts w:ascii="Monotype Corsiva" w:hAnsi="Monotype Corsiva"/>
          <w:b/>
          <w:sz w:val="22"/>
          <w:szCs w:val="22"/>
        </w:rPr>
        <w:t xml:space="preserve">   </w:t>
      </w:r>
      <w:r>
        <w:rPr>
          <w:rFonts w:ascii="Monotype Corsiva" w:hAnsi="Monotype Corsiva"/>
          <w:b/>
          <w:sz w:val="22"/>
          <w:szCs w:val="22"/>
        </w:rPr>
        <w:t xml:space="preserve">                     </w:t>
      </w:r>
    </w:p>
    <w:p w:rsidR="001803D9" w:rsidRPr="00ED7568" w:rsidRDefault="001803D9" w:rsidP="00B3395E">
      <w:pPr>
        <w:tabs>
          <w:tab w:val="left" w:pos="708"/>
          <w:tab w:val="left" w:pos="1416"/>
          <w:tab w:val="left" w:pos="4755"/>
        </w:tabs>
        <w:rPr>
          <w:b/>
          <w:sz w:val="20"/>
          <w:szCs w:val="20"/>
        </w:rPr>
      </w:pPr>
      <w:r w:rsidRPr="00ED7568">
        <w:rPr>
          <w:b/>
          <w:sz w:val="20"/>
          <w:szCs w:val="20"/>
        </w:rPr>
        <w:t xml:space="preserve">                  </w:t>
      </w:r>
    </w:p>
    <w:p w:rsidR="001803D9" w:rsidRPr="00287E1A" w:rsidRDefault="001803D9" w:rsidP="00B3395E">
      <w:pPr>
        <w:jc w:val="center"/>
        <w:rPr>
          <w:b/>
        </w:rPr>
      </w:pPr>
    </w:p>
    <w:p w:rsidR="001803D9" w:rsidRPr="00287E1A" w:rsidRDefault="001803D9" w:rsidP="00B3395E">
      <w:pPr>
        <w:jc w:val="center"/>
        <w:rPr>
          <w:b/>
          <w:bCs/>
          <w:sz w:val="22"/>
        </w:rPr>
        <w:sectPr w:rsidR="001803D9" w:rsidRPr="00287E1A" w:rsidSect="00466E0E">
          <w:pgSz w:w="11906" w:h="16838"/>
          <w:pgMar w:top="719" w:right="746" w:bottom="1417" w:left="540" w:header="708" w:footer="708" w:gutter="0"/>
          <w:cols w:sep="1" w:space="708" w:equalWidth="0">
            <w:col w:w="10620"/>
          </w:cols>
          <w:docGrid w:linePitch="360"/>
        </w:sectPr>
      </w:pPr>
    </w:p>
    <w:p w:rsidR="001803D9" w:rsidRPr="00287E1A" w:rsidRDefault="001803D9" w:rsidP="00B3395E">
      <w:pPr>
        <w:rPr>
          <w:b/>
        </w:rPr>
      </w:pPr>
    </w:p>
    <w:p w:rsidR="001803D9" w:rsidRDefault="001803D9" w:rsidP="00505B5B">
      <w:pPr>
        <w:rPr>
          <w:b/>
        </w:rPr>
      </w:pPr>
      <w:r w:rsidRPr="00287E1A">
        <w:rPr>
          <w:b/>
        </w:rPr>
        <w:t xml:space="preserve"> 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   </w:t>
      </w:r>
    </w:p>
    <w:p w:rsidR="001803D9" w:rsidRPr="001634AB" w:rsidRDefault="001803D9" w:rsidP="00505B5B">
      <w:pPr>
        <w:rPr>
          <w:b/>
          <w:sz w:val="20"/>
          <w:szCs w:val="20"/>
        </w:rPr>
      </w:pPr>
      <w:r w:rsidRPr="001634AB">
        <w:rPr>
          <w:b/>
          <w:sz w:val="20"/>
          <w:szCs w:val="20"/>
        </w:rPr>
        <w:t xml:space="preserve">S1.Aşağıdaki boşluklara </w:t>
      </w:r>
      <w:r w:rsidRPr="001634AB">
        <w:rPr>
          <w:i/>
          <w:sz w:val="20"/>
          <w:szCs w:val="20"/>
        </w:rPr>
        <w:t>“altın oran, irrasyonel  ,fibonacci sayı dizisi,ortak çarpan,üçgenik sayı dizisi,sabit dizi”</w:t>
      </w:r>
      <w:r w:rsidRPr="001634AB">
        <w:rPr>
          <w:b/>
          <w:sz w:val="20"/>
          <w:szCs w:val="20"/>
        </w:rPr>
        <w:t xml:space="preserve"> ifadelerinden </w:t>
      </w:r>
      <w:r w:rsidRPr="001634AB">
        <w:rPr>
          <w:b/>
          <w:bCs/>
          <w:sz w:val="20"/>
          <w:szCs w:val="20"/>
        </w:rPr>
        <w:t>uygun olanları yazınız.(12   puan)</w:t>
      </w:r>
    </w:p>
    <w:p w:rsidR="001803D9" w:rsidRDefault="001803D9" w:rsidP="00B3395E">
      <w:pPr>
        <w:rPr>
          <w:sz w:val="20"/>
          <w:szCs w:val="20"/>
        </w:rPr>
      </w:pPr>
      <w:r w:rsidRPr="001634AB">
        <w:rPr>
          <w:bCs/>
          <w:sz w:val="20"/>
          <w:szCs w:val="20"/>
        </w:rPr>
        <w:t xml:space="preserve">a) </w:t>
      </w:r>
      <w:r w:rsidRPr="001634AB">
        <w:rPr>
          <w:position w:val="-8"/>
          <w:sz w:val="20"/>
          <w:szCs w:val="20"/>
        </w:rPr>
        <w:object w:dxaOrig="360" w:dyaOrig="360">
          <v:shape id="_x0000_i1026" type="#_x0000_t75" style="width:18pt;height:18pt" o:ole="">
            <v:imagedata r:id="rId6" o:title=""/>
          </v:shape>
          <o:OLEObject Type="Embed" ProgID="Equation.3" ShapeID="_x0000_i1026" DrawAspect="Content" ObjectID="_1384790799" r:id="rId7"/>
        </w:object>
      </w:r>
      <w:r>
        <w:rPr>
          <w:sz w:val="20"/>
          <w:szCs w:val="20"/>
        </w:rPr>
        <w:t xml:space="preserve">  + 3 işleminin sonucu bir</w:t>
      </w:r>
    </w:p>
    <w:p w:rsidR="001803D9" w:rsidRPr="001634AB" w:rsidRDefault="001803D9" w:rsidP="00B3395E">
      <w:pPr>
        <w:rPr>
          <w:sz w:val="20"/>
          <w:szCs w:val="20"/>
        </w:rPr>
      </w:pPr>
      <w:r w:rsidRPr="001634AB">
        <w:rPr>
          <w:sz w:val="20"/>
          <w:szCs w:val="20"/>
        </w:rPr>
        <w:t>…………………………..sayıdır.</w:t>
      </w:r>
    </w:p>
    <w:p w:rsidR="001803D9" w:rsidRPr="001634AB" w:rsidRDefault="001803D9" w:rsidP="00B3395E">
      <w:pPr>
        <w:rPr>
          <w:sz w:val="20"/>
          <w:szCs w:val="20"/>
        </w:rPr>
      </w:pPr>
      <w:r w:rsidRPr="001634AB">
        <w:rPr>
          <w:sz w:val="20"/>
          <w:szCs w:val="20"/>
        </w:rPr>
        <w:t>b)Mona  Lisa tablosunun boyunun enine oranı……………………..  verir.</w:t>
      </w:r>
    </w:p>
    <w:p w:rsidR="001803D9" w:rsidRPr="001634AB" w:rsidRDefault="001803D9" w:rsidP="00B3395E">
      <w:pPr>
        <w:rPr>
          <w:sz w:val="20"/>
          <w:szCs w:val="20"/>
        </w:rPr>
      </w:pPr>
      <w:r w:rsidRPr="001634AB">
        <w:rPr>
          <w:sz w:val="20"/>
          <w:szCs w:val="20"/>
        </w:rPr>
        <w:t>c) 1,1,2,3,5,8,13,21,34,55,89,144,233 şeklinde ilerleyerek giden sayı dizisine……………………………………… denir.</w:t>
      </w:r>
    </w:p>
    <w:p w:rsidR="001803D9" w:rsidRPr="001634AB" w:rsidRDefault="001803D9" w:rsidP="00B3395E">
      <w:pPr>
        <w:rPr>
          <w:sz w:val="20"/>
          <w:szCs w:val="20"/>
        </w:rPr>
      </w:pPr>
      <w:r w:rsidRPr="001634AB">
        <w:rPr>
          <w:sz w:val="20"/>
          <w:szCs w:val="20"/>
        </w:rPr>
        <w:t>ç)Geometrik dizide  ard arda gelen sayıların oranı,…………………. olarak adlandırılır.</w:t>
      </w:r>
    </w:p>
    <w:p w:rsidR="001803D9" w:rsidRPr="001634AB" w:rsidRDefault="001803D9" w:rsidP="00B3395E">
      <w:pPr>
        <w:rPr>
          <w:sz w:val="20"/>
          <w:szCs w:val="20"/>
        </w:rPr>
      </w:pPr>
      <w:r w:rsidRPr="001634AB">
        <w:rPr>
          <w:sz w:val="20"/>
          <w:szCs w:val="20"/>
        </w:rPr>
        <w:t>d)1,3,6,10,15,21,28,36  şeklinde ilerleyerek giden sayı dizisine  ……………………………..denir.</w:t>
      </w:r>
    </w:p>
    <w:p w:rsidR="001803D9" w:rsidRPr="001634AB" w:rsidRDefault="001803D9" w:rsidP="00B3395E">
      <w:pPr>
        <w:rPr>
          <w:sz w:val="20"/>
          <w:szCs w:val="20"/>
        </w:rPr>
      </w:pPr>
      <w:r w:rsidRPr="001634AB">
        <w:rPr>
          <w:sz w:val="20"/>
          <w:szCs w:val="20"/>
        </w:rPr>
        <w:t>e)Hem aritmetik hem geometrik olan diziye ……………….. denir.</w:t>
      </w:r>
    </w:p>
    <w:p w:rsidR="001803D9" w:rsidRPr="001634AB" w:rsidRDefault="001803D9" w:rsidP="00B3395E">
      <w:pPr>
        <w:rPr>
          <w:sz w:val="20"/>
          <w:szCs w:val="20"/>
        </w:rPr>
      </w:pPr>
    </w:p>
    <w:p w:rsidR="001803D9" w:rsidRPr="001634AB" w:rsidRDefault="001803D9" w:rsidP="006609CA">
      <w:pPr>
        <w:rPr>
          <w:b/>
          <w:bCs/>
          <w:sz w:val="20"/>
          <w:szCs w:val="20"/>
        </w:rPr>
      </w:pPr>
      <w:r w:rsidRPr="001634AB">
        <w:rPr>
          <w:b/>
          <w:sz w:val="20"/>
          <w:szCs w:val="20"/>
        </w:rPr>
        <w:t>S2.</w:t>
      </w:r>
      <w:r w:rsidRPr="001634AB">
        <w:rPr>
          <w:rFonts w:ascii="Tahoma" w:hAnsi="Tahoma" w:cs="Tahoma"/>
          <w:b/>
          <w:sz w:val="20"/>
          <w:szCs w:val="20"/>
        </w:rPr>
        <w:t xml:space="preserve"> </w:t>
      </w:r>
      <w:r w:rsidRPr="00FB6F4C">
        <w:rPr>
          <w:b/>
          <w:sz w:val="20"/>
          <w:szCs w:val="20"/>
        </w:rPr>
        <w:fldChar w:fldCharType="begin"/>
      </w:r>
      <w:r w:rsidRPr="00FB6F4C">
        <w:rPr>
          <w:b/>
          <w:sz w:val="20"/>
          <w:szCs w:val="20"/>
        </w:rPr>
        <w:instrText xml:space="preserve"> QUOTE </w:instrText>
      </w:r>
      <w:r w:rsidRPr="00FB6F4C">
        <w:pict>
          <v:shape id="_x0000_i1027" type="#_x0000_t75" style="width:108pt;height:45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395E&quot;/&gt;&lt;wsp:rsid wsp:val=&quot;0001766A&quot;/&gt;&lt;wsp:rsid wsp:val=&quot;000B7C12&quot;/&gt;&lt;wsp:rsid wsp:val=&quot;001634AB&quot;/&gt;&lt;wsp:rsid wsp:val=&quot;00175D25&quot;/&gt;&lt;wsp:rsid wsp:val=&quot;001A3F1A&quot;/&gt;&lt;wsp:rsid wsp:val=&quot;001A511F&quot;/&gt;&lt;wsp:rsid wsp:val=&quot;001C511B&quot;/&gt;&lt;wsp:rsid wsp:val=&quot;001D7C77&quot;/&gt;&lt;wsp:rsid wsp:val=&quot;00222452&quot;/&gt;&lt;wsp:rsid wsp:val=&quot;002F1E97&quot;/&gt;&lt;wsp:rsid wsp:val=&quot;003643BC&quot;/&gt;&lt;wsp:rsid wsp:val=&quot;003A61C4&quot;/&gt;&lt;wsp:rsid wsp:val=&quot;003B49A2&quot;/&gt;&lt;wsp:rsid wsp:val=&quot;00445D39&quot;/&gt;&lt;wsp:rsid wsp:val=&quot;004531C3&quot;/&gt;&lt;wsp:rsid wsp:val=&quot;00460A95&quot;/&gt;&lt;wsp:rsid wsp:val=&quot;004E7719&quot;/&gt;&lt;wsp:rsid wsp:val=&quot;00505B5B&quot;/&gt;&lt;wsp:rsid wsp:val=&quot;00557B72&quot;/&gt;&lt;wsp:rsid wsp:val=&quot;00584CF8&quot;/&gt;&lt;wsp:rsid wsp:val=&quot;005C5B7A&quot;/&gt;&lt;wsp:rsid wsp:val=&quot;0063370C&quot;/&gt;&lt;wsp:rsid wsp:val=&quot;0064309A&quot;/&gt;&lt;wsp:rsid wsp:val=&quot;006609CA&quot;/&gt;&lt;wsp:rsid wsp:val=&quot;0069591E&quot;/&gt;&lt;wsp:rsid wsp:val=&quot;006C7812&quot;/&gt;&lt;wsp:rsid wsp:val=&quot;006D6B40&quot;/&gt;&lt;wsp:rsid wsp:val=&quot;006F2C27&quot;/&gt;&lt;wsp:rsid wsp:val=&quot;006F4AB5&quot;/&gt;&lt;wsp:rsid wsp:val=&quot;00701B7F&quot;/&gt;&lt;wsp:rsid wsp:val=&quot;00727B8A&quot;/&gt;&lt;wsp:rsid wsp:val=&quot;007E03BA&quot;/&gt;&lt;wsp:rsid wsp:val=&quot;0081764C&quot;/&gt;&lt;wsp:rsid wsp:val=&quot;008560F4&quot;/&gt;&lt;wsp:rsid wsp:val=&quot;008C24CB&quot;/&gt;&lt;wsp:rsid wsp:val=&quot;008E386F&quot;/&gt;&lt;wsp:rsid wsp:val=&quot;009A35A8&quot;/&gt;&lt;wsp:rsid wsp:val=&quot;009B055C&quot;/&gt;&lt;wsp:rsid wsp:val=&quot;009C1A48&quot;/&gt;&lt;wsp:rsid wsp:val=&quot;009F4AC6&quot;/&gt;&lt;wsp:rsid wsp:val=&quot;00A35BD1&quot;/&gt;&lt;wsp:rsid wsp:val=&quot;00A6524F&quot;/&gt;&lt;wsp:rsid wsp:val=&quot;00A67476&quot;/&gt;&lt;wsp:rsid wsp:val=&quot;00AC317D&quot;/&gt;&lt;wsp:rsid wsp:val=&quot;00AC5676&quot;/&gt;&lt;wsp:rsid wsp:val=&quot;00AF67F0&quot;/&gt;&lt;wsp:rsid wsp:val=&quot;00AF6E7F&quot;/&gt;&lt;wsp:rsid wsp:val=&quot;00B3395E&quot;/&gt;&lt;wsp:rsid wsp:val=&quot;00B869DC&quot;/&gt;&lt;wsp:rsid wsp:val=&quot;00D2126E&quot;/&gt;&lt;wsp:rsid wsp:val=&quot;00E05DA8&quot;/&gt;&lt;wsp:rsid wsp:val=&quot;00E35905&quot;/&gt;&lt;wsp:rsid wsp:val=&quot;00E735EE&quot;/&gt;&lt;wsp:rsid wsp:val=&quot;00E952AA&quot;/&gt;&lt;wsp:rsid wsp:val=&quot;00EB7DE3&quot;/&gt;&lt;wsp:rsid wsp:val=&quot;00ED7568&quot;/&gt;&lt;wsp:rsid wsp:val=&quot;00F13A9C&quot;/&gt;&lt;wsp:rsid wsp:val=&quot;00F2310B&quot;/&gt;&lt;wsp:rsid wsp:val=&quot;00F40254&quot;/&gt;&lt;wsp:rsid wsp:val=&quot;00FB6F4C&quot;/&gt;&lt;wsp:rsid wsp:val=&quot;00FD78D6&quot;/&gt;&lt;wsp:rsid wsp:val=&quot;00FE5D76&quot;/&gt;&lt;/wsp:rsids&gt;&lt;/w:docPr&gt;&lt;w:body&gt;&lt;w:p wsp:rsidR=&quot;00000000&quot; wsp:rsidRDefault=&quot;00E35905&quot;&gt;&lt;m:oMathPara&gt;&lt;m:oMath&gt;&lt;m:rad&gt;&lt;m:radPr&gt;&lt;m:degHide m:val=&quot;on&quot;/&gt;&lt;m:ctrlPr&gt;&lt;w:rPr&gt;&lt;w:rFonts w:ascii=&quot;Cambria Math&quot; w:h-ansi=&quot;Cambria Math&quot;/&gt;&lt;wx:font wx:val=&quot;Cambria Math&quot;/&gt;&lt;w:b/&gt;&lt;w:i/&gt;&lt;w:sz w:val=&quot;20&quot;/&gt;&lt;w:sz-cs w:val=&quot;20&quot;/&gt;&lt;/w:rPr&gt;&lt;/m:ctrlPr&gt;&lt;/m:radPr&gt;&lt;m:deg/&gt;&lt;m:e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w:sz-cs w:val=&quot;20&quot;/&gt;&lt;/w:rPr&gt;&lt;m:t&gt;39-&lt;/m:t&gt;&lt;/m:r&gt;&lt;m:rad&gt;&lt;m:radPr&gt;&lt;m:degHide m:val=&quot;on&quot;/&gt;&lt;m:ctrlPr&gt;&lt;w:rPr&gt;&lt;w:rFonts w:ascii=&quot;Cambria Math&quot; w:h-ansi=&quot;Cambria Math&quot;/&gt;&lt;wx:font wx:val=&quot;Cambria Math&quot;/&gt;&lt;w:b/&gt;&lt;w:i/&gt;&lt;w:sz w:val=&quot;20&quot;/&gt;&lt;w:sz-cs w:val=&quot;20&quot;/&gt;&lt;/w:rPr&gt;&lt;/m:ctrlPr&gt;&lt;/m:radPr&gt;&lt;m:deg/&gt;&lt;m:e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w:sz-cs w:val=&quot;20&quot;/&gt;&lt;/w:rPr&gt;&lt;m:t&gt;8+&lt;/m:t&gt;&lt;/m:r&gt;&lt;m:rad&gt;&lt;m:radPr&gt;&lt;m:degHide m:val=&quot;on&quot;/&gt;&lt;m:ctrlPr&gt;&lt;w:rPr&gt;&lt;w:rFonts w:ascii=&quot;Cambria Math&quot; w:h-ansi=&quot;Cambria Math&quot;/&gt;&lt;wx:font wx:val=&quot;Cambria Math&quot;/&gt;&lt;w:b/&gt;&lt;w:i/&gt;&lt;w:sz w:val=&quot;20&quot;/&gt;&lt;w:sz-cs w:val=&quot;20&quot;/&gt;&lt;/w:rPr&gt;&lt;/m:ctrlPr&gt;&lt;/m:radPr&gt;&lt;m:deg/&gt;&lt;m:e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w:sz-cs w:val=&quot;20&quot;/&gt;&lt;/w:rPr&gt;&lt;m:t&gt;5-&lt;/m:t&gt;&lt;/m:r&gt;&lt;m:rad&gt;&lt;m:radPr&gt;&lt;m:degHide m:val=&quot;on&quot;/&gt;&lt;m:ctrlPr&gt;&lt;w:rPr&gt;&lt;w:rFonts w:ascii=&quot;Cambria Math&quot; w:h-ansi=&quot;Cambria Math&quot;/&gt;&lt;wx:font wx:val=&quot;Cambria Math&quot;/&gt;&lt;w:b/&gt;&lt;w:i/&gt;&lt;w:sz w:val=&quot;20&quot;/&gt;&lt;w:sz-cs w:val=&quot;20&quot;/&gt;&lt;/w:rPr&gt;&lt;/m:ctrlPr&gt;&lt;/m:radPr&gt;&lt;m:deg/&gt;&lt;m:e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w:sz-cs w:val=&quot;20&quot;/&gt;&lt;/w:rPr&gt;&lt;m:t&gt;16&lt;/m:t&gt;&lt;/m:r&gt;&lt;/m:e&gt;&lt;/m:rad&gt;&lt;/m:e&gt;&lt;/m:rad&gt;&lt;/m:e&gt;&lt;/m:rad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FB6F4C">
        <w:rPr>
          <w:b/>
          <w:sz w:val="20"/>
          <w:szCs w:val="20"/>
        </w:rPr>
        <w:instrText xml:space="preserve"> </w:instrText>
      </w:r>
      <w:r w:rsidRPr="00FB6F4C">
        <w:rPr>
          <w:b/>
          <w:sz w:val="20"/>
          <w:szCs w:val="20"/>
        </w:rPr>
        <w:fldChar w:fldCharType="separate"/>
      </w:r>
      <w:r w:rsidRPr="00FB6F4C">
        <w:pict>
          <v:shape id="_x0000_i1028" type="#_x0000_t75" style="width:108pt;height:45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395E&quot;/&gt;&lt;wsp:rsid wsp:val=&quot;0001766A&quot;/&gt;&lt;wsp:rsid wsp:val=&quot;000B7C12&quot;/&gt;&lt;wsp:rsid wsp:val=&quot;001634AB&quot;/&gt;&lt;wsp:rsid wsp:val=&quot;00175D25&quot;/&gt;&lt;wsp:rsid wsp:val=&quot;001A3F1A&quot;/&gt;&lt;wsp:rsid wsp:val=&quot;001A511F&quot;/&gt;&lt;wsp:rsid wsp:val=&quot;001C511B&quot;/&gt;&lt;wsp:rsid wsp:val=&quot;001D7C77&quot;/&gt;&lt;wsp:rsid wsp:val=&quot;00222452&quot;/&gt;&lt;wsp:rsid wsp:val=&quot;002F1E97&quot;/&gt;&lt;wsp:rsid wsp:val=&quot;003643BC&quot;/&gt;&lt;wsp:rsid wsp:val=&quot;003A61C4&quot;/&gt;&lt;wsp:rsid wsp:val=&quot;003B49A2&quot;/&gt;&lt;wsp:rsid wsp:val=&quot;00445D39&quot;/&gt;&lt;wsp:rsid wsp:val=&quot;004531C3&quot;/&gt;&lt;wsp:rsid wsp:val=&quot;00460A95&quot;/&gt;&lt;wsp:rsid wsp:val=&quot;004E7719&quot;/&gt;&lt;wsp:rsid wsp:val=&quot;00505B5B&quot;/&gt;&lt;wsp:rsid wsp:val=&quot;00557B72&quot;/&gt;&lt;wsp:rsid wsp:val=&quot;00584CF8&quot;/&gt;&lt;wsp:rsid wsp:val=&quot;005C5B7A&quot;/&gt;&lt;wsp:rsid wsp:val=&quot;0063370C&quot;/&gt;&lt;wsp:rsid wsp:val=&quot;0064309A&quot;/&gt;&lt;wsp:rsid wsp:val=&quot;006609CA&quot;/&gt;&lt;wsp:rsid wsp:val=&quot;0069591E&quot;/&gt;&lt;wsp:rsid wsp:val=&quot;006C7812&quot;/&gt;&lt;wsp:rsid wsp:val=&quot;006D6B40&quot;/&gt;&lt;wsp:rsid wsp:val=&quot;006F2C27&quot;/&gt;&lt;wsp:rsid wsp:val=&quot;006F4AB5&quot;/&gt;&lt;wsp:rsid wsp:val=&quot;00701B7F&quot;/&gt;&lt;wsp:rsid wsp:val=&quot;00727B8A&quot;/&gt;&lt;wsp:rsid wsp:val=&quot;007E03BA&quot;/&gt;&lt;wsp:rsid wsp:val=&quot;0081764C&quot;/&gt;&lt;wsp:rsid wsp:val=&quot;008560F4&quot;/&gt;&lt;wsp:rsid wsp:val=&quot;008C24CB&quot;/&gt;&lt;wsp:rsid wsp:val=&quot;008E386F&quot;/&gt;&lt;wsp:rsid wsp:val=&quot;009A35A8&quot;/&gt;&lt;wsp:rsid wsp:val=&quot;009B055C&quot;/&gt;&lt;wsp:rsid wsp:val=&quot;009C1A48&quot;/&gt;&lt;wsp:rsid wsp:val=&quot;009F4AC6&quot;/&gt;&lt;wsp:rsid wsp:val=&quot;00A35BD1&quot;/&gt;&lt;wsp:rsid wsp:val=&quot;00A6524F&quot;/&gt;&lt;wsp:rsid wsp:val=&quot;00A67476&quot;/&gt;&lt;wsp:rsid wsp:val=&quot;00AC317D&quot;/&gt;&lt;wsp:rsid wsp:val=&quot;00AC5676&quot;/&gt;&lt;wsp:rsid wsp:val=&quot;00AF67F0&quot;/&gt;&lt;wsp:rsid wsp:val=&quot;00AF6E7F&quot;/&gt;&lt;wsp:rsid wsp:val=&quot;00B3395E&quot;/&gt;&lt;wsp:rsid wsp:val=&quot;00B869DC&quot;/&gt;&lt;wsp:rsid wsp:val=&quot;00D2126E&quot;/&gt;&lt;wsp:rsid wsp:val=&quot;00E05DA8&quot;/&gt;&lt;wsp:rsid wsp:val=&quot;00E35905&quot;/&gt;&lt;wsp:rsid wsp:val=&quot;00E735EE&quot;/&gt;&lt;wsp:rsid wsp:val=&quot;00E952AA&quot;/&gt;&lt;wsp:rsid wsp:val=&quot;00EB7DE3&quot;/&gt;&lt;wsp:rsid wsp:val=&quot;00ED7568&quot;/&gt;&lt;wsp:rsid wsp:val=&quot;00F13A9C&quot;/&gt;&lt;wsp:rsid wsp:val=&quot;00F2310B&quot;/&gt;&lt;wsp:rsid wsp:val=&quot;00F40254&quot;/&gt;&lt;wsp:rsid wsp:val=&quot;00FB6F4C&quot;/&gt;&lt;wsp:rsid wsp:val=&quot;00FD78D6&quot;/&gt;&lt;wsp:rsid wsp:val=&quot;00FE5D76&quot;/&gt;&lt;/wsp:rsids&gt;&lt;/w:docPr&gt;&lt;w:body&gt;&lt;w:p wsp:rsidR=&quot;00000000&quot; wsp:rsidRDefault=&quot;00E35905&quot;&gt;&lt;m:oMathPara&gt;&lt;m:oMath&gt;&lt;m:rad&gt;&lt;m:radPr&gt;&lt;m:degHide m:val=&quot;on&quot;/&gt;&lt;m:ctrlPr&gt;&lt;w:rPr&gt;&lt;w:rFonts w:ascii=&quot;Cambria Math&quot; w:h-ansi=&quot;Cambria Math&quot;/&gt;&lt;wx:font wx:val=&quot;Cambria Math&quot;/&gt;&lt;w:b/&gt;&lt;w:i/&gt;&lt;w:sz w:val=&quot;20&quot;/&gt;&lt;w:sz-cs w:val=&quot;20&quot;/&gt;&lt;/w:rPr&gt;&lt;/m:ctrlPr&gt;&lt;/m:radPr&gt;&lt;m:deg/&gt;&lt;m:e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w:sz-cs w:val=&quot;20&quot;/&gt;&lt;/w:rPr&gt;&lt;m:t&gt;39-&lt;/m:t&gt;&lt;/m:r&gt;&lt;m:rad&gt;&lt;m:radPr&gt;&lt;m:degHide m:val=&quot;on&quot;/&gt;&lt;m:ctrlPr&gt;&lt;w:rPr&gt;&lt;w:rFonts w:ascii=&quot;Cambria Math&quot; w:h-ansi=&quot;Cambria Math&quot;/&gt;&lt;wx:font wx:val=&quot;Cambria Math&quot;/&gt;&lt;w:b/&gt;&lt;w:i/&gt;&lt;w:sz w:val=&quot;20&quot;/&gt;&lt;w:sz-cs w:val=&quot;20&quot;/&gt;&lt;/w:rPr&gt;&lt;/m:ctrlPr&gt;&lt;/m:radPr&gt;&lt;m:deg/&gt;&lt;m:e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w:sz-cs w:val=&quot;20&quot;/&gt;&lt;/w:rPr&gt;&lt;m:t&gt;8+&lt;/m:t&gt;&lt;/m:r&gt;&lt;m:rad&gt;&lt;m:radPr&gt;&lt;m:degHide m:val=&quot;on&quot;/&gt;&lt;m:ctrlPr&gt;&lt;w:rPr&gt;&lt;w:rFonts w:ascii=&quot;Cambria Math&quot; w:h-ansi=&quot;Cambria Math&quot;/&gt;&lt;wx:font wx:val=&quot;Cambria Math&quot;/&gt;&lt;w:b/&gt;&lt;w:i/&gt;&lt;w:sz w:val=&quot;20&quot;/&gt;&lt;w:sz-cs w:val=&quot;20&quot;/&gt;&lt;/w:rPr&gt;&lt;/m:ctrlPr&gt;&lt;/m:radPr&gt;&lt;m:deg/&gt;&lt;m:e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w:sz-cs w:val=&quot;20&quot;/&gt;&lt;/w:rPr&gt;&lt;m:t&gt;5-&lt;/m:t&gt;&lt;/m:r&gt;&lt;m:rad&gt;&lt;m:radPr&gt;&lt;m:degHide m:val=&quot;on&quot;/&gt;&lt;m:ctrlPr&gt;&lt;w:rPr&gt;&lt;w:rFonts w:ascii=&quot;Cambria Math&quot; w:h-ansi=&quot;Cambria Math&quot;/&gt;&lt;wx:font wx:val=&quot;Cambria Math&quot;/&gt;&lt;w:b/&gt;&lt;w:i/&gt;&lt;w:sz w:val=&quot;20&quot;/&gt;&lt;w:sz-cs w:val=&quot;20&quot;/&gt;&lt;/w:rPr&gt;&lt;/m:ctrlPr&gt;&lt;/m:radPr&gt;&lt;m:deg/&gt;&lt;m:e&gt;&lt;m:r&gt;&lt;m:rPr&gt;&lt;m:sty m:val=&quot;bi&quot;/&gt;&lt;/m:rPr&gt;&lt;w:rPr&gt;&lt;w:rFonts w:ascii=&quot;Cambria Math&quot; w:h-ansi=&quot;Cambria Math&quot;/&gt;&lt;wx:font wx:val=&quot;Cambria Math&quot;/&gt;&lt;w:b/&gt;&lt;w:i/&gt;&lt;w:sz w:val=&quot;20&quot;/&gt;&lt;w:sz-cs w:val=&quot;20&quot;/&gt;&lt;/w:rPr&gt;&lt;m:t&gt;16&lt;/m:t&gt;&lt;/m:r&gt;&lt;/m:e&gt;&lt;/m:rad&gt;&lt;/m:e&gt;&lt;/m:rad&gt;&lt;/m:e&gt;&lt;/m:rad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FB6F4C">
        <w:rPr>
          <w:b/>
          <w:sz w:val="20"/>
          <w:szCs w:val="20"/>
        </w:rPr>
        <w:fldChar w:fldCharType="end"/>
      </w:r>
      <w:r>
        <w:rPr>
          <w:b/>
          <w:sz w:val="20"/>
          <w:szCs w:val="20"/>
        </w:rPr>
        <w:t xml:space="preserve">         işleminin sonucu </w:t>
      </w:r>
      <w:r w:rsidRPr="001634AB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kaçtır</w:t>
      </w:r>
      <w:r w:rsidRPr="001634AB">
        <w:rPr>
          <w:b/>
          <w:sz w:val="20"/>
          <w:szCs w:val="20"/>
        </w:rPr>
        <w:t>?(5 puan)</w:t>
      </w:r>
    </w:p>
    <w:p w:rsidR="001803D9" w:rsidRPr="001634AB" w:rsidRDefault="001803D9" w:rsidP="00B3395E">
      <w:pPr>
        <w:rPr>
          <w:b/>
          <w:sz w:val="20"/>
          <w:szCs w:val="20"/>
        </w:rPr>
      </w:pPr>
    </w:p>
    <w:p w:rsidR="001803D9" w:rsidRDefault="001803D9" w:rsidP="006609CA">
      <w:pPr>
        <w:rPr>
          <w:b/>
          <w:sz w:val="20"/>
          <w:szCs w:val="20"/>
        </w:rPr>
      </w:pPr>
    </w:p>
    <w:p w:rsidR="001803D9" w:rsidRDefault="001803D9" w:rsidP="006609CA">
      <w:pPr>
        <w:rPr>
          <w:b/>
          <w:sz w:val="20"/>
          <w:szCs w:val="20"/>
        </w:rPr>
      </w:pPr>
    </w:p>
    <w:p w:rsidR="001803D9" w:rsidRPr="001634AB" w:rsidRDefault="001803D9" w:rsidP="006609CA">
      <w:pPr>
        <w:rPr>
          <w:b/>
          <w:sz w:val="20"/>
          <w:szCs w:val="20"/>
        </w:rPr>
      </w:pPr>
      <w:r w:rsidRPr="001634AB">
        <w:rPr>
          <w:b/>
          <w:sz w:val="20"/>
          <w:szCs w:val="20"/>
        </w:rPr>
        <w:t>S3)  (</w:t>
      </w:r>
      <w:r>
        <w:rPr>
          <w:b/>
          <w:sz w:val="20"/>
          <w:szCs w:val="20"/>
        </w:rPr>
        <w:t xml:space="preserve">5 </w:t>
      </w:r>
      <w:r w:rsidRPr="001634AB">
        <w:rPr>
          <w:b/>
          <w:sz w:val="20"/>
          <w:szCs w:val="20"/>
        </w:rPr>
        <w:t xml:space="preserve"> Puan)   </w:t>
      </w:r>
      <w:r w:rsidRPr="001634AB">
        <w:rPr>
          <w:sz w:val="20"/>
          <w:szCs w:val="20"/>
        </w:rPr>
        <w:t xml:space="preserve"> </w:t>
      </w:r>
    </w:p>
    <w:p w:rsidR="001803D9" w:rsidRPr="001634AB" w:rsidRDefault="001803D9" w:rsidP="00B3395E">
      <w:pPr>
        <w:rPr>
          <w:b/>
          <w:sz w:val="20"/>
          <w:szCs w:val="20"/>
          <w:vertAlign w:val="subscript"/>
        </w:rPr>
      </w:pPr>
    </w:p>
    <w:p w:rsidR="001803D9" w:rsidRPr="00701B7F" w:rsidRDefault="001803D9" w:rsidP="006609CA">
      <w:pPr>
        <w:rPr>
          <w:b/>
          <w:noProof/>
          <w:sz w:val="18"/>
          <w:szCs w:val="18"/>
        </w:rPr>
      </w:pPr>
      <w:r w:rsidRPr="00701B7F">
        <w:rPr>
          <w:b/>
          <w:noProof/>
          <w:sz w:val="18"/>
          <w:szCs w:val="18"/>
        </w:rPr>
        <w:t>Fransız  Hava Yolları</w:t>
      </w:r>
    </w:p>
    <w:p w:rsidR="001803D9" w:rsidRPr="00701B7F" w:rsidRDefault="001803D9" w:rsidP="006609CA">
      <w:pPr>
        <w:rPr>
          <w:b/>
          <w:bCs/>
          <w:noProof/>
          <w:sz w:val="18"/>
          <w:szCs w:val="18"/>
        </w:rPr>
      </w:pPr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7" type="#_x0000_t106" style="position:absolute;margin-left:64.15pt;margin-top:.8pt;width:136.65pt;height:36.9pt;z-index:251656704" adj="3493,4829">
            <v:textbox style="mso-next-textbox:#_x0000_s1027">
              <w:txbxContent>
                <w:p w:rsidR="001803D9" w:rsidRDefault="001803D9" w:rsidP="006609CA">
                  <w:r w:rsidRPr="008E180B">
                    <w:fldChar w:fldCharType="begin"/>
                  </w:r>
                  <w:r w:rsidRPr="008E180B">
                    <w:instrText xml:space="preserve"> QUOTE </w:instrText>
                  </w:r>
                  <w:r w:rsidRPr="0063370C">
                    <w:rPr>
                      <w:position w:val="-17"/>
                    </w:rPr>
                    <w:pict>
                      <v:shape id="_x0000_i1033" type="#_x0000_t75" style="width:34.5pt;height:21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477D7&quot;/&gt;&lt;wsp:rsid wsp:val=&quot;00000E17&quot;/&gt;&lt;wsp:rsid wsp:val=&quot;00061B81&quot;/&gt;&lt;wsp:rsid wsp:val=&quot;00072080&quot;/&gt;&lt;wsp:rsid wsp:val=&quot;000963D8&quot;/&gt;&lt;wsp:rsid wsp:val=&quot;000D06A1&quot;/&gt;&lt;wsp:rsid wsp:val=&quot;000E7551&quot;/&gt;&lt;wsp:rsid wsp:val=&quot;00181A0B&quot;/&gt;&lt;wsp:rsid wsp:val=&quot;001902F7&quot;/&gt;&lt;wsp:rsid wsp:val=&quot;00223A64&quot;/&gt;&lt;wsp:rsid wsp:val=&quot;00256D2B&quot;/&gt;&lt;wsp:rsid wsp:val=&quot;002A7A12&quot;/&gt;&lt;wsp:rsid wsp:val=&quot;002F72FA&quot;/&gt;&lt;wsp:rsid wsp:val=&quot;00317C20&quot;/&gt;&lt;wsp:rsid wsp:val=&quot;00321464&quot;/&gt;&lt;wsp:rsid wsp:val=&quot;00364F33&quot;/&gt;&lt;wsp:rsid wsp:val=&quot;00397267&quot;/&gt;&lt;wsp:rsid wsp:val=&quot;003B29A5&quot;/&gt;&lt;wsp:rsid wsp:val=&quot;003E2CC1&quot;/&gt;&lt;wsp:rsid wsp:val=&quot;003F4376&quot;/&gt;&lt;wsp:rsid wsp:val=&quot;003F49FB&quot;/&gt;&lt;wsp:rsid wsp:val=&quot;00407245&quot;/&gt;&lt;wsp:rsid wsp:val=&quot;004477D7&quot;/&gt;&lt;wsp:rsid wsp:val=&quot;00452159&quot;/&gt;&lt;wsp:rsid wsp:val=&quot;00454ED0&quot;/&gt;&lt;wsp:rsid wsp:val=&quot;00474F5D&quot;/&gt;&lt;wsp:rsid wsp:val=&quot;004B499A&quot;/&gt;&lt;wsp:rsid wsp:val=&quot;004B5050&quot;/&gt;&lt;wsp:rsid wsp:val=&quot;004B5801&quot;/&gt;&lt;wsp:rsid wsp:val=&quot;004C321E&quot;/&gt;&lt;wsp:rsid wsp:val=&quot;004D0B53&quot;/&gt;&lt;wsp:rsid wsp:val=&quot;004E6E4F&quot;/&gt;&lt;wsp:rsid wsp:val=&quot;004F2985&quot;/&gt;&lt;wsp:rsid wsp:val=&quot;00513245&quot;/&gt;&lt;wsp:rsid wsp:val=&quot;00546F3C&quot;/&gt;&lt;wsp:rsid wsp:val=&quot;005770AD&quot;/&gt;&lt;wsp:rsid wsp:val=&quot;005A2550&quot;/&gt;&lt;wsp:rsid wsp:val=&quot;005C2AFE&quot;/&gt;&lt;wsp:rsid wsp:val=&quot;005F71E2&quot;/&gt;&lt;wsp:rsid wsp:val=&quot;006430C0&quot;/&gt;&lt;wsp:rsid wsp:val=&quot;00653ABD&quot;/&gt;&lt;wsp:rsid wsp:val=&quot;00654283&quot;/&gt;&lt;wsp:rsid wsp:val=&quot;0068727C&quot;/&gt;&lt;wsp:rsid wsp:val=&quot;00687F25&quot;/&gt;&lt;wsp:rsid wsp:val=&quot;006E3CED&quot;/&gt;&lt;wsp:rsid wsp:val=&quot;0070123B&quot;/&gt;&lt;wsp:rsid wsp:val=&quot;007030B7&quot;/&gt;&lt;wsp:rsid wsp:val=&quot;00753DC9&quot;/&gt;&lt;wsp:rsid wsp:val=&quot;00774DC4&quot;/&gt;&lt;wsp:rsid wsp:val=&quot;00790DBC&quot;/&gt;&lt;wsp:rsid wsp:val=&quot;007A010D&quot;/&gt;&lt;wsp:rsid wsp:val=&quot;007C039D&quot;/&gt;&lt;wsp:rsid wsp:val=&quot;007E434C&quot;/&gt;&lt;wsp:rsid wsp:val=&quot;00804F5B&quot;/&gt;&lt;wsp:rsid wsp:val=&quot;00805657&quot;/&gt;&lt;wsp:rsid wsp:val=&quot;008133B2&quot;/&gt;&lt;wsp:rsid wsp:val=&quot;00815B82&quot;/&gt;&lt;wsp:rsid wsp:val=&quot;00833519&quot;/&gt;&lt;wsp:rsid wsp:val=&quot;008704BD&quot;/&gt;&lt;wsp:rsid wsp:val=&quot;00876C43&quot;/&gt;&lt;wsp:rsid wsp:val=&quot;00883C78&quot;/&gt;&lt;wsp:rsid wsp:val=&quot;008A0C25&quot;/&gt;&lt;wsp:rsid wsp:val=&quot;008C256A&quot;/&gt;&lt;wsp:rsid wsp:val=&quot;008D62BF&quot;/&gt;&lt;wsp:rsid wsp:val=&quot;008E180B&quot;/&gt;&lt;wsp:rsid wsp:val=&quot;008F3456&quot;/&gt;&lt;wsp:rsid wsp:val=&quot;00910D53&quot;/&gt;&lt;wsp:rsid wsp:val=&quot;00936FC9&quot;/&gt;&lt;wsp:rsid wsp:val=&quot;0093734C&quot;/&gt;&lt;wsp:rsid wsp:val=&quot;009424FE&quot;/&gt;&lt;wsp:rsid wsp:val=&quot;009537AF&quot;/&gt;&lt;wsp:rsid wsp:val=&quot;00962A23&quot;/&gt;&lt;wsp:rsid wsp:val=&quot;009B5C9E&quot;/&gt;&lt;wsp:rsid wsp:val=&quot;009C26F1&quot;/&gt;&lt;wsp:rsid wsp:val=&quot;009E18B6&quot;/&gt;&lt;wsp:rsid wsp:val=&quot;009E6D8D&quot;/&gt;&lt;wsp:rsid wsp:val=&quot;00A100EA&quot;/&gt;&lt;wsp:rsid wsp:val=&quot;00A1138C&quot;/&gt;&lt;wsp:rsid wsp:val=&quot;00A20E84&quot;/&gt;&lt;wsp:rsid wsp:val=&quot;00A50921&quot;/&gt;&lt;wsp:rsid wsp:val=&quot;00A509B9&quot;/&gt;&lt;wsp:rsid wsp:val=&quot;00AB050A&quot;/&gt;&lt;wsp:rsid wsp:val=&quot;00AB51A4&quot;/&gt;&lt;wsp:rsid wsp:val=&quot;00AB70F2&quot;/&gt;&lt;wsp:rsid wsp:val=&quot;00AE4970&quot;/&gt;&lt;wsp:rsid wsp:val=&quot;00B020CB&quot;/&gt;&lt;wsp:rsid wsp:val=&quot;00B261BA&quot;/&gt;&lt;wsp:rsid wsp:val=&quot;00B73B27&quot;/&gt;&lt;wsp:rsid wsp:val=&quot;00BA4EAC&quot;/&gt;&lt;wsp:rsid wsp:val=&quot;00BA662F&quot;/&gt;&lt;wsp:rsid wsp:val=&quot;00BA7CCE&quot;/&gt;&lt;wsp:rsid wsp:val=&quot;00CF0098&quot;/&gt;&lt;wsp:rsid wsp:val=&quot;00D01086&quot;/&gt;&lt;wsp:rsid wsp:val=&quot;00D04957&quot;/&gt;&lt;wsp:rsid wsp:val=&quot;00D24EEB&quot;/&gt;&lt;wsp:rsid wsp:val=&quot;00D56245&quot;/&gt;&lt;wsp:rsid wsp:val=&quot;00D8054A&quot;/&gt;&lt;wsp:rsid wsp:val=&quot;00DB20F3&quot;/&gt;&lt;wsp:rsid wsp:val=&quot;00DB3BC2&quot;/&gt;&lt;wsp:rsid wsp:val=&quot;00DD16CD&quot;/&gt;&lt;wsp:rsid wsp:val=&quot;00DE4453&quot;/&gt;&lt;wsp:rsid wsp:val=&quot;00E105FA&quot;/&gt;&lt;wsp:rsid wsp:val=&quot;00E13DF2&quot;/&gt;&lt;wsp:rsid wsp:val=&quot;00E228C1&quot;/&gt;&lt;wsp:rsid wsp:val=&quot;00E24BC6&quot;/&gt;&lt;wsp:rsid wsp:val=&quot;00E27F40&quot;/&gt;&lt;wsp:rsid wsp:val=&quot;00E45E41&quot;/&gt;&lt;wsp:rsid wsp:val=&quot;00E72A5E&quot;/&gt;&lt;wsp:rsid wsp:val=&quot;00E92B98&quot;/&gt;&lt;wsp:rsid wsp:val=&quot;00ED2FD5&quot;/&gt;&lt;wsp:rsid wsp:val=&quot;00EE09C0&quot;/&gt;&lt;wsp:rsid wsp:val=&quot;00EE2A0A&quot;/&gt;&lt;wsp:rsid wsp:val=&quot;00EF69CA&quot;/&gt;&lt;wsp:rsid wsp:val=&quot;00F425A1&quot;/&gt;&lt;wsp:rsid wsp:val=&quot;00F579BF&quot;/&gt;&lt;wsp:rsid wsp:val=&quot;00FA42CC&quot;/&gt;&lt;wsp:rsid wsp:val=&quot;00FB3A42&quot;/&gt;&lt;wsp:rsid wsp:val=&quot;00FD3FB2&quot;/&gt;&lt;wsp:rsid wsp:val=&quot;00FD7352&quot;/&gt;&lt;/wsp:rsids&gt;&lt;/w:docPr&gt;&lt;w:body&gt;&lt;w:p wsp:rsidR=&quot;00000000&quot; wsp:rsidRDefault=&quot;00A509B9&quot;&gt;&lt;m:oMathPara&gt;&lt;m:oMath&gt;&lt;m:r&gt;&lt;w:rPr&gt;&lt;w:rFonts w:ascii=&quot;Cambria Math&quot; w:h-ansi=&quot;Cambria Math&quot;/&gt;&lt;wx:font wx:val=&quot;Cambria Math&quot;/&gt;&lt;w:i/&gt;&lt;/w:rPr&gt;&lt;m:t&gt;(-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2&lt;/m:t&gt;&lt;/m:r&gt;&lt;/m:num&gt;&lt;m:den&gt;&lt;m:r&gt;&lt;w:rPr&gt;&lt;w:rFonts w:ascii=&quot;Cambria Math&quot; w:h-ansi=&quot;Cambria Math&quot;/&gt;&lt;wx:font wx:val=&quot;Cambria Math&quot;/&gt;&lt;w:i/&gt;&lt;/w:rPr&gt;&lt;m:t&gt;3&lt;/m:t&gt;&lt;/m:r&gt;&lt;/m:den&gt;&lt;/m:f&gt;&lt;m:r&gt;&lt;w:rPr&gt;&lt;w:rFonts w:ascii=&quot;Cambria Math&quot; w:h-ansi=&quot;Cambria Math&quot;/&gt;&lt;wx:font wx:val=&quot;Cambria Math&quot;/&gt;&lt;w:i/&gt;&lt;/w:rPr&gt;&lt;m:t&gt;)&lt;/m:t&gt;&lt;/m:r&gt;&lt;/m:e&gt;&lt;m:sup&gt;&lt;m:r&gt;&lt;w:rPr&gt;&lt;w:rFonts w:ascii=&quot;Cambria Math&quot; w:h-ansi=&quot;Cambria Math&quot;/&gt;&lt;wx:font wx:val=&quot;Cambria Math&quot;/&gt;&lt;w:i/&gt;&lt;/w:rPr&gt;&lt;m:t&gt;-3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9" o:title="" chromakey="white"/>
                      </v:shape>
                    </w:pict>
                  </w:r>
                  <w:r w:rsidRPr="008E180B">
                    <w:instrText xml:space="preserve"> </w:instrText>
                  </w:r>
                  <w:r w:rsidRPr="008E180B">
                    <w:fldChar w:fldCharType="separate"/>
                  </w:r>
                  <w:r w:rsidRPr="0063370C">
                    <w:rPr>
                      <w:position w:val="-17"/>
                    </w:rPr>
                    <w:pict>
                      <v:shape id="_x0000_i1034" type="#_x0000_t75" style="width:34.5pt;height:21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477D7&quot;/&gt;&lt;wsp:rsid wsp:val=&quot;00000E17&quot;/&gt;&lt;wsp:rsid wsp:val=&quot;00061B81&quot;/&gt;&lt;wsp:rsid wsp:val=&quot;00072080&quot;/&gt;&lt;wsp:rsid wsp:val=&quot;000963D8&quot;/&gt;&lt;wsp:rsid wsp:val=&quot;000D06A1&quot;/&gt;&lt;wsp:rsid wsp:val=&quot;000E7551&quot;/&gt;&lt;wsp:rsid wsp:val=&quot;00181A0B&quot;/&gt;&lt;wsp:rsid wsp:val=&quot;001902F7&quot;/&gt;&lt;wsp:rsid wsp:val=&quot;00223A64&quot;/&gt;&lt;wsp:rsid wsp:val=&quot;00256D2B&quot;/&gt;&lt;wsp:rsid wsp:val=&quot;002A7A12&quot;/&gt;&lt;wsp:rsid wsp:val=&quot;002F72FA&quot;/&gt;&lt;wsp:rsid wsp:val=&quot;00317C20&quot;/&gt;&lt;wsp:rsid wsp:val=&quot;00321464&quot;/&gt;&lt;wsp:rsid wsp:val=&quot;00364F33&quot;/&gt;&lt;wsp:rsid wsp:val=&quot;00397267&quot;/&gt;&lt;wsp:rsid wsp:val=&quot;003B29A5&quot;/&gt;&lt;wsp:rsid wsp:val=&quot;003E2CC1&quot;/&gt;&lt;wsp:rsid wsp:val=&quot;003F4376&quot;/&gt;&lt;wsp:rsid wsp:val=&quot;003F49FB&quot;/&gt;&lt;wsp:rsid wsp:val=&quot;00407245&quot;/&gt;&lt;wsp:rsid wsp:val=&quot;004477D7&quot;/&gt;&lt;wsp:rsid wsp:val=&quot;00452159&quot;/&gt;&lt;wsp:rsid wsp:val=&quot;00454ED0&quot;/&gt;&lt;wsp:rsid wsp:val=&quot;00474F5D&quot;/&gt;&lt;wsp:rsid wsp:val=&quot;004B499A&quot;/&gt;&lt;wsp:rsid wsp:val=&quot;004B5050&quot;/&gt;&lt;wsp:rsid wsp:val=&quot;004B5801&quot;/&gt;&lt;wsp:rsid wsp:val=&quot;004C321E&quot;/&gt;&lt;wsp:rsid wsp:val=&quot;004D0B53&quot;/&gt;&lt;wsp:rsid wsp:val=&quot;004E6E4F&quot;/&gt;&lt;wsp:rsid wsp:val=&quot;004F2985&quot;/&gt;&lt;wsp:rsid wsp:val=&quot;00513245&quot;/&gt;&lt;wsp:rsid wsp:val=&quot;00546F3C&quot;/&gt;&lt;wsp:rsid wsp:val=&quot;005770AD&quot;/&gt;&lt;wsp:rsid wsp:val=&quot;005A2550&quot;/&gt;&lt;wsp:rsid wsp:val=&quot;005C2AFE&quot;/&gt;&lt;wsp:rsid wsp:val=&quot;005F71E2&quot;/&gt;&lt;wsp:rsid wsp:val=&quot;006430C0&quot;/&gt;&lt;wsp:rsid wsp:val=&quot;00653ABD&quot;/&gt;&lt;wsp:rsid wsp:val=&quot;00654283&quot;/&gt;&lt;wsp:rsid wsp:val=&quot;0068727C&quot;/&gt;&lt;wsp:rsid wsp:val=&quot;00687F25&quot;/&gt;&lt;wsp:rsid wsp:val=&quot;006E3CED&quot;/&gt;&lt;wsp:rsid wsp:val=&quot;0070123B&quot;/&gt;&lt;wsp:rsid wsp:val=&quot;007030B7&quot;/&gt;&lt;wsp:rsid wsp:val=&quot;00753DC9&quot;/&gt;&lt;wsp:rsid wsp:val=&quot;00774DC4&quot;/&gt;&lt;wsp:rsid wsp:val=&quot;00790DBC&quot;/&gt;&lt;wsp:rsid wsp:val=&quot;007A010D&quot;/&gt;&lt;wsp:rsid wsp:val=&quot;007C039D&quot;/&gt;&lt;wsp:rsid wsp:val=&quot;007E434C&quot;/&gt;&lt;wsp:rsid wsp:val=&quot;00804F5B&quot;/&gt;&lt;wsp:rsid wsp:val=&quot;00805657&quot;/&gt;&lt;wsp:rsid wsp:val=&quot;008133B2&quot;/&gt;&lt;wsp:rsid wsp:val=&quot;00815B82&quot;/&gt;&lt;wsp:rsid wsp:val=&quot;00833519&quot;/&gt;&lt;wsp:rsid wsp:val=&quot;008704BD&quot;/&gt;&lt;wsp:rsid wsp:val=&quot;00876C43&quot;/&gt;&lt;wsp:rsid wsp:val=&quot;00883C78&quot;/&gt;&lt;wsp:rsid wsp:val=&quot;008A0C25&quot;/&gt;&lt;wsp:rsid wsp:val=&quot;008C256A&quot;/&gt;&lt;wsp:rsid wsp:val=&quot;008D62BF&quot;/&gt;&lt;wsp:rsid wsp:val=&quot;008E180B&quot;/&gt;&lt;wsp:rsid wsp:val=&quot;008F3456&quot;/&gt;&lt;wsp:rsid wsp:val=&quot;00910D53&quot;/&gt;&lt;wsp:rsid wsp:val=&quot;00936FC9&quot;/&gt;&lt;wsp:rsid wsp:val=&quot;0093734C&quot;/&gt;&lt;wsp:rsid wsp:val=&quot;009424FE&quot;/&gt;&lt;wsp:rsid wsp:val=&quot;009537AF&quot;/&gt;&lt;wsp:rsid wsp:val=&quot;00962A23&quot;/&gt;&lt;wsp:rsid wsp:val=&quot;009B5C9E&quot;/&gt;&lt;wsp:rsid wsp:val=&quot;009C26F1&quot;/&gt;&lt;wsp:rsid wsp:val=&quot;009E18B6&quot;/&gt;&lt;wsp:rsid wsp:val=&quot;009E6D8D&quot;/&gt;&lt;wsp:rsid wsp:val=&quot;00A100EA&quot;/&gt;&lt;wsp:rsid wsp:val=&quot;00A1138C&quot;/&gt;&lt;wsp:rsid wsp:val=&quot;00A20E84&quot;/&gt;&lt;wsp:rsid wsp:val=&quot;00A50921&quot;/&gt;&lt;wsp:rsid wsp:val=&quot;00A509B9&quot;/&gt;&lt;wsp:rsid wsp:val=&quot;00AB050A&quot;/&gt;&lt;wsp:rsid wsp:val=&quot;00AB51A4&quot;/&gt;&lt;wsp:rsid wsp:val=&quot;00AB70F2&quot;/&gt;&lt;wsp:rsid wsp:val=&quot;00AE4970&quot;/&gt;&lt;wsp:rsid wsp:val=&quot;00B020CB&quot;/&gt;&lt;wsp:rsid wsp:val=&quot;00B261BA&quot;/&gt;&lt;wsp:rsid wsp:val=&quot;00B73B27&quot;/&gt;&lt;wsp:rsid wsp:val=&quot;00BA4EAC&quot;/&gt;&lt;wsp:rsid wsp:val=&quot;00BA662F&quot;/&gt;&lt;wsp:rsid wsp:val=&quot;00BA7CCE&quot;/&gt;&lt;wsp:rsid wsp:val=&quot;00CF0098&quot;/&gt;&lt;wsp:rsid wsp:val=&quot;00D01086&quot;/&gt;&lt;wsp:rsid wsp:val=&quot;00D04957&quot;/&gt;&lt;wsp:rsid wsp:val=&quot;00D24EEB&quot;/&gt;&lt;wsp:rsid wsp:val=&quot;00D56245&quot;/&gt;&lt;wsp:rsid wsp:val=&quot;00D8054A&quot;/&gt;&lt;wsp:rsid wsp:val=&quot;00DB20F3&quot;/&gt;&lt;wsp:rsid wsp:val=&quot;00DB3BC2&quot;/&gt;&lt;wsp:rsid wsp:val=&quot;00DD16CD&quot;/&gt;&lt;wsp:rsid wsp:val=&quot;00DE4453&quot;/&gt;&lt;wsp:rsid wsp:val=&quot;00E105FA&quot;/&gt;&lt;wsp:rsid wsp:val=&quot;00E13DF2&quot;/&gt;&lt;wsp:rsid wsp:val=&quot;00E228C1&quot;/&gt;&lt;wsp:rsid wsp:val=&quot;00E24BC6&quot;/&gt;&lt;wsp:rsid wsp:val=&quot;00E27F40&quot;/&gt;&lt;wsp:rsid wsp:val=&quot;00E45E41&quot;/&gt;&lt;wsp:rsid wsp:val=&quot;00E72A5E&quot;/&gt;&lt;wsp:rsid wsp:val=&quot;00E92B98&quot;/&gt;&lt;wsp:rsid wsp:val=&quot;00ED2FD5&quot;/&gt;&lt;wsp:rsid wsp:val=&quot;00EE09C0&quot;/&gt;&lt;wsp:rsid wsp:val=&quot;00EE2A0A&quot;/&gt;&lt;wsp:rsid wsp:val=&quot;00EF69CA&quot;/&gt;&lt;wsp:rsid wsp:val=&quot;00F425A1&quot;/&gt;&lt;wsp:rsid wsp:val=&quot;00F579BF&quot;/&gt;&lt;wsp:rsid wsp:val=&quot;00FA42CC&quot;/&gt;&lt;wsp:rsid wsp:val=&quot;00FB3A42&quot;/&gt;&lt;wsp:rsid wsp:val=&quot;00FD3FB2&quot;/&gt;&lt;wsp:rsid wsp:val=&quot;00FD7352&quot;/&gt;&lt;/wsp:rsids&gt;&lt;/w:docPr&gt;&lt;w:body&gt;&lt;w:p wsp:rsidR=&quot;00000000&quot; wsp:rsidRDefault=&quot;00A509B9&quot;&gt;&lt;m:oMathPara&gt;&lt;m:oMath&gt;&lt;m:r&gt;&lt;w:rPr&gt;&lt;w:rFonts w:ascii=&quot;Cambria Math&quot; w:h-ansi=&quot;Cambria Math&quot;/&gt;&lt;wx:font wx:val=&quot;Cambria Math&quot;/&gt;&lt;w:i/&gt;&lt;/w:rPr&gt;&lt;m:t&gt;(-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2&lt;/m:t&gt;&lt;/m:r&gt;&lt;/m:num&gt;&lt;m:den&gt;&lt;m:r&gt;&lt;w:rPr&gt;&lt;w:rFonts w:ascii=&quot;Cambria Math&quot; w:h-ansi=&quot;Cambria Math&quot;/&gt;&lt;wx:font wx:val=&quot;Cambria Math&quot;/&gt;&lt;w:i/&gt;&lt;/w:rPr&gt;&lt;m:t&gt;3&lt;/m:t&gt;&lt;/m:r&gt;&lt;/m:den&gt;&lt;/m:f&gt;&lt;m:r&gt;&lt;w:rPr&gt;&lt;w:rFonts w:ascii=&quot;Cambria Math&quot; w:h-ansi=&quot;Cambria Math&quot;/&gt;&lt;wx:font wx:val=&quot;Cambria Math&quot;/&gt;&lt;w:i/&gt;&lt;/w:rPr&gt;&lt;m:t&gt;)&lt;/m:t&gt;&lt;/m:r&gt;&lt;/m:e&gt;&lt;m:sup&gt;&lt;m:r&gt;&lt;w:rPr&gt;&lt;w:rFonts w:ascii=&quot;Cambria Math&quot; w:h-ansi=&quot;Cambria Math&quot;/&gt;&lt;wx:font wx:val=&quot;Cambria Math&quot;/&gt;&lt;w:i/&gt;&lt;/w:rPr&gt;&lt;m:t&gt;-3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9" o:title="" chromakey="white"/>
                      </v:shape>
                    </w:pict>
                  </w:r>
                  <w:r w:rsidRPr="008E180B">
                    <w:fldChar w:fldCharType="end"/>
                  </w:r>
                  <w:r>
                    <w:t xml:space="preserve"> =</w:t>
                  </w:r>
                  <w:r w:rsidRPr="008E180B">
                    <w:fldChar w:fldCharType="begin"/>
                  </w:r>
                  <w:r w:rsidRPr="008E180B">
                    <w:instrText xml:space="preserve"> QUOTE </w:instrText>
                  </w:r>
                  <w:r w:rsidRPr="0063370C">
                    <w:rPr>
                      <w:position w:val="-17"/>
                    </w:rPr>
                    <w:pict>
                      <v:shape id="_x0000_i1035" type="#_x0000_t75" style="width:9pt;height:21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477D7&quot;/&gt;&lt;wsp:rsid wsp:val=&quot;00000E17&quot;/&gt;&lt;wsp:rsid wsp:val=&quot;00061B81&quot;/&gt;&lt;wsp:rsid wsp:val=&quot;00072080&quot;/&gt;&lt;wsp:rsid wsp:val=&quot;000963D8&quot;/&gt;&lt;wsp:rsid wsp:val=&quot;000D06A1&quot;/&gt;&lt;wsp:rsid wsp:val=&quot;000E7551&quot;/&gt;&lt;wsp:rsid wsp:val=&quot;00181A0B&quot;/&gt;&lt;wsp:rsid wsp:val=&quot;001902F7&quot;/&gt;&lt;wsp:rsid wsp:val=&quot;00223A64&quot;/&gt;&lt;wsp:rsid wsp:val=&quot;00256D2B&quot;/&gt;&lt;wsp:rsid wsp:val=&quot;002A7A12&quot;/&gt;&lt;wsp:rsid wsp:val=&quot;002F72FA&quot;/&gt;&lt;wsp:rsid wsp:val=&quot;00317C20&quot;/&gt;&lt;wsp:rsid wsp:val=&quot;00321464&quot;/&gt;&lt;wsp:rsid wsp:val=&quot;00364F33&quot;/&gt;&lt;wsp:rsid wsp:val=&quot;00397267&quot;/&gt;&lt;wsp:rsid wsp:val=&quot;003B29A5&quot;/&gt;&lt;wsp:rsid wsp:val=&quot;003E2471&quot;/&gt;&lt;wsp:rsid wsp:val=&quot;003E2CC1&quot;/&gt;&lt;wsp:rsid wsp:val=&quot;003F4376&quot;/&gt;&lt;wsp:rsid wsp:val=&quot;003F49FB&quot;/&gt;&lt;wsp:rsid wsp:val=&quot;00407245&quot;/&gt;&lt;wsp:rsid wsp:val=&quot;004477D7&quot;/&gt;&lt;wsp:rsid wsp:val=&quot;00452159&quot;/&gt;&lt;wsp:rsid wsp:val=&quot;00454ED0&quot;/&gt;&lt;wsp:rsid wsp:val=&quot;00474F5D&quot;/&gt;&lt;wsp:rsid wsp:val=&quot;004B499A&quot;/&gt;&lt;wsp:rsid wsp:val=&quot;004B5050&quot;/&gt;&lt;wsp:rsid wsp:val=&quot;004B5801&quot;/&gt;&lt;wsp:rsid wsp:val=&quot;004C321E&quot;/&gt;&lt;wsp:rsid wsp:val=&quot;004D0B53&quot;/&gt;&lt;wsp:rsid wsp:val=&quot;004E6E4F&quot;/&gt;&lt;wsp:rsid wsp:val=&quot;004F2985&quot;/&gt;&lt;wsp:rsid wsp:val=&quot;00513245&quot;/&gt;&lt;wsp:rsid wsp:val=&quot;00546F3C&quot;/&gt;&lt;wsp:rsid wsp:val=&quot;005770AD&quot;/&gt;&lt;wsp:rsid wsp:val=&quot;005A2550&quot;/&gt;&lt;wsp:rsid wsp:val=&quot;005C2AFE&quot;/&gt;&lt;wsp:rsid wsp:val=&quot;005F71E2&quot;/&gt;&lt;wsp:rsid wsp:val=&quot;006430C0&quot;/&gt;&lt;wsp:rsid wsp:val=&quot;00653ABD&quot;/&gt;&lt;wsp:rsid wsp:val=&quot;00654283&quot;/&gt;&lt;wsp:rsid wsp:val=&quot;0068727C&quot;/&gt;&lt;wsp:rsid wsp:val=&quot;00687F25&quot;/&gt;&lt;wsp:rsid wsp:val=&quot;006E3CED&quot;/&gt;&lt;wsp:rsid wsp:val=&quot;0070123B&quot;/&gt;&lt;wsp:rsid wsp:val=&quot;007030B7&quot;/&gt;&lt;wsp:rsid wsp:val=&quot;00753DC9&quot;/&gt;&lt;wsp:rsid wsp:val=&quot;00774DC4&quot;/&gt;&lt;wsp:rsid wsp:val=&quot;00790DBC&quot;/&gt;&lt;wsp:rsid wsp:val=&quot;007A010D&quot;/&gt;&lt;wsp:rsid wsp:val=&quot;007C039D&quot;/&gt;&lt;wsp:rsid wsp:val=&quot;007E434C&quot;/&gt;&lt;wsp:rsid wsp:val=&quot;00804F5B&quot;/&gt;&lt;wsp:rsid wsp:val=&quot;00805657&quot;/&gt;&lt;wsp:rsid wsp:val=&quot;008133B2&quot;/&gt;&lt;wsp:rsid wsp:val=&quot;00815B82&quot;/&gt;&lt;wsp:rsid wsp:val=&quot;00833519&quot;/&gt;&lt;wsp:rsid wsp:val=&quot;008704BD&quot;/&gt;&lt;wsp:rsid wsp:val=&quot;00876C43&quot;/&gt;&lt;wsp:rsid wsp:val=&quot;00883C78&quot;/&gt;&lt;wsp:rsid wsp:val=&quot;008A0C25&quot;/&gt;&lt;wsp:rsid wsp:val=&quot;008C256A&quot;/&gt;&lt;wsp:rsid wsp:val=&quot;008D62BF&quot;/&gt;&lt;wsp:rsid wsp:val=&quot;008E180B&quot;/&gt;&lt;wsp:rsid wsp:val=&quot;008F3456&quot;/&gt;&lt;wsp:rsid wsp:val=&quot;00910D53&quot;/&gt;&lt;wsp:rsid wsp:val=&quot;00936FC9&quot;/&gt;&lt;wsp:rsid wsp:val=&quot;0093734C&quot;/&gt;&lt;wsp:rsid wsp:val=&quot;009424FE&quot;/&gt;&lt;wsp:rsid wsp:val=&quot;009537AF&quot;/&gt;&lt;wsp:rsid wsp:val=&quot;00962A23&quot;/&gt;&lt;wsp:rsid wsp:val=&quot;009B5C9E&quot;/&gt;&lt;wsp:rsid wsp:val=&quot;009C26F1&quot;/&gt;&lt;wsp:rsid wsp:val=&quot;009E18B6&quot;/&gt;&lt;wsp:rsid wsp:val=&quot;009E6D8D&quot;/&gt;&lt;wsp:rsid wsp:val=&quot;00A100EA&quot;/&gt;&lt;wsp:rsid wsp:val=&quot;00A1138C&quot;/&gt;&lt;wsp:rsid wsp:val=&quot;00A20E84&quot;/&gt;&lt;wsp:rsid wsp:val=&quot;00A50921&quot;/&gt;&lt;wsp:rsid wsp:val=&quot;00AB050A&quot;/&gt;&lt;wsp:rsid wsp:val=&quot;00AB51A4&quot;/&gt;&lt;wsp:rsid wsp:val=&quot;00AB70F2&quot;/&gt;&lt;wsp:rsid wsp:val=&quot;00AE4970&quot;/&gt;&lt;wsp:rsid wsp:val=&quot;00B020CB&quot;/&gt;&lt;wsp:rsid wsp:val=&quot;00B261BA&quot;/&gt;&lt;wsp:rsid wsp:val=&quot;00B73B27&quot;/&gt;&lt;wsp:rsid wsp:val=&quot;00BA4EAC&quot;/&gt;&lt;wsp:rsid wsp:val=&quot;00BA662F&quot;/&gt;&lt;wsp:rsid wsp:val=&quot;00BA7CCE&quot;/&gt;&lt;wsp:rsid wsp:val=&quot;00CF0098&quot;/&gt;&lt;wsp:rsid wsp:val=&quot;00D01086&quot;/&gt;&lt;wsp:rsid wsp:val=&quot;00D04957&quot;/&gt;&lt;wsp:rsid wsp:val=&quot;00D24EEB&quot;/&gt;&lt;wsp:rsid wsp:val=&quot;00D56245&quot;/&gt;&lt;wsp:rsid wsp:val=&quot;00D8054A&quot;/&gt;&lt;wsp:rsid wsp:val=&quot;00DB20F3&quot;/&gt;&lt;wsp:rsid wsp:val=&quot;00DB3BC2&quot;/&gt;&lt;wsp:rsid wsp:val=&quot;00DD16CD&quot;/&gt;&lt;wsp:rsid wsp:val=&quot;00DE4453&quot;/&gt;&lt;wsp:rsid wsp:val=&quot;00E105FA&quot;/&gt;&lt;wsp:rsid wsp:val=&quot;00E13DF2&quot;/&gt;&lt;wsp:rsid wsp:val=&quot;00E228C1&quot;/&gt;&lt;wsp:rsid wsp:val=&quot;00E24BC6&quot;/&gt;&lt;wsp:rsid wsp:val=&quot;00E27F40&quot;/&gt;&lt;wsp:rsid wsp:val=&quot;00E45E41&quot;/&gt;&lt;wsp:rsid wsp:val=&quot;00E72A5E&quot;/&gt;&lt;wsp:rsid wsp:val=&quot;00E92B98&quot;/&gt;&lt;wsp:rsid wsp:val=&quot;00ED2FD5&quot;/&gt;&lt;wsp:rsid wsp:val=&quot;00EE09C0&quot;/&gt;&lt;wsp:rsid wsp:val=&quot;00EE2A0A&quot;/&gt;&lt;wsp:rsid wsp:val=&quot;00EF69CA&quot;/&gt;&lt;wsp:rsid wsp:val=&quot;00F425A1&quot;/&gt;&lt;wsp:rsid wsp:val=&quot;00F579BF&quot;/&gt;&lt;wsp:rsid wsp:val=&quot;00FA42CC&quot;/&gt;&lt;wsp:rsid wsp:val=&quot;00FB3A42&quot;/&gt;&lt;wsp:rsid wsp:val=&quot;00FD3FB2&quot;/&gt;&lt;wsp:rsid wsp:val=&quot;00FD7352&quot;/&gt;&lt;/wsp:rsids&gt;&lt;/w:docPr&gt;&lt;w:body&gt;&lt;w:p wsp:rsidR=&quot;00000000&quot; wsp:rsidRDefault=&quot;003E2471&quot;&gt;&lt;m:oMathPara&gt;&lt;m:oMath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27&lt;/m:t&gt;&lt;/m:r&gt;&lt;/m:num&gt;&lt;m:den&gt;&lt;m:r&gt;&lt;w:rPr&gt;&lt;w:rFonts w:ascii=&quot;Cambria Math&quot; w:h-ansi=&quot;Cambria Math&quot;/&gt;&lt;wx:font wx:val=&quot;Cambria Math&quot;/&gt;&lt;w:i/&gt;&lt;/w:rPr&gt;&lt;m:t&gt;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10" o:title="" chromakey="white"/>
                      </v:shape>
                    </w:pict>
                  </w:r>
                  <w:r w:rsidRPr="008E180B">
                    <w:instrText xml:space="preserve"> </w:instrText>
                  </w:r>
                  <w:r w:rsidRPr="008E180B">
                    <w:fldChar w:fldCharType="separate"/>
                  </w:r>
                  <w:r w:rsidRPr="0063370C">
                    <w:rPr>
                      <w:position w:val="-17"/>
                    </w:rPr>
                    <w:pict>
                      <v:shape id="_x0000_i1036" type="#_x0000_t75" style="width:9pt;height:21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477D7&quot;/&gt;&lt;wsp:rsid wsp:val=&quot;00000E17&quot;/&gt;&lt;wsp:rsid wsp:val=&quot;00061B81&quot;/&gt;&lt;wsp:rsid wsp:val=&quot;00072080&quot;/&gt;&lt;wsp:rsid wsp:val=&quot;000963D8&quot;/&gt;&lt;wsp:rsid wsp:val=&quot;000D06A1&quot;/&gt;&lt;wsp:rsid wsp:val=&quot;000E7551&quot;/&gt;&lt;wsp:rsid wsp:val=&quot;00181A0B&quot;/&gt;&lt;wsp:rsid wsp:val=&quot;001902F7&quot;/&gt;&lt;wsp:rsid wsp:val=&quot;00223A64&quot;/&gt;&lt;wsp:rsid wsp:val=&quot;00256D2B&quot;/&gt;&lt;wsp:rsid wsp:val=&quot;002A7A12&quot;/&gt;&lt;wsp:rsid wsp:val=&quot;002F72FA&quot;/&gt;&lt;wsp:rsid wsp:val=&quot;00317C20&quot;/&gt;&lt;wsp:rsid wsp:val=&quot;00321464&quot;/&gt;&lt;wsp:rsid wsp:val=&quot;00364F33&quot;/&gt;&lt;wsp:rsid wsp:val=&quot;00397267&quot;/&gt;&lt;wsp:rsid wsp:val=&quot;003B29A5&quot;/&gt;&lt;wsp:rsid wsp:val=&quot;003E2471&quot;/&gt;&lt;wsp:rsid wsp:val=&quot;003E2CC1&quot;/&gt;&lt;wsp:rsid wsp:val=&quot;003F4376&quot;/&gt;&lt;wsp:rsid wsp:val=&quot;003F49FB&quot;/&gt;&lt;wsp:rsid wsp:val=&quot;00407245&quot;/&gt;&lt;wsp:rsid wsp:val=&quot;004477D7&quot;/&gt;&lt;wsp:rsid wsp:val=&quot;00452159&quot;/&gt;&lt;wsp:rsid wsp:val=&quot;00454ED0&quot;/&gt;&lt;wsp:rsid wsp:val=&quot;00474F5D&quot;/&gt;&lt;wsp:rsid wsp:val=&quot;004B499A&quot;/&gt;&lt;wsp:rsid wsp:val=&quot;004B5050&quot;/&gt;&lt;wsp:rsid wsp:val=&quot;004B5801&quot;/&gt;&lt;wsp:rsid wsp:val=&quot;004C321E&quot;/&gt;&lt;wsp:rsid wsp:val=&quot;004D0B53&quot;/&gt;&lt;wsp:rsid wsp:val=&quot;004E6E4F&quot;/&gt;&lt;wsp:rsid wsp:val=&quot;004F2985&quot;/&gt;&lt;wsp:rsid wsp:val=&quot;00513245&quot;/&gt;&lt;wsp:rsid wsp:val=&quot;00546F3C&quot;/&gt;&lt;wsp:rsid wsp:val=&quot;005770AD&quot;/&gt;&lt;wsp:rsid wsp:val=&quot;005A2550&quot;/&gt;&lt;wsp:rsid wsp:val=&quot;005C2AFE&quot;/&gt;&lt;wsp:rsid wsp:val=&quot;005F71E2&quot;/&gt;&lt;wsp:rsid wsp:val=&quot;006430C0&quot;/&gt;&lt;wsp:rsid wsp:val=&quot;00653ABD&quot;/&gt;&lt;wsp:rsid wsp:val=&quot;00654283&quot;/&gt;&lt;wsp:rsid wsp:val=&quot;0068727C&quot;/&gt;&lt;wsp:rsid wsp:val=&quot;00687F25&quot;/&gt;&lt;wsp:rsid wsp:val=&quot;006E3CED&quot;/&gt;&lt;wsp:rsid wsp:val=&quot;0070123B&quot;/&gt;&lt;wsp:rsid wsp:val=&quot;007030B7&quot;/&gt;&lt;wsp:rsid wsp:val=&quot;00753DC9&quot;/&gt;&lt;wsp:rsid wsp:val=&quot;00774DC4&quot;/&gt;&lt;wsp:rsid wsp:val=&quot;00790DBC&quot;/&gt;&lt;wsp:rsid wsp:val=&quot;007A010D&quot;/&gt;&lt;wsp:rsid wsp:val=&quot;007C039D&quot;/&gt;&lt;wsp:rsid wsp:val=&quot;007E434C&quot;/&gt;&lt;wsp:rsid wsp:val=&quot;00804F5B&quot;/&gt;&lt;wsp:rsid wsp:val=&quot;00805657&quot;/&gt;&lt;wsp:rsid wsp:val=&quot;008133B2&quot;/&gt;&lt;wsp:rsid wsp:val=&quot;00815B82&quot;/&gt;&lt;wsp:rsid wsp:val=&quot;00833519&quot;/&gt;&lt;wsp:rsid wsp:val=&quot;008704BD&quot;/&gt;&lt;wsp:rsid wsp:val=&quot;00876C43&quot;/&gt;&lt;wsp:rsid wsp:val=&quot;00883C78&quot;/&gt;&lt;wsp:rsid wsp:val=&quot;008A0C25&quot;/&gt;&lt;wsp:rsid wsp:val=&quot;008C256A&quot;/&gt;&lt;wsp:rsid wsp:val=&quot;008D62BF&quot;/&gt;&lt;wsp:rsid wsp:val=&quot;008E180B&quot;/&gt;&lt;wsp:rsid wsp:val=&quot;008F3456&quot;/&gt;&lt;wsp:rsid wsp:val=&quot;00910D53&quot;/&gt;&lt;wsp:rsid wsp:val=&quot;00936FC9&quot;/&gt;&lt;wsp:rsid wsp:val=&quot;0093734C&quot;/&gt;&lt;wsp:rsid wsp:val=&quot;009424FE&quot;/&gt;&lt;wsp:rsid wsp:val=&quot;009537AF&quot;/&gt;&lt;wsp:rsid wsp:val=&quot;00962A23&quot;/&gt;&lt;wsp:rsid wsp:val=&quot;009B5C9E&quot;/&gt;&lt;wsp:rsid wsp:val=&quot;009C26F1&quot;/&gt;&lt;wsp:rsid wsp:val=&quot;009E18B6&quot;/&gt;&lt;wsp:rsid wsp:val=&quot;009E6D8D&quot;/&gt;&lt;wsp:rsid wsp:val=&quot;00A100EA&quot;/&gt;&lt;wsp:rsid wsp:val=&quot;00A1138C&quot;/&gt;&lt;wsp:rsid wsp:val=&quot;00A20E84&quot;/&gt;&lt;wsp:rsid wsp:val=&quot;00A50921&quot;/&gt;&lt;wsp:rsid wsp:val=&quot;00AB050A&quot;/&gt;&lt;wsp:rsid wsp:val=&quot;00AB51A4&quot;/&gt;&lt;wsp:rsid wsp:val=&quot;00AB70F2&quot;/&gt;&lt;wsp:rsid wsp:val=&quot;00AE4970&quot;/&gt;&lt;wsp:rsid wsp:val=&quot;00B020CB&quot;/&gt;&lt;wsp:rsid wsp:val=&quot;00B261BA&quot;/&gt;&lt;wsp:rsid wsp:val=&quot;00B73B27&quot;/&gt;&lt;wsp:rsid wsp:val=&quot;00BA4EAC&quot;/&gt;&lt;wsp:rsid wsp:val=&quot;00BA662F&quot;/&gt;&lt;wsp:rsid wsp:val=&quot;00BA7CCE&quot;/&gt;&lt;wsp:rsid wsp:val=&quot;00CF0098&quot;/&gt;&lt;wsp:rsid wsp:val=&quot;00D01086&quot;/&gt;&lt;wsp:rsid wsp:val=&quot;00D04957&quot;/&gt;&lt;wsp:rsid wsp:val=&quot;00D24EEB&quot;/&gt;&lt;wsp:rsid wsp:val=&quot;00D56245&quot;/&gt;&lt;wsp:rsid wsp:val=&quot;00D8054A&quot;/&gt;&lt;wsp:rsid wsp:val=&quot;00DB20F3&quot;/&gt;&lt;wsp:rsid wsp:val=&quot;00DB3BC2&quot;/&gt;&lt;wsp:rsid wsp:val=&quot;00DD16CD&quot;/&gt;&lt;wsp:rsid wsp:val=&quot;00DE4453&quot;/&gt;&lt;wsp:rsid wsp:val=&quot;00E105FA&quot;/&gt;&lt;wsp:rsid wsp:val=&quot;00E13DF2&quot;/&gt;&lt;wsp:rsid wsp:val=&quot;00E228C1&quot;/&gt;&lt;wsp:rsid wsp:val=&quot;00E24BC6&quot;/&gt;&lt;wsp:rsid wsp:val=&quot;00E27F40&quot;/&gt;&lt;wsp:rsid wsp:val=&quot;00E45E41&quot;/&gt;&lt;wsp:rsid wsp:val=&quot;00E72A5E&quot;/&gt;&lt;wsp:rsid wsp:val=&quot;00E92B98&quot;/&gt;&lt;wsp:rsid wsp:val=&quot;00ED2FD5&quot;/&gt;&lt;wsp:rsid wsp:val=&quot;00EE09C0&quot;/&gt;&lt;wsp:rsid wsp:val=&quot;00EE2A0A&quot;/&gt;&lt;wsp:rsid wsp:val=&quot;00EF69CA&quot;/&gt;&lt;wsp:rsid wsp:val=&quot;00F425A1&quot;/&gt;&lt;wsp:rsid wsp:val=&quot;00F579BF&quot;/&gt;&lt;wsp:rsid wsp:val=&quot;00FA42CC&quot;/&gt;&lt;wsp:rsid wsp:val=&quot;00FB3A42&quot;/&gt;&lt;wsp:rsid wsp:val=&quot;00FD3FB2&quot;/&gt;&lt;wsp:rsid wsp:val=&quot;00FD7352&quot;/&gt;&lt;/wsp:rsids&gt;&lt;/w:docPr&gt;&lt;w:body&gt;&lt;w:p wsp:rsidR=&quot;00000000&quot; wsp:rsidRDefault=&quot;003E2471&quot;&gt;&lt;m:oMathPara&gt;&lt;m:oMath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27&lt;/m:t&gt;&lt;/m:r&gt;&lt;/m:num&gt;&lt;m:den&gt;&lt;m:r&gt;&lt;w:rPr&gt;&lt;w:rFonts w:ascii=&quot;Cambria Math&quot; w:h-ansi=&quot;Cambria Math&quot;/&gt;&lt;wx:font wx:val=&quot;Cambria Math&quot;/&gt;&lt;w:i/&gt;&lt;/w:rPr&gt;&lt;m:t&gt;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10" o:title="" chromakey="white"/>
                      </v:shape>
                    </w:pict>
                  </w:r>
                  <w:r w:rsidRPr="008E180B">
                    <w:fldChar w:fldCharType="end"/>
                  </w:r>
                </w:p>
              </w:txbxContent>
            </v:textbox>
          </v:shape>
        </w:pict>
      </w:r>
      <w:r w:rsidRPr="00FB6F4C">
        <w:rPr>
          <w:b/>
          <w:noProof/>
          <w:sz w:val="18"/>
          <w:szCs w:val="18"/>
        </w:rPr>
        <w:pict>
          <v:shape id="Resim 38" o:spid="_x0000_i1037" type="#_x0000_t75" style="width:67.5pt;height:24pt;visibility:visible">
            <v:imagedata r:id="rId11" o:title=""/>
          </v:shape>
        </w:pict>
      </w:r>
    </w:p>
    <w:p w:rsidR="001803D9" w:rsidRPr="00701B7F" w:rsidRDefault="001803D9" w:rsidP="006609CA">
      <w:pPr>
        <w:rPr>
          <w:b/>
          <w:bCs/>
          <w:noProof/>
          <w:sz w:val="18"/>
          <w:szCs w:val="18"/>
        </w:rPr>
      </w:pPr>
    </w:p>
    <w:p w:rsidR="001803D9" w:rsidRPr="00701B7F" w:rsidRDefault="001803D9" w:rsidP="006609CA">
      <w:pPr>
        <w:rPr>
          <w:b/>
          <w:bCs/>
          <w:noProof/>
          <w:sz w:val="18"/>
          <w:szCs w:val="18"/>
        </w:rPr>
      </w:pPr>
      <w:r>
        <w:rPr>
          <w:noProof/>
        </w:rPr>
        <w:pict>
          <v:shape id="_x0000_s1028" type="#_x0000_t106" style="position:absolute;margin-left:64.15pt;margin-top:7.65pt;width:136.65pt;height:36.75pt;z-index:251657728" adj="3493,4849">
            <v:textbox style="mso-next-textbox:#_x0000_s1028">
              <w:txbxContent>
                <w:p w:rsidR="001803D9" w:rsidRDefault="001803D9" w:rsidP="006609CA">
                  <w:r w:rsidRPr="008E180B">
                    <w:fldChar w:fldCharType="begin"/>
                  </w:r>
                  <w:r w:rsidRPr="008E180B">
                    <w:instrText xml:space="preserve"> QUOTE </w:instrText>
                  </w:r>
                  <w:r w:rsidRPr="0063370C">
                    <w:rPr>
                      <w:position w:val="-17"/>
                    </w:rPr>
                    <w:pict>
                      <v:shape id="_x0000_i1040" type="#_x0000_t75" style="width:48.75pt;height:21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477D7&quot;/&gt;&lt;wsp:rsid wsp:val=&quot;00000E17&quot;/&gt;&lt;wsp:rsid wsp:val=&quot;00061B81&quot;/&gt;&lt;wsp:rsid wsp:val=&quot;00072080&quot;/&gt;&lt;wsp:rsid wsp:val=&quot;000963D8&quot;/&gt;&lt;wsp:rsid wsp:val=&quot;000D06A1&quot;/&gt;&lt;wsp:rsid wsp:val=&quot;000E7551&quot;/&gt;&lt;wsp:rsid wsp:val=&quot;00181A0B&quot;/&gt;&lt;wsp:rsid wsp:val=&quot;001902F7&quot;/&gt;&lt;wsp:rsid wsp:val=&quot;00223A64&quot;/&gt;&lt;wsp:rsid wsp:val=&quot;00256D2B&quot;/&gt;&lt;wsp:rsid wsp:val=&quot;002A7A12&quot;/&gt;&lt;wsp:rsid wsp:val=&quot;002F72FA&quot;/&gt;&lt;wsp:rsid wsp:val=&quot;00317C20&quot;/&gt;&lt;wsp:rsid wsp:val=&quot;00321464&quot;/&gt;&lt;wsp:rsid wsp:val=&quot;00364F33&quot;/&gt;&lt;wsp:rsid wsp:val=&quot;00397267&quot;/&gt;&lt;wsp:rsid wsp:val=&quot;003B29A5&quot;/&gt;&lt;wsp:rsid wsp:val=&quot;003D7736&quot;/&gt;&lt;wsp:rsid wsp:val=&quot;003E2CC1&quot;/&gt;&lt;wsp:rsid wsp:val=&quot;003F4376&quot;/&gt;&lt;wsp:rsid wsp:val=&quot;003F49FB&quot;/&gt;&lt;wsp:rsid wsp:val=&quot;00407245&quot;/&gt;&lt;wsp:rsid wsp:val=&quot;004477D7&quot;/&gt;&lt;wsp:rsid wsp:val=&quot;00452159&quot;/&gt;&lt;wsp:rsid wsp:val=&quot;00454ED0&quot;/&gt;&lt;wsp:rsid wsp:val=&quot;00474F5D&quot;/&gt;&lt;wsp:rsid wsp:val=&quot;004B499A&quot;/&gt;&lt;wsp:rsid wsp:val=&quot;004B5050&quot;/&gt;&lt;wsp:rsid wsp:val=&quot;004B5801&quot;/&gt;&lt;wsp:rsid wsp:val=&quot;004C321E&quot;/&gt;&lt;wsp:rsid wsp:val=&quot;004D0B53&quot;/&gt;&lt;wsp:rsid wsp:val=&quot;004E6E4F&quot;/&gt;&lt;wsp:rsid wsp:val=&quot;004F2985&quot;/&gt;&lt;wsp:rsid wsp:val=&quot;00513245&quot;/&gt;&lt;wsp:rsid wsp:val=&quot;00546F3C&quot;/&gt;&lt;wsp:rsid wsp:val=&quot;005770AD&quot;/&gt;&lt;wsp:rsid wsp:val=&quot;005A2550&quot;/&gt;&lt;wsp:rsid wsp:val=&quot;005C2AFE&quot;/&gt;&lt;wsp:rsid wsp:val=&quot;005F71E2&quot;/&gt;&lt;wsp:rsid wsp:val=&quot;006430C0&quot;/&gt;&lt;wsp:rsid wsp:val=&quot;00653ABD&quot;/&gt;&lt;wsp:rsid wsp:val=&quot;00654283&quot;/&gt;&lt;wsp:rsid wsp:val=&quot;0068727C&quot;/&gt;&lt;wsp:rsid wsp:val=&quot;00687F25&quot;/&gt;&lt;wsp:rsid wsp:val=&quot;006E3CED&quot;/&gt;&lt;wsp:rsid wsp:val=&quot;0070123B&quot;/&gt;&lt;wsp:rsid wsp:val=&quot;007030B7&quot;/&gt;&lt;wsp:rsid wsp:val=&quot;00753DC9&quot;/&gt;&lt;wsp:rsid wsp:val=&quot;00774DC4&quot;/&gt;&lt;wsp:rsid wsp:val=&quot;00790DBC&quot;/&gt;&lt;wsp:rsid wsp:val=&quot;007A010D&quot;/&gt;&lt;wsp:rsid wsp:val=&quot;007C039D&quot;/&gt;&lt;wsp:rsid wsp:val=&quot;007E434C&quot;/&gt;&lt;wsp:rsid wsp:val=&quot;00804F5B&quot;/&gt;&lt;wsp:rsid wsp:val=&quot;00805657&quot;/&gt;&lt;wsp:rsid wsp:val=&quot;008133B2&quot;/&gt;&lt;wsp:rsid wsp:val=&quot;00815B82&quot;/&gt;&lt;wsp:rsid wsp:val=&quot;00833519&quot;/&gt;&lt;wsp:rsid wsp:val=&quot;008704BD&quot;/&gt;&lt;wsp:rsid wsp:val=&quot;00876C43&quot;/&gt;&lt;wsp:rsid wsp:val=&quot;00883C78&quot;/&gt;&lt;wsp:rsid wsp:val=&quot;008A0C25&quot;/&gt;&lt;wsp:rsid wsp:val=&quot;008C256A&quot;/&gt;&lt;wsp:rsid wsp:val=&quot;008D62BF&quot;/&gt;&lt;wsp:rsid wsp:val=&quot;008E180B&quot;/&gt;&lt;wsp:rsid wsp:val=&quot;008F3456&quot;/&gt;&lt;wsp:rsid wsp:val=&quot;00910D53&quot;/&gt;&lt;wsp:rsid wsp:val=&quot;00936FC9&quot;/&gt;&lt;wsp:rsid wsp:val=&quot;0093734C&quot;/&gt;&lt;wsp:rsid wsp:val=&quot;009424FE&quot;/&gt;&lt;wsp:rsid wsp:val=&quot;009537AF&quot;/&gt;&lt;wsp:rsid wsp:val=&quot;00962A23&quot;/&gt;&lt;wsp:rsid wsp:val=&quot;009B5C9E&quot;/&gt;&lt;wsp:rsid wsp:val=&quot;009C26F1&quot;/&gt;&lt;wsp:rsid wsp:val=&quot;009E18B6&quot;/&gt;&lt;wsp:rsid wsp:val=&quot;009E6D8D&quot;/&gt;&lt;wsp:rsid wsp:val=&quot;00A100EA&quot;/&gt;&lt;wsp:rsid wsp:val=&quot;00A1138C&quot;/&gt;&lt;wsp:rsid wsp:val=&quot;00A20E84&quot;/&gt;&lt;wsp:rsid wsp:val=&quot;00A50921&quot;/&gt;&lt;wsp:rsid wsp:val=&quot;00AB050A&quot;/&gt;&lt;wsp:rsid wsp:val=&quot;00AB51A4&quot;/&gt;&lt;wsp:rsid wsp:val=&quot;00AB70F2&quot;/&gt;&lt;wsp:rsid wsp:val=&quot;00AE4970&quot;/&gt;&lt;wsp:rsid wsp:val=&quot;00B020CB&quot;/&gt;&lt;wsp:rsid wsp:val=&quot;00B261BA&quot;/&gt;&lt;wsp:rsid wsp:val=&quot;00B73B27&quot;/&gt;&lt;wsp:rsid wsp:val=&quot;00BA4EAC&quot;/&gt;&lt;wsp:rsid wsp:val=&quot;00BA662F&quot;/&gt;&lt;wsp:rsid wsp:val=&quot;00BA7CCE&quot;/&gt;&lt;wsp:rsid wsp:val=&quot;00CF0098&quot;/&gt;&lt;wsp:rsid wsp:val=&quot;00D01086&quot;/&gt;&lt;wsp:rsid wsp:val=&quot;00D04957&quot;/&gt;&lt;wsp:rsid wsp:val=&quot;00D24EEB&quot;/&gt;&lt;wsp:rsid wsp:val=&quot;00D56245&quot;/&gt;&lt;wsp:rsid wsp:val=&quot;00D8054A&quot;/&gt;&lt;wsp:rsid wsp:val=&quot;00DB20F3&quot;/&gt;&lt;wsp:rsid wsp:val=&quot;00DB3BC2&quot;/&gt;&lt;wsp:rsid wsp:val=&quot;00DD16CD&quot;/&gt;&lt;wsp:rsid wsp:val=&quot;00DE4453&quot;/&gt;&lt;wsp:rsid wsp:val=&quot;00E105FA&quot;/&gt;&lt;wsp:rsid wsp:val=&quot;00E13DF2&quot;/&gt;&lt;wsp:rsid wsp:val=&quot;00E228C1&quot;/&gt;&lt;wsp:rsid wsp:val=&quot;00E24BC6&quot;/&gt;&lt;wsp:rsid wsp:val=&quot;00E27F40&quot;/&gt;&lt;wsp:rsid wsp:val=&quot;00E45E41&quot;/&gt;&lt;wsp:rsid wsp:val=&quot;00E72A5E&quot;/&gt;&lt;wsp:rsid wsp:val=&quot;00E92B98&quot;/&gt;&lt;wsp:rsid wsp:val=&quot;00ED2FD5&quot;/&gt;&lt;wsp:rsid wsp:val=&quot;00EE09C0&quot;/&gt;&lt;wsp:rsid wsp:val=&quot;00EE2A0A&quot;/&gt;&lt;wsp:rsid wsp:val=&quot;00EF69CA&quot;/&gt;&lt;wsp:rsid wsp:val=&quot;00F425A1&quot;/&gt;&lt;wsp:rsid wsp:val=&quot;00F579BF&quot;/&gt;&lt;wsp:rsid wsp:val=&quot;00FA42CC&quot;/&gt;&lt;wsp:rsid wsp:val=&quot;00FB3A42&quot;/&gt;&lt;wsp:rsid wsp:val=&quot;00FD3FB2&quot;/&gt;&lt;wsp:rsid wsp:val=&quot;00FD7352&quot;/&gt;&lt;/wsp:rsids&gt;&lt;/w:docPr&gt;&lt;w:body&gt;&lt;w:p wsp:rsidR=&quot;00000000&quot; wsp:rsidRDefault=&quot;003D7736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-5&lt;/m:t&gt;&lt;/m:r&gt;&lt;/m:e&gt;&lt;m:sup&gt;&lt;m:r&gt;&lt;w:rPr&gt;&lt;w:rFonts w:ascii=&quot;Cambria Math&quot; w:h-ansi=&quot;Cambria Math&quot;/&gt;&lt;wx:font wx:val=&quot;Cambria Math&quot;/&gt;&lt;w:i/&gt;&lt;/w:rPr&gt;&lt;m:t&gt;-2&lt;/m:t&gt;&lt;/m:r&gt;&lt;/m:sup&gt;&lt;/m:sSup&gt;&lt;m:r&gt;&lt;w:rPr&gt;&lt;w:rFonts w:ascii=&quot;Cambria Math&quot; w:h-ansi=&quot;Cambria Math&quot;/&gt;&lt;wx:font wx:val=&quot;Cambria Math&quot;/&gt;&lt;w:i/&gt;&lt;/w:rPr&gt;&lt;m:t&gt;=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1&lt;/m:t&gt;&lt;/m:r&gt;&lt;/m:num&gt;&lt;m:den&gt;&lt;m:r&gt;&lt;w:rPr&gt;&lt;w:rFonts w:ascii=&quot;Cambria Math&quot; w:h-ansi=&quot;Cambria Math&quot;/&gt;&lt;wx:font wx:val=&quot;Cambria Math&quot;/&gt;&lt;w:i/&gt;&lt;/w:rPr&gt;&lt;m:t&gt;2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12" o:title="" chromakey="white"/>
                      </v:shape>
                    </w:pict>
                  </w:r>
                  <w:r w:rsidRPr="008E180B">
                    <w:instrText xml:space="preserve"> </w:instrText>
                  </w:r>
                  <w:r w:rsidRPr="008E180B">
                    <w:fldChar w:fldCharType="separate"/>
                  </w:r>
                  <w:r w:rsidRPr="0063370C">
                    <w:rPr>
                      <w:position w:val="-17"/>
                    </w:rPr>
                    <w:pict>
                      <v:shape id="_x0000_i1041" type="#_x0000_t75" style="width:48.75pt;height:21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477D7&quot;/&gt;&lt;wsp:rsid wsp:val=&quot;00000E17&quot;/&gt;&lt;wsp:rsid wsp:val=&quot;00061B81&quot;/&gt;&lt;wsp:rsid wsp:val=&quot;00072080&quot;/&gt;&lt;wsp:rsid wsp:val=&quot;000963D8&quot;/&gt;&lt;wsp:rsid wsp:val=&quot;000D06A1&quot;/&gt;&lt;wsp:rsid wsp:val=&quot;000E7551&quot;/&gt;&lt;wsp:rsid wsp:val=&quot;00181A0B&quot;/&gt;&lt;wsp:rsid wsp:val=&quot;001902F7&quot;/&gt;&lt;wsp:rsid wsp:val=&quot;00223A64&quot;/&gt;&lt;wsp:rsid wsp:val=&quot;00256D2B&quot;/&gt;&lt;wsp:rsid wsp:val=&quot;002A7A12&quot;/&gt;&lt;wsp:rsid wsp:val=&quot;002F72FA&quot;/&gt;&lt;wsp:rsid wsp:val=&quot;00317C20&quot;/&gt;&lt;wsp:rsid wsp:val=&quot;00321464&quot;/&gt;&lt;wsp:rsid wsp:val=&quot;00364F33&quot;/&gt;&lt;wsp:rsid wsp:val=&quot;00397267&quot;/&gt;&lt;wsp:rsid wsp:val=&quot;003B29A5&quot;/&gt;&lt;wsp:rsid wsp:val=&quot;003D7736&quot;/&gt;&lt;wsp:rsid wsp:val=&quot;003E2CC1&quot;/&gt;&lt;wsp:rsid wsp:val=&quot;003F4376&quot;/&gt;&lt;wsp:rsid wsp:val=&quot;003F49FB&quot;/&gt;&lt;wsp:rsid wsp:val=&quot;00407245&quot;/&gt;&lt;wsp:rsid wsp:val=&quot;004477D7&quot;/&gt;&lt;wsp:rsid wsp:val=&quot;00452159&quot;/&gt;&lt;wsp:rsid wsp:val=&quot;00454ED0&quot;/&gt;&lt;wsp:rsid wsp:val=&quot;00474F5D&quot;/&gt;&lt;wsp:rsid wsp:val=&quot;004B499A&quot;/&gt;&lt;wsp:rsid wsp:val=&quot;004B5050&quot;/&gt;&lt;wsp:rsid wsp:val=&quot;004B5801&quot;/&gt;&lt;wsp:rsid wsp:val=&quot;004C321E&quot;/&gt;&lt;wsp:rsid wsp:val=&quot;004D0B53&quot;/&gt;&lt;wsp:rsid wsp:val=&quot;004E6E4F&quot;/&gt;&lt;wsp:rsid wsp:val=&quot;004F2985&quot;/&gt;&lt;wsp:rsid wsp:val=&quot;00513245&quot;/&gt;&lt;wsp:rsid wsp:val=&quot;00546F3C&quot;/&gt;&lt;wsp:rsid wsp:val=&quot;005770AD&quot;/&gt;&lt;wsp:rsid wsp:val=&quot;005A2550&quot;/&gt;&lt;wsp:rsid wsp:val=&quot;005C2AFE&quot;/&gt;&lt;wsp:rsid wsp:val=&quot;005F71E2&quot;/&gt;&lt;wsp:rsid wsp:val=&quot;006430C0&quot;/&gt;&lt;wsp:rsid wsp:val=&quot;00653ABD&quot;/&gt;&lt;wsp:rsid wsp:val=&quot;00654283&quot;/&gt;&lt;wsp:rsid wsp:val=&quot;0068727C&quot;/&gt;&lt;wsp:rsid wsp:val=&quot;00687F25&quot;/&gt;&lt;wsp:rsid wsp:val=&quot;006E3CED&quot;/&gt;&lt;wsp:rsid wsp:val=&quot;0070123B&quot;/&gt;&lt;wsp:rsid wsp:val=&quot;007030B7&quot;/&gt;&lt;wsp:rsid wsp:val=&quot;00753DC9&quot;/&gt;&lt;wsp:rsid wsp:val=&quot;00774DC4&quot;/&gt;&lt;wsp:rsid wsp:val=&quot;00790DBC&quot;/&gt;&lt;wsp:rsid wsp:val=&quot;007A010D&quot;/&gt;&lt;wsp:rsid wsp:val=&quot;007C039D&quot;/&gt;&lt;wsp:rsid wsp:val=&quot;007E434C&quot;/&gt;&lt;wsp:rsid wsp:val=&quot;00804F5B&quot;/&gt;&lt;wsp:rsid wsp:val=&quot;00805657&quot;/&gt;&lt;wsp:rsid wsp:val=&quot;008133B2&quot;/&gt;&lt;wsp:rsid wsp:val=&quot;00815B82&quot;/&gt;&lt;wsp:rsid wsp:val=&quot;00833519&quot;/&gt;&lt;wsp:rsid wsp:val=&quot;008704BD&quot;/&gt;&lt;wsp:rsid wsp:val=&quot;00876C43&quot;/&gt;&lt;wsp:rsid wsp:val=&quot;00883C78&quot;/&gt;&lt;wsp:rsid wsp:val=&quot;008A0C25&quot;/&gt;&lt;wsp:rsid wsp:val=&quot;008C256A&quot;/&gt;&lt;wsp:rsid wsp:val=&quot;008D62BF&quot;/&gt;&lt;wsp:rsid wsp:val=&quot;008E180B&quot;/&gt;&lt;wsp:rsid wsp:val=&quot;008F3456&quot;/&gt;&lt;wsp:rsid wsp:val=&quot;00910D53&quot;/&gt;&lt;wsp:rsid wsp:val=&quot;00936FC9&quot;/&gt;&lt;wsp:rsid wsp:val=&quot;0093734C&quot;/&gt;&lt;wsp:rsid wsp:val=&quot;009424FE&quot;/&gt;&lt;wsp:rsid wsp:val=&quot;009537AF&quot;/&gt;&lt;wsp:rsid wsp:val=&quot;00962A23&quot;/&gt;&lt;wsp:rsid wsp:val=&quot;009B5C9E&quot;/&gt;&lt;wsp:rsid wsp:val=&quot;009C26F1&quot;/&gt;&lt;wsp:rsid wsp:val=&quot;009E18B6&quot;/&gt;&lt;wsp:rsid wsp:val=&quot;009E6D8D&quot;/&gt;&lt;wsp:rsid wsp:val=&quot;00A100EA&quot;/&gt;&lt;wsp:rsid wsp:val=&quot;00A1138C&quot;/&gt;&lt;wsp:rsid wsp:val=&quot;00A20E84&quot;/&gt;&lt;wsp:rsid wsp:val=&quot;00A50921&quot;/&gt;&lt;wsp:rsid wsp:val=&quot;00AB050A&quot;/&gt;&lt;wsp:rsid wsp:val=&quot;00AB51A4&quot;/&gt;&lt;wsp:rsid wsp:val=&quot;00AB70F2&quot;/&gt;&lt;wsp:rsid wsp:val=&quot;00AE4970&quot;/&gt;&lt;wsp:rsid wsp:val=&quot;00B020CB&quot;/&gt;&lt;wsp:rsid wsp:val=&quot;00B261BA&quot;/&gt;&lt;wsp:rsid wsp:val=&quot;00B73B27&quot;/&gt;&lt;wsp:rsid wsp:val=&quot;00BA4EAC&quot;/&gt;&lt;wsp:rsid wsp:val=&quot;00BA662F&quot;/&gt;&lt;wsp:rsid wsp:val=&quot;00BA7CCE&quot;/&gt;&lt;wsp:rsid wsp:val=&quot;00CF0098&quot;/&gt;&lt;wsp:rsid wsp:val=&quot;00D01086&quot;/&gt;&lt;wsp:rsid wsp:val=&quot;00D04957&quot;/&gt;&lt;wsp:rsid wsp:val=&quot;00D24EEB&quot;/&gt;&lt;wsp:rsid wsp:val=&quot;00D56245&quot;/&gt;&lt;wsp:rsid wsp:val=&quot;00D8054A&quot;/&gt;&lt;wsp:rsid wsp:val=&quot;00DB20F3&quot;/&gt;&lt;wsp:rsid wsp:val=&quot;00DB3BC2&quot;/&gt;&lt;wsp:rsid wsp:val=&quot;00DD16CD&quot;/&gt;&lt;wsp:rsid wsp:val=&quot;00DE4453&quot;/&gt;&lt;wsp:rsid wsp:val=&quot;00E105FA&quot;/&gt;&lt;wsp:rsid wsp:val=&quot;00E13DF2&quot;/&gt;&lt;wsp:rsid wsp:val=&quot;00E228C1&quot;/&gt;&lt;wsp:rsid wsp:val=&quot;00E24BC6&quot;/&gt;&lt;wsp:rsid wsp:val=&quot;00E27F40&quot;/&gt;&lt;wsp:rsid wsp:val=&quot;00E45E41&quot;/&gt;&lt;wsp:rsid wsp:val=&quot;00E72A5E&quot;/&gt;&lt;wsp:rsid wsp:val=&quot;00E92B98&quot;/&gt;&lt;wsp:rsid wsp:val=&quot;00ED2FD5&quot;/&gt;&lt;wsp:rsid wsp:val=&quot;00EE09C0&quot;/&gt;&lt;wsp:rsid wsp:val=&quot;00EE2A0A&quot;/&gt;&lt;wsp:rsid wsp:val=&quot;00EF69CA&quot;/&gt;&lt;wsp:rsid wsp:val=&quot;00F425A1&quot;/&gt;&lt;wsp:rsid wsp:val=&quot;00F579BF&quot;/&gt;&lt;wsp:rsid wsp:val=&quot;00FA42CC&quot;/&gt;&lt;wsp:rsid wsp:val=&quot;00FB3A42&quot;/&gt;&lt;wsp:rsid wsp:val=&quot;00FD3FB2&quot;/&gt;&lt;wsp:rsid wsp:val=&quot;00FD7352&quot;/&gt;&lt;/wsp:rsids&gt;&lt;/w:docPr&gt;&lt;w:body&gt;&lt;w:p wsp:rsidR=&quot;00000000&quot; wsp:rsidRDefault=&quot;003D7736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-5&lt;/m:t&gt;&lt;/m:r&gt;&lt;/m:e&gt;&lt;m:sup&gt;&lt;m:r&gt;&lt;w:rPr&gt;&lt;w:rFonts w:ascii=&quot;Cambria Math&quot; w:h-ansi=&quot;Cambria Math&quot;/&gt;&lt;wx:font wx:val=&quot;Cambria Math&quot;/&gt;&lt;w:i/&gt;&lt;/w:rPr&gt;&lt;m:t&gt;-2&lt;/m:t&gt;&lt;/m:r&gt;&lt;/m:sup&gt;&lt;/m:sSup&gt;&lt;m:r&gt;&lt;w:rPr&gt;&lt;w:rFonts w:ascii=&quot;Cambria Math&quot; w:h-ansi=&quot;Cambria Math&quot;/&gt;&lt;wx:font wx:val=&quot;Cambria Math&quot;/&gt;&lt;w:i/&gt;&lt;/w:rPr&gt;&lt;m:t&gt;=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1&lt;/m:t&gt;&lt;/m:r&gt;&lt;/m:num&gt;&lt;m:den&gt;&lt;m:r&gt;&lt;w:rPr&gt;&lt;w:rFonts w:ascii=&quot;Cambria Math&quot; w:h-ansi=&quot;Cambria Math&quot;/&gt;&lt;wx:font wx:val=&quot;Cambria Math&quot;/&gt;&lt;w:i/&gt;&lt;/w:rPr&gt;&lt;m:t&gt;2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12" o:title="" chromakey="white"/>
                      </v:shape>
                    </w:pict>
                  </w:r>
                  <w:r w:rsidRPr="008E180B">
                    <w:fldChar w:fldCharType="end"/>
                  </w:r>
                  <w:r>
                    <w:t xml:space="preserve"> </w:t>
                  </w:r>
                </w:p>
              </w:txbxContent>
            </v:textbox>
          </v:shape>
        </w:pict>
      </w:r>
      <w:r w:rsidRPr="00701B7F">
        <w:rPr>
          <w:b/>
          <w:bCs/>
          <w:noProof/>
          <w:sz w:val="18"/>
          <w:szCs w:val="18"/>
        </w:rPr>
        <w:t>İngiliz hava yolları</w:t>
      </w:r>
    </w:p>
    <w:p w:rsidR="001803D9" w:rsidRPr="00701B7F" w:rsidRDefault="001803D9" w:rsidP="006609CA">
      <w:pPr>
        <w:rPr>
          <w:b/>
          <w:bCs/>
          <w:noProof/>
          <w:sz w:val="18"/>
          <w:szCs w:val="18"/>
        </w:rPr>
      </w:pPr>
      <w:r w:rsidRPr="00FB6F4C">
        <w:rPr>
          <w:b/>
          <w:noProof/>
          <w:sz w:val="18"/>
          <w:szCs w:val="18"/>
        </w:rPr>
        <w:pict>
          <v:shape id="_x0000_i1042" type="#_x0000_t75" style="width:67.5pt;height:24pt;visibility:visible">
            <v:imagedata r:id="rId11" o:title=""/>
          </v:shape>
        </w:pict>
      </w:r>
    </w:p>
    <w:p w:rsidR="001803D9" w:rsidRPr="00701B7F" w:rsidRDefault="001803D9" w:rsidP="006609CA">
      <w:pPr>
        <w:rPr>
          <w:b/>
          <w:bCs/>
          <w:noProof/>
          <w:sz w:val="18"/>
          <w:szCs w:val="18"/>
        </w:rPr>
      </w:pPr>
    </w:p>
    <w:p w:rsidR="001803D9" w:rsidRPr="00701B7F" w:rsidRDefault="001803D9" w:rsidP="006609CA">
      <w:pPr>
        <w:rPr>
          <w:b/>
          <w:bCs/>
          <w:noProof/>
          <w:sz w:val="18"/>
          <w:szCs w:val="18"/>
        </w:rPr>
      </w:pPr>
      <w:r>
        <w:rPr>
          <w:noProof/>
        </w:rPr>
        <w:pict>
          <v:shape id="_x0000_s1029" type="#_x0000_t106" style="position:absolute;margin-left:70.9pt;margin-top:9.3pt;width:141.75pt;height:38.25pt;z-index:251658752" adj="3368,4659">
            <v:textbox style="mso-next-textbox:#_x0000_s1029">
              <w:txbxContent>
                <w:p w:rsidR="001803D9" w:rsidRDefault="001803D9" w:rsidP="006609CA">
                  <w:r w:rsidRPr="008E180B">
                    <w:fldChar w:fldCharType="begin"/>
                  </w:r>
                  <w:r w:rsidRPr="008E180B">
                    <w:instrText xml:space="preserve"> QUOTE </w:instrText>
                  </w:r>
                  <w:r w:rsidRPr="0063370C">
                    <w:rPr>
                      <w:position w:val="-17"/>
                    </w:rPr>
                    <w:pict>
                      <v:shape id="_x0000_i1045" type="#_x0000_t75" style="width:53.25pt;height:21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477D7&quot;/&gt;&lt;wsp:rsid wsp:val=&quot;00000E17&quot;/&gt;&lt;wsp:rsid wsp:val=&quot;00061B81&quot;/&gt;&lt;wsp:rsid wsp:val=&quot;00072080&quot;/&gt;&lt;wsp:rsid wsp:val=&quot;000963D8&quot;/&gt;&lt;wsp:rsid wsp:val=&quot;000D06A1&quot;/&gt;&lt;wsp:rsid wsp:val=&quot;000E7551&quot;/&gt;&lt;wsp:rsid wsp:val=&quot;00181A0B&quot;/&gt;&lt;wsp:rsid wsp:val=&quot;001902F7&quot;/&gt;&lt;wsp:rsid wsp:val=&quot;00223A64&quot;/&gt;&lt;wsp:rsid wsp:val=&quot;00256D2B&quot;/&gt;&lt;wsp:rsid wsp:val=&quot;002A7A12&quot;/&gt;&lt;wsp:rsid wsp:val=&quot;002F72FA&quot;/&gt;&lt;wsp:rsid wsp:val=&quot;00317C20&quot;/&gt;&lt;wsp:rsid wsp:val=&quot;00321464&quot;/&gt;&lt;wsp:rsid wsp:val=&quot;00364F33&quot;/&gt;&lt;wsp:rsid wsp:val=&quot;00397267&quot;/&gt;&lt;wsp:rsid wsp:val=&quot;003B29A5&quot;/&gt;&lt;wsp:rsid wsp:val=&quot;003E2CC1&quot;/&gt;&lt;wsp:rsid wsp:val=&quot;003F4376&quot;/&gt;&lt;wsp:rsid wsp:val=&quot;003F49FB&quot;/&gt;&lt;wsp:rsid wsp:val=&quot;00407245&quot;/&gt;&lt;wsp:rsid wsp:val=&quot;004477D7&quot;/&gt;&lt;wsp:rsid wsp:val=&quot;00452159&quot;/&gt;&lt;wsp:rsid wsp:val=&quot;00454ED0&quot;/&gt;&lt;wsp:rsid wsp:val=&quot;00474F5D&quot;/&gt;&lt;wsp:rsid wsp:val=&quot;004B499A&quot;/&gt;&lt;wsp:rsid wsp:val=&quot;004B5050&quot;/&gt;&lt;wsp:rsid wsp:val=&quot;004B5801&quot;/&gt;&lt;wsp:rsid wsp:val=&quot;004C321E&quot;/&gt;&lt;wsp:rsid wsp:val=&quot;004D0B53&quot;/&gt;&lt;wsp:rsid wsp:val=&quot;004E6E4F&quot;/&gt;&lt;wsp:rsid wsp:val=&quot;004F2985&quot;/&gt;&lt;wsp:rsid wsp:val=&quot;00513245&quot;/&gt;&lt;wsp:rsid wsp:val=&quot;00546F3C&quot;/&gt;&lt;wsp:rsid wsp:val=&quot;005770AD&quot;/&gt;&lt;wsp:rsid wsp:val=&quot;005A2550&quot;/&gt;&lt;wsp:rsid wsp:val=&quot;005C2AFE&quot;/&gt;&lt;wsp:rsid wsp:val=&quot;005F71E2&quot;/&gt;&lt;wsp:rsid wsp:val=&quot;006430C0&quot;/&gt;&lt;wsp:rsid wsp:val=&quot;00653ABD&quot;/&gt;&lt;wsp:rsid wsp:val=&quot;00654283&quot;/&gt;&lt;wsp:rsid wsp:val=&quot;0068727C&quot;/&gt;&lt;wsp:rsid wsp:val=&quot;00687F25&quot;/&gt;&lt;wsp:rsid wsp:val=&quot;006E3CED&quot;/&gt;&lt;wsp:rsid wsp:val=&quot;0070123B&quot;/&gt;&lt;wsp:rsid wsp:val=&quot;007030B7&quot;/&gt;&lt;wsp:rsid wsp:val=&quot;00753DC9&quot;/&gt;&lt;wsp:rsid wsp:val=&quot;00774DC4&quot;/&gt;&lt;wsp:rsid wsp:val=&quot;00790DBC&quot;/&gt;&lt;wsp:rsid wsp:val=&quot;007A010D&quot;/&gt;&lt;wsp:rsid wsp:val=&quot;007C039D&quot;/&gt;&lt;wsp:rsid wsp:val=&quot;007E434C&quot;/&gt;&lt;wsp:rsid wsp:val=&quot;00804F5B&quot;/&gt;&lt;wsp:rsid wsp:val=&quot;00805657&quot;/&gt;&lt;wsp:rsid wsp:val=&quot;008133B2&quot;/&gt;&lt;wsp:rsid wsp:val=&quot;00815B82&quot;/&gt;&lt;wsp:rsid wsp:val=&quot;00833519&quot;/&gt;&lt;wsp:rsid wsp:val=&quot;008704BD&quot;/&gt;&lt;wsp:rsid wsp:val=&quot;00876C43&quot;/&gt;&lt;wsp:rsid wsp:val=&quot;00883C78&quot;/&gt;&lt;wsp:rsid wsp:val=&quot;00891490&quot;/&gt;&lt;wsp:rsid wsp:val=&quot;008A0C25&quot;/&gt;&lt;wsp:rsid wsp:val=&quot;008C256A&quot;/&gt;&lt;wsp:rsid wsp:val=&quot;008D62BF&quot;/&gt;&lt;wsp:rsid wsp:val=&quot;008E180B&quot;/&gt;&lt;wsp:rsid wsp:val=&quot;008F3456&quot;/&gt;&lt;wsp:rsid wsp:val=&quot;00910D53&quot;/&gt;&lt;wsp:rsid wsp:val=&quot;00936FC9&quot;/&gt;&lt;wsp:rsid wsp:val=&quot;0093734C&quot;/&gt;&lt;wsp:rsid wsp:val=&quot;009424FE&quot;/&gt;&lt;wsp:rsid wsp:val=&quot;009537AF&quot;/&gt;&lt;wsp:rsid wsp:val=&quot;00962A23&quot;/&gt;&lt;wsp:rsid wsp:val=&quot;009B5C9E&quot;/&gt;&lt;wsp:rsid wsp:val=&quot;009C26F1&quot;/&gt;&lt;wsp:rsid wsp:val=&quot;009E18B6&quot;/&gt;&lt;wsp:rsid wsp:val=&quot;009E6D8D&quot;/&gt;&lt;wsp:rsid wsp:val=&quot;00A100EA&quot;/&gt;&lt;wsp:rsid wsp:val=&quot;00A1138C&quot;/&gt;&lt;wsp:rsid wsp:val=&quot;00A20E84&quot;/&gt;&lt;wsp:rsid wsp:val=&quot;00A50921&quot;/&gt;&lt;wsp:rsid wsp:val=&quot;00AB050A&quot;/&gt;&lt;wsp:rsid wsp:val=&quot;00AB51A4&quot;/&gt;&lt;wsp:rsid wsp:val=&quot;00AB70F2&quot;/&gt;&lt;wsp:rsid wsp:val=&quot;00AE4970&quot;/&gt;&lt;wsp:rsid wsp:val=&quot;00B020CB&quot;/&gt;&lt;wsp:rsid wsp:val=&quot;00B261BA&quot;/&gt;&lt;wsp:rsid wsp:val=&quot;00B73B27&quot;/&gt;&lt;wsp:rsid wsp:val=&quot;00BA4EAC&quot;/&gt;&lt;wsp:rsid wsp:val=&quot;00BA662F&quot;/&gt;&lt;wsp:rsid wsp:val=&quot;00BA7CCE&quot;/&gt;&lt;wsp:rsid wsp:val=&quot;00CF0098&quot;/&gt;&lt;wsp:rsid wsp:val=&quot;00D01086&quot;/&gt;&lt;wsp:rsid wsp:val=&quot;00D04957&quot;/&gt;&lt;wsp:rsid wsp:val=&quot;00D24EEB&quot;/&gt;&lt;wsp:rsid wsp:val=&quot;00D56245&quot;/&gt;&lt;wsp:rsid wsp:val=&quot;00D8054A&quot;/&gt;&lt;wsp:rsid wsp:val=&quot;00DB20F3&quot;/&gt;&lt;wsp:rsid wsp:val=&quot;00DB3BC2&quot;/&gt;&lt;wsp:rsid wsp:val=&quot;00DD16CD&quot;/&gt;&lt;wsp:rsid wsp:val=&quot;00DE4453&quot;/&gt;&lt;wsp:rsid wsp:val=&quot;00E105FA&quot;/&gt;&lt;wsp:rsid wsp:val=&quot;00E13DF2&quot;/&gt;&lt;wsp:rsid wsp:val=&quot;00E228C1&quot;/&gt;&lt;wsp:rsid wsp:val=&quot;00E24BC6&quot;/&gt;&lt;wsp:rsid wsp:val=&quot;00E27F40&quot;/&gt;&lt;wsp:rsid wsp:val=&quot;00E45E41&quot;/&gt;&lt;wsp:rsid wsp:val=&quot;00E72A5E&quot;/&gt;&lt;wsp:rsid wsp:val=&quot;00E92B98&quot;/&gt;&lt;wsp:rsid wsp:val=&quot;00ED2FD5&quot;/&gt;&lt;wsp:rsid wsp:val=&quot;00EE09C0&quot;/&gt;&lt;wsp:rsid wsp:val=&quot;00EE2A0A&quot;/&gt;&lt;wsp:rsid wsp:val=&quot;00EF69CA&quot;/&gt;&lt;wsp:rsid wsp:val=&quot;00F425A1&quot;/&gt;&lt;wsp:rsid wsp:val=&quot;00F579BF&quot;/&gt;&lt;wsp:rsid wsp:val=&quot;00FA42CC&quot;/&gt;&lt;wsp:rsid wsp:val=&quot;00FB3A42&quot;/&gt;&lt;wsp:rsid wsp:val=&quot;00FD3FB2&quot;/&gt;&lt;wsp:rsid wsp:val=&quot;00FD7352&quot;/&gt;&lt;/wsp:rsids&gt;&lt;/w:docPr&gt;&lt;w:body&gt;&lt;w:p wsp:rsidR=&quot;00000000&quot; wsp:rsidRDefault=&quot;00891490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(-3)&lt;/m:t&gt;&lt;/m:r&gt;&lt;/m:e&gt;&lt;m:sup&gt;&lt;m:r&gt;&lt;w:rPr&gt;&lt;w:rFonts w:ascii=&quot;Cambria Math&quot; w:h-ansi=&quot;Cambria Math&quot;/&gt;&lt;wx:font wx:val=&quot;Cambria Math&quot;/&gt;&lt;w:i/&gt;&lt;/w:rPr&gt;&lt;m:t&gt;-2&lt;/m:t&gt;&lt;/m:r&gt;&lt;/m:sup&gt;&lt;/m:sSup&gt;&lt;m:r&gt;&lt;w:rPr&gt;&lt;w:rFonts w:ascii=&quot;Cambria Math&quot; w:h-ansi=&quot;Cambria Math&quot;/&gt;&lt;wx:font wx:val=&quot;Cambria Math&quot;/&gt;&lt;w:i/&gt;&lt;/w:rPr&gt;&lt;m:t&gt;=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1&lt;/m:t&gt;&lt;/m:r&gt;&lt;/m:num&gt;&lt;m:den&gt;&lt;m:r&gt;&lt;w:rPr&gt;&lt;w:rFonts w:ascii=&quot;Cambria Math&quot; w:h-ansi=&quot;Cambria Math&quot;/&gt;&lt;wx:font wx:val=&quot;Cambria Math&quot;/&gt;&lt;w:i/&gt;&lt;/w:rPr&gt;&lt;m:t&gt;9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13" o:title="" chromakey="white"/>
                      </v:shape>
                    </w:pict>
                  </w:r>
                  <w:r w:rsidRPr="008E180B">
                    <w:instrText xml:space="preserve"> </w:instrText>
                  </w:r>
                  <w:r w:rsidRPr="008E180B">
                    <w:fldChar w:fldCharType="separate"/>
                  </w:r>
                  <w:r w:rsidRPr="0063370C">
                    <w:rPr>
                      <w:position w:val="-17"/>
                    </w:rPr>
                    <w:pict>
                      <v:shape id="_x0000_i1046" type="#_x0000_t75" style="width:53.25pt;height:21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477D7&quot;/&gt;&lt;wsp:rsid wsp:val=&quot;00000E17&quot;/&gt;&lt;wsp:rsid wsp:val=&quot;00061B81&quot;/&gt;&lt;wsp:rsid wsp:val=&quot;00072080&quot;/&gt;&lt;wsp:rsid wsp:val=&quot;000963D8&quot;/&gt;&lt;wsp:rsid wsp:val=&quot;000D06A1&quot;/&gt;&lt;wsp:rsid wsp:val=&quot;000E7551&quot;/&gt;&lt;wsp:rsid wsp:val=&quot;00181A0B&quot;/&gt;&lt;wsp:rsid wsp:val=&quot;001902F7&quot;/&gt;&lt;wsp:rsid wsp:val=&quot;00223A64&quot;/&gt;&lt;wsp:rsid wsp:val=&quot;00256D2B&quot;/&gt;&lt;wsp:rsid wsp:val=&quot;002A7A12&quot;/&gt;&lt;wsp:rsid wsp:val=&quot;002F72FA&quot;/&gt;&lt;wsp:rsid wsp:val=&quot;00317C20&quot;/&gt;&lt;wsp:rsid wsp:val=&quot;00321464&quot;/&gt;&lt;wsp:rsid wsp:val=&quot;00364F33&quot;/&gt;&lt;wsp:rsid wsp:val=&quot;00397267&quot;/&gt;&lt;wsp:rsid wsp:val=&quot;003B29A5&quot;/&gt;&lt;wsp:rsid wsp:val=&quot;003E2CC1&quot;/&gt;&lt;wsp:rsid wsp:val=&quot;003F4376&quot;/&gt;&lt;wsp:rsid wsp:val=&quot;003F49FB&quot;/&gt;&lt;wsp:rsid wsp:val=&quot;00407245&quot;/&gt;&lt;wsp:rsid wsp:val=&quot;004477D7&quot;/&gt;&lt;wsp:rsid wsp:val=&quot;00452159&quot;/&gt;&lt;wsp:rsid wsp:val=&quot;00454ED0&quot;/&gt;&lt;wsp:rsid wsp:val=&quot;00474F5D&quot;/&gt;&lt;wsp:rsid wsp:val=&quot;004B499A&quot;/&gt;&lt;wsp:rsid wsp:val=&quot;004B5050&quot;/&gt;&lt;wsp:rsid wsp:val=&quot;004B5801&quot;/&gt;&lt;wsp:rsid wsp:val=&quot;004C321E&quot;/&gt;&lt;wsp:rsid wsp:val=&quot;004D0B53&quot;/&gt;&lt;wsp:rsid wsp:val=&quot;004E6E4F&quot;/&gt;&lt;wsp:rsid wsp:val=&quot;004F2985&quot;/&gt;&lt;wsp:rsid wsp:val=&quot;00513245&quot;/&gt;&lt;wsp:rsid wsp:val=&quot;00546F3C&quot;/&gt;&lt;wsp:rsid wsp:val=&quot;005770AD&quot;/&gt;&lt;wsp:rsid wsp:val=&quot;005A2550&quot;/&gt;&lt;wsp:rsid wsp:val=&quot;005C2AFE&quot;/&gt;&lt;wsp:rsid wsp:val=&quot;005F71E2&quot;/&gt;&lt;wsp:rsid wsp:val=&quot;006430C0&quot;/&gt;&lt;wsp:rsid wsp:val=&quot;00653ABD&quot;/&gt;&lt;wsp:rsid wsp:val=&quot;00654283&quot;/&gt;&lt;wsp:rsid wsp:val=&quot;0068727C&quot;/&gt;&lt;wsp:rsid wsp:val=&quot;00687F25&quot;/&gt;&lt;wsp:rsid wsp:val=&quot;006E3CED&quot;/&gt;&lt;wsp:rsid wsp:val=&quot;0070123B&quot;/&gt;&lt;wsp:rsid wsp:val=&quot;007030B7&quot;/&gt;&lt;wsp:rsid wsp:val=&quot;00753DC9&quot;/&gt;&lt;wsp:rsid wsp:val=&quot;00774DC4&quot;/&gt;&lt;wsp:rsid wsp:val=&quot;00790DBC&quot;/&gt;&lt;wsp:rsid wsp:val=&quot;007A010D&quot;/&gt;&lt;wsp:rsid wsp:val=&quot;007C039D&quot;/&gt;&lt;wsp:rsid wsp:val=&quot;007E434C&quot;/&gt;&lt;wsp:rsid wsp:val=&quot;00804F5B&quot;/&gt;&lt;wsp:rsid wsp:val=&quot;00805657&quot;/&gt;&lt;wsp:rsid wsp:val=&quot;008133B2&quot;/&gt;&lt;wsp:rsid wsp:val=&quot;00815B82&quot;/&gt;&lt;wsp:rsid wsp:val=&quot;00833519&quot;/&gt;&lt;wsp:rsid wsp:val=&quot;008704BD&quot;/&gt;&lt;wsp:rsid wsp:val=&quot;00876C43&quot;/&gt;&lt;wsp:rsid wsp:val=&quot;00883C78&quot;/&gt;&lt;wsp:rsid wsp:val=&quot;00891490&quot;/&gt;&lt;wsp:rsid wsp:val=&quot;008A0C25&quot;/&gt;&lt;wsp:rsid wsp:val=&quot;008C256A&quot;/&gt;&lt;wsp:rsid wsp:val=&quot;008D62BF&quot;/&gt;&lt;wsp:rsid wsp:val=&quot;008E180B&quot;/&gt;&lt;wsp:rsid wsp:val=&quot;008F3456&quot;/&gt;&lt;wsp:rsid wsp:val=&quot;00910D53&quot;/&gt;&lt;wsp:rsid wsp:val=&quot;00936FC9&quot;/&gt;&lt;wsp:rsid wsp:val=&quot;0093734C&quot;/&gt;&lt;wsp:rsid wsp:val=&quot;009424FE&quot;/&gt;&lt;wsp:rsid wsp:val=&quot;009537AF&quot;/&gt;&lt;wsp:rsid wsp:val=&quot;00962A23&quot;/&gt;&lt;wsp:rsid wsp:val=&quot;009B5C9E&quot;/&gt;&lt;wsp:rsid wsp:val=&quot;009C26F1&quot;/&gt;&lt;wsp:rsid wsp:val=&quot;009E18B6&quot;/&gt;&lt;wsp:rsid wsp:val=&quot;009E6D8D&quot;/&gt;&lt;wsp:rsid wsp:val=&quot;00A100EA&quot;/&gt;&lt;wsp:rsid wsp:val=&quot;00A1138C&quot;/&gt;&lt;wsp:rsid wsp:val=&quot;00A20E84&quot;/&gt;&lt;wsp:rsid wsp:val=&quot;00A50921&quot;/&gt;&lt;wsp:rsid wsp:val=&quot;00AB050A&quot;/&gt;&lt;wsp:rsid wsp:val=&quot;00AB51A4&quot;/&gt;&lt;wsp:rsid wsp:val=&quot;00AB70F2&quot;/&gt;&lt;wsp:rsid wsp:val=&quot;00AE4970&quot;/&gt;&lt;wsp:rsid wsp:val=&quot;00B020CB&quot;/&gt;&lt;wsp:rsid wsp:val=&quot;00B261BA&quot;/&gt;&lt;wsp:rsid wsp:val=&quot;00B73B27&quot;/&gt;&lt;wsp:rsid wsp:val=&quot;00BA4EAC&quot;/&gt;&lt;wsp:rsid wsp:val=&quot;00BA662F&quot;/&gt;&lt;wsp:rsid wsp:val=&quot;00BA7CCE&quot;/&gt;&lt;wsp:rsid wsp:val=&quot;00CF0098&quot;/&gt;&lt;wsp:rsid wsp:val=&quot;00D01086&quot;/&gt;&lt;wsp:rsid wsp:val=&quot;00D04957&quot;/&gt;&lt;wsp:rsid wsp:val=&quot;00D24EEB&quot;/&gt;&lt;wsp:rsid wsp:val=&quot;00D56245&quot;/&gt;&lt;wsp:rsid wsp:val=&quot;00D8054A&quot;/&gt;&lt;wsp:rsid wsp:val=&quot;00DB20F3&quot;/&gt;&lt;wsp:rsid wsp:val=&quot;00DB3BC2&quot;/&gt;&lt;wsp:rsid wsp:val=&quot;00DD16CD&quot;/&gt;&lt;wsp:rsid wsp:val=&quot;00DE4453&quot;/&gt;&lt;wsp:rsid wsp:val=&quot;00E105FA&quot;/&gt;&lt;wsp:rsid wsp:val=&quot;00E13DF2&quot;/&gt;&lt;wsp:rsid wsp:val=&quot;00E228C1&quot;/&gt;&lt;wsp:rsid wsp:val=&quot;00E24BC6&quot;/&gt;&lt;wsp:rsid wsp:val=&quot;00E27F40&quot;/&gt;&lt;wsp:rsid wsp:val=&quot;00E45E41&quot;/&gt;&lt;wsp:rsid wsp:val=&quot;00E72A5E&quot;/&gt;&lt;wsp:rsid wsp:val=&quot;00E92B98&quot;/&gt;&lt;wsp:rsid wsp:val=&quot;00ED2FD5&quot;/&gt;&lt;wsp:rsid wsp:val=&quot;00EE09C0&quot;/&gt;&lt;wsp:rsid wsp:val=&quot;00EE2A0A&quot;/&gt;&lt;wsp:rsid wsp:val=&quot;00EF69CA&quot;/&gt;&lt;wsp:rsid wsp:val=&quot;00F425A1&quot;/&gt;&lt;wsp:rsid wsp:val=&quot;00F579BF&quot;/&gt;&lt;wsp:rsid wsp:val=&quot;00FA42CC&quot;/&gt;&lt;wsp:rsid wsp:val=&quot;00FB3A42&quot;/&gt;&lt;wsp:rsid wsp:val=&quot;00FD3FB2&quot;/&gt;&lt;wsp:rsid wsp:val=&quot;00FD7352&quot;/&gt;&lt;/wsp:rsids&gt;&lt;/w:docPr&gt;&lt;w:body&gt;&lt;w:p wsp:rsidR=&quot;00000000&quot; wsp:rsidRDefault=&quot;00891490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(-3)&lt;/m:t&gt;&lt;/m:r&gt;&lt;/m:e&gt;&lt;m:sup&gt;&lt;m:r&gt;&lt;w:rPr&gt;&lt;w:rFonts w:ascii=&quot;Cambria Math&quot; w:h-ansi=&quot;Cambria Math&quot;/&gt;&lt;wx:font wx:val=&quot;Cambria Math&quot;/&gt;&lt;w:i/&gt;&lt;/w:rPr&gt;&lt;m:t&gt;-2&lt;/m:t&gt;&lt;/m:r&gt;&lt;/m:sup&gt;&lt;/m:sSup&gt;&lt;m:r&gt;&lt;w:rPr&gt;&lt;w:rFonts w:ascii=&quot;Cambria Math&quot; w:h-ansi=&quot;Cambria Math&quot;/&gt;&lt;wx:font wx:val=&quot;Cambria Math&quot;/&gt;&lt;w:i/&gt;&lt;/w:rPr&gt;&lt;m:t&gt;=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1&lt;/m:t&gt;&lt;/m:r&gt;&lt;/m:num&gt;&lt;m:den&gt;&lt;m:r&gt;&lt;w:rPr&gt;&lt;w:rFonts w:ascii=&quot;Cambria Math&quot; w:h-ansi=&quot;Cambria Math&quot;/&gt;&lt;wx:font wx:val=&quot;Cambria Math&quot;/&gt;&lt;w:i/&gt;&lt;/w:rPr&gt;&lt;m:t&gt;9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13" o:title="" chromakey="white"/>
                      </v:shape>
                    </w:pict>
                  </w:r>
                  <w:r w:rsidRPr="008E180B">
                    <w:fldChar w:fldCharType="end"/>
                  </w:r>
                  <w:r>
                    <w:t xml:space="preserve"> </w:t>
                  </w:r>
                </w:p>
              </w:txbxContent>
            </v:textbox>
          </v:shape>
        </w:pict>
      </w:r>
      <w:r w:rsidRPr="00701B7F">
        <w:rPr>
          <w:b/>
          <w:bCs/>
          <w:noProof/>
          <w:sz w:val="18"/>
          <w:szCs w:val="18"/>
        </w:rPr>
        <w:t>Türk Hava Yolları</w:t>
      </w:r>
    </w:p>
    <w:p w:rsidR="001803D9" w:rsidRPr="00701B7F" w:rsidRDefault="001803D9" w:rsidP="006609CA">
      <w:pPr>
        <w:rPr>
          <w:b/>
          <w:bCs/>
          <w:noProof/>
          <w:sz w:val="18"/>
          <w:szCs w:val="18"/>
        </w:rPr>
      </w:pPr>
      <w:r w:rsidRPr="00FB6F4C">
        <w:rPr>
          <w:b/>
          <w:noProof/>
          <w:sz w:val="18"/>
          <w:szCs w:val="18"/>
        </w:rPr>
        <w:pict>
          <v:shape id="_x0000_i1047" type="#_x0000_t75" style="width:67.5pt;height:24pt;visibility:visible">
            <v:imagedata r:id="rId11" o:title=""/>
          </v:shape>
        </w:pict>
      </w:r>
    </w:p>
    <w:p w:rsidR="001803D9" w:rsidRPr="00701B7F" w:rsidRDefault="001803D9" w:rsidP="006609CA">
      <w:pPr>
        <w:rPr>
          <w:b/>
          <w:bCs/>
          <w:noProof/>
          <w:sz w:val="18"/>
          <w:szCs w:val="18"/>
        </w:rPr>
      </w:pPr>
    </w:p>
    <w:p w:rsidR="001803D9" w:rsidRPr="00701B7F" w:rsidRDefault="001803D9" w:rsidP="006609CA">
      <w:pPr>
        <w:rPr>
          <w:b/>
          <w:bCs/>
          <w:noProof/>
          <w:sz w:val="18"/>
          <w:szCs w:val="18"/>
        </w:rPr>
      </w:pPr>
      <w:r>
        <w:rPr>
          <w:noProof/>
        </w:rPr>
        <w:pict>
          <v:shape id="_x0000_s1030" type="#_x0000_t106" style="position:absolute;margin-left:70.9pt;margin-top:24.45pt;width:154.65pt;height:33pt;z-index:251659776" adj="3087,5400">
            <v:textbox style="mso-next-textbox:#_x0000_s1030">
              <w:txbxContent>
                <w:p w:rsidR="001803D9" w:rsidRDefault="001803D9" w:rsidP="006609CA">
                  <w:r w:rsidRPr="0063370C">
                    <w:pict>
                      <v:shape id="_x0000_i1049" type="#_x0000_t75" style="width:75.75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477D7&quot;/&gt;&lt;wsp:rsid wsp:val=&quot;00000E17&quot;/&gt;&lt;wsp:rsid wsp:val=&quot;00061B81&quot;/&gt;&lt;wsp:rsid wsp:val=&quot;00072080&quot;/&gt;&lt;wsp:rsid wsp:val=&quot;000963D8&quot;/&gt;&lt;wsp:rsid wsp:val=&quot;000D06A1&quot;/&gt;&lt;wsp:rsid wsp:val=&quot;000E7551&quot;/&gt;&lt;wsp:rsid wsp:val=&quot;00181A0B&quot;/&gt;&lt;wsp:rsid wsp:val=&quot;001902F7&quot;/&gt;&lt;wsp:rsid wsp:val=&quot;00223A64&quot;/&gt;&lt;wsp:rsid wsp:val=&quot;00256D2B&quot;/&gt;&lt;wsp:rsid wsp:val=&quot;002A7A12&quot;/&gt;&lt;wsp:rsid wsp:val=&quot;002F72FA&quot;/&gt;&lt;wsp:rsid wsp:val=&quot;00317C20&quot;/&gt;&lt;wsp:rsid wsp:val=&quot;00321464&quot;/&gt;&lt;wsp:rsid wsp:val=&quot;00364F33&quot;/&gt;&lt;wsp:rsid wsp:val=&quot;00397267&quot;/&gt;&lt;wsp:rsid wsp:val=&quot;003B29A5&quot;/&gt;&lt;wsp:rsid wsp:val=&quot;003E2CC1&quot;/&gt;&lt;wsp:rsid wsp:val=&quot;003F4376&quot;/&gt;&lt;wsp:rsid wsp:val=&quot;003F49FB&quot;/&gt;&lt;wsp:rsid wsp:val=&quot;00407245&quot;/&gt;&lt;wsp:rsid wsp:val=&quot;004477D7&quot;/&gt;&lt;wsp:rsid wsp:val=&quot;00452159&quot;/&gt;&lt;wsp:rsid wsp:val=&quot;00454ED0&quot;/&gt;&lt;wsp:rsid wsp:val=&quot;00474F5D&quot;/&gt;&lt;wsp:rsid wsp:val=&quot;004B499A&quot;/&gt;&lt;wsp:rsid wsp:val=&quot;004B5050&quot;/&gt;&lt;wsp:rsid wsp:val=&quot;004B5801&quot;/&gt;&lt;wsp:rsid wsp:val=&quot;004C321E&quot;/&gt;&lt;wsp:rsid wsp:val=&quot;004D0B53&quot;/&gt;&lt;wsp:rsid wsp:val=&quot;004E6E4F&quot;/&gt;&lt;wsp:rsid wsp:val=&quot;004F2985&quot;/&gt;&lt;wsp:rsid wsp:val=&quot;00513245&quot;/&gt;&lt;wsp:rsid wsp:val=&quot;00546F3C&quot;/&gt;&lt;wsp:rsid wsp:val=&quot;005770AD&quot;/&gt;&lt;wsp:rsid wsp:val=&quot;005A2550&quot;/&gt;&lt;wsp:rsid wsp:val=&quot;005C2AFE&quot;/&gt;&lt;wsp:rsid wsp:val=&quot;005F71E2&quot;/&gt;&lt;wsp:rsid wsp:val=&quot;006430C0&quot;/&gt;&lt;wsp:rsid wsp:val=&quot;00653ABD&quot;/&gt;&lt;wsp:rsid wsp:val=&quot;00654283&quot;/&gt;&lt;wsp:rsid wsp:val=&quot;0068727C&quot;/&gt;&lt;wsp:rsid wsp:val=&quot;00687F25&quot;/&gt;&lt;wsp:rsid wsp:val=&quot;006E3CED&quot;/&gt;&lt;wsp:rsid wsp:val=&quot;0070123B&quot;/&gt;&lt;wsp:rsid wsp:val=&quot;007030B7&quot;/&gt;&lt;wsp:rsid wsp:val=&quot;00753DC9&quot;/&gt;&lt;wsp:rsid wsp:val=&quot;00774DC4&quot;/&gt;&lt;wsp:rsid wsp:val=&quot;00790DBC&quot;/&gt;&lt;wsp:rsid wsp:val=&quot;007A010D&quot;/&gt;&lt;wsp:rsid wsp:val=&quot;007C039D&quot;/&gt;&lt;wsp:rsid wsp:val=&quot;007E434C&quot;/&gt;&lt;wsp:rsid wsp:val=&quot;00804F5B&quot;/&gt;&lt;wsp:rsid wsp:val=&quot;00805657&quot;/&gt;&lt;wsp:rsid wsp:val=&quot;008133B2&quot;/&gt;&lt;wsp:rsid wsp:val=&quot;00815B82&quot;/&gt;&lt;wsp:rsid wsp:val=&quot;00833519&quot;/&gt;&lt;wsp:rsid wsp:val=&quot;008704BD&quot;/&gt;&lt;wsp:rsid wsp:val=&quot;00876C43&quot;/&gt;&lt;wsp:rsid wsp:val=&quot;00883C78&quot;/&gt;&lt;wsp:rsid wsp:val=&quot;008A0C25&quot;/&gt;&lt;wsp:rsid wsp:val=&quot;008C256A&quot;/&gt;&lt;wsp:rsid wsp:val=&quot;008D62BF&quot;/&gt;&lt;wsp:rsid wsp:val=&quot;008E180B&quot;/&gt;&lt;wsp:rsid wsp:val=&quot;008F3456&quot;/&gt;&lt;wsp:rsid wsp:val=&quot;00901646&quot;/&gt;&lt;wsp:rsid wsp:val=&quot;00910D53&quot;/&gt;&lt;wsp:rsid wsp:val=&quot;00936FC9&quot;/&gt;&lt;wsp:rsid wsp:val=&quot;0093734C&quot;/&gt;&lt;wsp:rsid wsp:val=&quot;009424FE&quot;/&gt;&lt;wsp:rsid wsp:val=&quot;009537AF&quot;/&gt;&lt;wsp:rsid wsp:val=&quot;00962A23&quot;/&gt;&lt;wsp:rsid wsp:val=&quot;009B5C9E&quot;/&gt;&lt;wsp:rsid wsp:val=&quot;009C26F1&quot;/&gt;&lt;wsp:rsid wsp:val=&quot;009E18B6&quot;/&gt;&lt;wsp:rsid wsp:val=&quot;009E6D8D&quot;/&gt;&lt;wsp:rsid wsp:val=&quot;00A100EA&quot;/&gt;&lt;wsp:rsid wsp:val=&quot;00A1138C&quot;/&gt;&lt;wsp:rsid wsp:val=&quot;00A20E84&quot;/&gt;&lt;wsp:rsid wsp:val=&quot;00A50921&quot;/&gt;&lt;wsp:rsid wsp:val=&quot;00AB050A&quot;/&gt;&lt;wsp:rsid wsp:val=&quot;00AB51A4&quot;/&gt;&lt;wsp:rsid wsp:val=&quot;00AB70F2&quot;/&gt;&lt;wsp:rsid wsp:val=&quot;00AE4970&quot;/&gt;&lt;wsp:rsid wsp:val=&quot;00B020CB&quot;/&gt;&lt;wsp:rsid wsp:val=&quot;00B261BA&quot;/&gt;&lt;wsp:rsid wsp:val=&quot;00B73B27&quot;/&gt;&lt;wsp:rsid wsp:val=&quot;00BA4EAC&quot;/&gt;&lt;wsp:rsid wsp:val=&quot;00BA662F&quot;/&gt;&lt;wsp:rsid wsp:val=&quot;00BA7CCE&quot;/&gt;&lt;wsp:rsid wsp:val=&quot;00CF0098&quot;/&gt;&lt;wsp:rsid wsp:val=&quot;00D01086&quot;/&gt;&lt;wsp:rsid wsp:val=&quot;00D04957&quot;/&gt;&lt;wsp:rsid wsp:val=&quot;00D24EEB&quot;/&gt;&lt;wsp:rsid wsp:val=&quot;00D56245&quot;/&gt;&lt;wsp:rsid wsp:val=&quot;00D8054A&quot;/&gt;&lt;wsp:rsid wsp:val=&quot;00DB20F3&quot;/&gt;&lt;wsp:rsid wsp:val=&quot;00DB3BC2&quot;/&gt;&lt;wsp:rsid wsp:val=&quot;00DD16CD&quot;/&gt;&lt;wsp:rsid wsp:val=&quot;00DE4453&quot;/&gt;&lt;wsp:rsid wsp:val=&quot;00E105FA&quot;/&gt;&lt;wsp:rsid wsp:val=&quot;00E13DF2&quot;/&gt;&lt;wsp:rsid wsp:val=&quot;00E228C1&quot;/&gt;&lt;wsp:rsid wsp:val=&quot;00E24BC6&quot;/&gt;&lt;wsp:rsid wsp:val=&quot;00E27F40&quot;/&gt;&lt;wsp:rsid wsp:val=&quot;00E45E41&quot;/&gt;&lt;wsp:rsid wsp:val=&quot;00E72A5E&quot;/&gt;&lt;wsp:rsid wsp:val=&quot;00E92B98&quot;/&gt;&lt;wsp:rsid wsp:val=&quot;00ED2FD5&quot;/&gt;&lt;wsp:rsid wsp:val=&quot;00EE09C0&quot;/&gt;&lt;wsp:rsid wsp:val=&quot;00EE2A0A&quot;/&gt;&lt;wsp:rsid wsp:val=&quot;00EF69CA&quot;/&gt;&lt;wsp:rsid wsp:val=&quot;00F425A1&quot;/&gt;&lt;wsp:rsid wsp:val=&quot;00F579BF&quot;/&gt;&lt;wsp:rsid wsp:val=&quot;00FA42CC&quot;/&gt;&lt;wsp:rsid wsp:val=&quot;00FB3A42&quot;/&gt;&lt;wsp:rsid wsp:val=&quot;00FD3FB2&quot;/&gt;&lt;wsp:rsid wsp:val=&quot;00FD7352&quot;/&gt;&lt;/wsp:rsids&gt;&lt;/w:docPr&gt;&lt;w:body&gt;&lt;w:p wsp:rsidR=&quot;00000000&quot; wsp:rsidRDefault=&quot;00901646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(-2009)&lt;/m:t&gt;&lt;/m:r&gt;&lt;/m:e&gt;&lt;m:sup&gt;&lt;m:r&gt;&lt;w:rPr&gt;&lt;w:rFonts w:ascii=&quot;Cambria Math&quot; w:h-ansi=&quot;Cambria Math&quot;/&gt;&lt;wx:font wx:val=&quot;Cambria Math&quot;/&gt;&lt;w:i/&gt;&lt;/w:rPr&gt;&lt;m:t&gt;0&lt;/m:t&gt;&lt;/m:r&gt;&lt;/m:sup&gt;&lt;/m:sSup&gt;&lt;m:r&gt;&lt;w:rPr&gt;&lt;w:rFonts w:ascii=&quot;Cambria Math&quot; w:h-ansi=&quot;Cambria Math&quot;/&gt;&lt;wx:font wx:val=&quot;Cambria Math&quot;/&gt;&lt;w:i/&gt;&lt;/w:rPr&gt;&lt;m:t&gt;=-1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14" o:title="" chromakey="white"/>
                      </v:shape>
                    </w:pict>
                  </w:r>
                </w:p>
              </w:txbxContent>
            </v:textbox>
          </v:shape>
        </w:pict>
      </w:r>
      <w:r w:rsidRPr="00701B7F">
        <w:rPr>
          <w:b/>
          <w:bCs/>
          <w:noProof/>
          <w:sz w:val="18"/>
          <w:szCs w:val="18"/>
        </w:rPr>
        <w:t>Amerikan Hava Yolları</w:t>
      </w:r>
    </w:p>
    <w:p w:rsidR="001803D9" w:rsidRPr="00701B7F" w:rsidRDefault="001803D9" w:rsidP="006609CA">
      <w:pPr>
        <w:rPr>
          <w:b/>
          <w:bCs/>
          <w:noProof/>
          <w:sz w:val="18"/>
          <w:szCs w:val="18"/>
        </w:rPr>
      </w:pPr>
      <w:r w:rsidRPr="00FB6F4C">
        <w:rPr>
          <w:b/>
          <w:noProof/>
          <w:sz w:val="18"/>
          <w:szCs w:val="18"/>
        </w:rPr>
        <w:pict>
          <v:shape id="_x0000_i1050" type="#_x0000_t75" style="width:67.5pt;height:24pt;visibility:visible">
            <v:imagedata r:id="rId11" o:title=""/>
          </v:shape>
        </w:pict>
      </w:r>
    </w:p>
    <w:p w:rsidR="001803D9" w:rsidRPr="00701B7F" w:rsidRDefault="001803D9" w:rsidP="006609CA">
      <w:pPr>
        <w:pStyle w:val="NoSpacing"/>
        <w:rPr>
          <w:rFonts w:ascii="Comic Sans MS" w:hAnsi="Comic Sans MS"/>
          <w:b/>
          <w:noProof/>
          <w:sz w:val="18"/>
          <w:szCs w:val="18"/>
        </w:rPr>
      </w:pPr>
    </w:p>
    <w:p w:rsidR="001803D9" w:rsidRPr="00701B7F" w:rsidRDefault="001803D9" w:rsidP="006609CA">
      <w:pPr>
        <w:pStyle w:val="NoSpacing"/>
        <w:rPr>
          <w:rFonts w:ascii="Comic Sans MS" w:hAnsi="Comic Sans MS"/>
          <w:b/>
          <w:noProof/>
          <w:sz w:val="18"/>
          <w:szCs w:val="18"/>
        </w:rPr>
      </w:pPr>
    </w:p>
    <w:p w:rsidR="001803D9" w:rsidRPr="00701B7F" w:rsidRDefault="001803D9" w:rsidP="006609CA">
      <w:pPr>
        <w:pStyle w:val="NoSpacing"/>
        <w:rPr>
          <w:rFonts w:ascii="Times New Roman" w:hAnsi="Times New Roman"/>
          <w:b/>
          <w:noProof/>
          <w:sz w:val="18"/>
          <w:szCs w:val="18"/>
        </w:rPr>
      </w:pPr>
      <w:r w:rsidRPr="00701B7F">
        <w:rPr>
          <w:rFonts w:ascii="Times New Roman" w:hAnsi="Times New Roman"/>
          <w:b/>
          <w:noProof/>
          <w:sz w:val="18"/>
          <w:szCs w:val="18"/>
        </w:rPr>
        <w:t>Yukar</w:t>
      </w:r>
      <w:r>
        <w:rPr>
          <w:rFonts w:ascii="Times New Roman" w:hAnsi="Times New Roman"/>
          <w:b/>
          <w:noProof/>
          <w:sz w:val="18"/>
          <w:szCs w:val="18"/>
        </w:rPr>
        <w:t xml:space="preserve">ıda 4 farklı ülkenin hava yolu </w:t>
      </w:r>
      <w:r w:rsidRPr="00701B7F">
        <w:rPr>
          <w:rFonts w:ascii="Times New Roman" w:hAnsi="Times New Roman"/>
          <w:b/>
          <w:noProof/>
          <w:sz w:val="18"/>
          <w:szCs w:val="18"/>
        </w:rPr>
        <w:t>şirketlerine</w:t>
      </w:r>
      <w:r>
        <w:rPr>
          <w:rFonts w:ascii="Times New Roman" w:hAnsi="Times New Roman"/>
          <w:b/>
          <w:noProof/>
          <w:sz w:val="18"/>
          <w:szCs w:val="18"/>
        </w:rPr>
        <w:t xml:space="preserve">  </w:t>
      </w:r>
      <w:r w:rsidRPr="00701B7F">
        <w:rPr>
          <w:rFonts w:ascii="Times New Roman" w:hAnsi="Times New Roman"/>
          <w:b/>
          <w:noProof/>
          <w:sz w:val="18"/>
          <w:szCs w:val="18"/>
        </w:rPr>
        <w:t xml:space="preserve">ait </w:t>
      </w:r>
    </w:p>
    <w:p w:rsidR="001803D9" w:rsidRPr="00701B7F" w:rsidRDefault="001803D9" w:rsidP="006609CA">
      <w:pPr>
        <w:pStyle w:val="NoSpacing"/>
        <w:rPr>
          <w:rFonts w:ascii="Times New Roman" w:hAnsi="Times New Roman"/>
          <w:b/>
          <w:noProof/>
          <w:sz w:val="18"/>
          <w:szCs w:val="18"/>
        </w:rPr>
      </w:pPr>
      <w:r>
        <w:rPr>
          <w:rFonts w:ascii="Times New Roman" w:hAnsi="Times New Roman"/>
          <w:b/>
          <w:noProof/>
          <w:sz w:val="18"/>
          <w:szCs w:val="18"/>
        </w:rPr>
        <w:t>y</w:t>
      </w:r>
      <w:r w:rsidRPr="00701B7F">
        <w:rPr>
          <w:rFonts w:ascii="Times New Roman" w:hAnsi="Times New Roman"/>
          <w:b/>
          <w:noProof/>
          <w:sz w:val="18"/>
          <w:szCs w:val="18"/>
        </w:rPr>
        <w:t>olcu uçakları verilmiştir.Bu uçakların pilotları rotalarında  bulunan bulutlar üzerinde yazılı işlem yanlış ise uçağı geri çevirmek zorundadır.</w:t>
      </w:r>
      <w:r w:rsidRPr="00701B7F">
        <w:rPr>
          <w:rFonts w:ascii="Times New Roman" w:hAnsi="Times New Roman"/>
          <w:b/>
          <w:iCs/>
          <w:noProof/>
          <w:sz w:val="18"/>
          <w:szCs w:val="18"/>
        </w:rPr>
        <w:t>Buna göre hangi ülkenin hava yolları şirketine ait yolcu uçağı</w:t>
      </w:r>
      <w:r>
        <w:rPr>
          <w:rFonts w:ascii="Times New Roman" w:hAnsi="Times New Roman"/>
          <w:b/>
          <w:iCs/>
          <w:noProof/>
          <w:sz w:val="18"/>
          <w:szCs w:val="18"/>
        </w:rPr>
        <w:t>,</w:t>
      </w:r>
      <w:r w:rsidRPr="00701B7F">
        <w:rPr>
          <w:rFonts w:ascii="Times New Roman" w:hAnsi="Times New Roman"/>
          <w:b/>
          <w:iCs/>
          <w:noProof/>
          <w:sz w:val="18"/>
          <w:szCs w:val="18"/>
        </w:rPr>
        <w:t xml:space="preserve"> yoluna devam eder?</w:t>
      </w:r>
    </w:p>
    <w:p w:rsidR="001803D9" w:rsidRPr="001634AB" w:rsidRDefault="001803D9" w:rsidP="006609CA">
      <w:pPr>
        <w:rPr>
          <w:b/>
          <w:noProof/>
          <w:sz w:val="20"/>
          <w:szCs w:val="20"/>
        </w:rPr>
      </w:pPr>
    </w:p>
    <w:p w:rsidR="001803D9" w:rsidRPr="001634AB" w:rsidRDefault="001803D9" w:rsidP="006609CA">
      <w:pPr>
        <w:rPr>
          <w:b/>
          <w:noProof/>
          <w:sz w:val="20"/>
          <w:szCs w:val="20"/>
        </w:rPr>
      </w:pPr>
      <w:r w:rsidRPr="001634AB">
        <w:rPr>
          <w:b/>
          <w:noProof/>
          <w:sz w:val="20"/>
          <w:szCs w:val="20"/>
        </w:rPr>
        <w:t>A) Türk     B) Fransız     C) İngiliz     D) Amerika</w:t>
      </w:r>
    </w:p>
    <w:p w:rsidR="001803D9" w:rsidRPr="001634AB" w:rsidRDefault="001803D9" w:rsidP="00B3395E">
      <w:pPr>
        <w:rPr>
          <w:b/>
          <w:sz w:val="20"/>
          <w:szCs w:val="20"/>
        </w:rPr>
      </w:pPr>
    </w:p>
    <w:p w:rsidR="001803D9" w:rsidRPr="001634AB" w:rsidRDefault="001803D9" w:rsidP="00B3395E">
      <w:pPr>
        <w:rPr>
          <w:b/>
          <w:sz w:val="20"/>
          <w:szCs w:val="20"/>
        </w:rPr>
      </w:pPr>
    </w:p>
    <w:p w:rsidR="001803D9" w:rsidRDefault="001803D9" w:rsidP="00505B5B">
      <w:pPr>
        <w:tabs>
          <w:tab w:val="left" w:pos="1515"/>
          <w:tab w:val="left" w:pos="2124"/>
          <w:tab w:val="center" w:pos="2995"/>
          <w:tab w:val="left" w:pos="4515"/>
        </w:tabs>
        <w:rPr>
          <w:b/>
          <w:iCs/>
          <w:sz w:val="20"/>
          <w:szCs w:val="20"/>
        </w:rPr>
      </w:pPr>
      <w:r w:rsidRPr="001634AB">
        <w:rPr>
          <w:b/>
          <w:bCs/>
          <w:sz w:val="20"/>
          <w:szCs w:val="20"/>
        </w:rPr>
        <w:t>S4</w:t>
      </w:r>
      <w:r w:rsidRPr="001634AB">
        <w:rPr>
          <w:b/>
          <w:sz w:val="20"/>
          <w:szCs w:val="20"/>
        </w:rPr>
        <w:t>)</w:t>
      </w:r>
      <w:r w:rsidRPr="001634AB">
        <w:rPr>
          <w:b/>
          <w:iCs/>
          <w:sz w:val="20"/>
          <w:szCs w:val="20"/>
        </w:rPr>
        <w:t xml:space="preserve"> </w:t>
      </w:r>
      <w:r w:rsidRPr="00FB6F4C">
        <w:rPr>
          <w:b/>
          <w:iCs/>
          <w:sz w:val="20"/>
          <w:szCs w:val="20"/>
        </w:rPr>
        <w:fldChar w:fldCharType="begin"/>
      </w:r>
      <w:r w:rsidRPr="00FB6F4C">
        <w:rPr>
          <w:b/>
          <w:iCs/>
          <w:sz w:val="20"/>
          <w:szCs w:val="20"/>
        </w:rPr>
        <w:instrText xml:space="preserve"> QUOTE </w:instrText>
      </w:r>
      <w:r w:rsidRPr="00FB6F4C">
        <w:pict>
          <v:shape id="_x0000_i1051" type="#_x0000_t75" style="width:14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395E&quot;/&gt;&lt;wsp:rsid wsp:val=&quot;00016C72&quot;/&gt;&lt;wsp:rsid wsp:val=&quot;0001766A&quot;/&gt;&lt;wsp:rsid wsp:val=&quot;000B7C12&quot;/&gt;&lt;wsp:rsid wsp:val=&quot;001634AB&quot;/&gt;&lt;wsp:rsid wsp:val=&quot;00175D25&quot;/&gt;&lt;wsp:rsid wsp:val=&quot;001A3F1A&quot;/&gt;&lt;wsp:rsid wsp:val=&quot;001A511F&quot;/&gt;&lt;wsp:rsid wsp:val=&quot;001C511B&quot;/&gt;&lt;wsp:rsid wsp:val=&quot;001D7C77&quot;/&gt;&lt;wsp:rsid wsp:val=&quot;00222452&quot;/&gt;&lt;wsp:rsid wsp:val=&quot;002F1E97&quot;/&gt;&lt;wsp:rsid wsp:val=&quot;003643BC&quot;/&gt;&lt;wsp:rsid wsp:val=&quot;003A61C4&quot;/&gt;&lt;wsp:rsid wsp:val=&quot;003B49A2&quot;/&gt;&lt;wsp:rsid wsp:val=&quot;00445D39&quot;/&gt;&lt;wsp:rsid wsp:val=&quot;004531C3&quot;/&gt;&lt;wsp:rsid wsp:val=&quot;00460A95&quot;/&gt;&lt;wsp:rsid wsp:val=&quot;004E7719&quot;/&gt;&lt;wsp:rsid wsp:val=&quot;00505B5B&quot;/&gt;&lt;wsp:rsid wsp:val=&quot;00557B72&quot;/&gt;&lt;wsp:rsid wsp:val=&quot;00584CF8&quot;/&gt;&lt;wsp:rsid wsp:val=&quot;005C5B7A&quot;/&gt;&lt;wsp:rsid wsp:val=&quot;0063370C&quot;/&gt;&lt;wsp:rsid wsp:val=&quot;0064309A&quot;/&gt;&lt;wsp:rsid wsp:val=&quot;006609CA&quot;/&gt;&lt;wsp:rsid wsp:val=&quot;0069591E&quot;/&gt;&lt;wsp:rsid wsp:val=&quot;006C7812&quot;/&gt;&lt;wsp:rsid wsp:val=&quot;006D6B40&quot;/&gt;&lt;wsp:rsid wsp:val=&quot;006F2C27&quot;/&gt;&lt;wsp:rsid wsp:val=&quot;006F4AB5&quot;/&gt;&lt;wsp:rsid wsp:val=&quot;00701B7F&quot;/&gt;&lt;wsp:rsid wsp:val=&quot;00727B8A&quot;/&gt;&lt;wsp:rsid wsp:val=&quot;007E03BA&quot;/&gt;&lt;wsp:rsid wsp:val=&quot;0081764C&quot;/&gt;&lt;wsp:rsid wsp:val=&quot;008560F4&quot;/&gt;&lt;wsp:rsid wsp:val=&quot;008C24CB&quot;/&gt;&lt;wsp:rsid wsp:val=&quot;008E386F&quot;/&gt;&lt;wsp:rsid wsp:val=&quot;009A35A8&quot;/&gt;&lt;wsp:rsid wsp:val=&quot;009B055C&quot;/&gt;&lt;wsp:rsid wsp:val=&quot;009C1A48&quot;/&gt;&lt;wsp:rsid wsp:val=&quot;009F4AC6&quot;/&gt;&lt;wsp:rsid wsp:val=&quot;00A35BD1&quot;/&gt;&lt;wsp:rsid wsp:val=&quot;00A6524F&quot;/&gt;&lt;wsp:rsid wsp:val=&quot;00A67476&quot;/&gt;&lt;wsp:rsid wsp:val=&quot;00AC317D&quot;/&gt;&lt;wsp:rsid wsp:val=&quot;00AC5676&quot;/&gt;&lt;wsp:rsid wsp:val=&quot;00AF67F0&quot;/&gt;&lt;wsp:rsid wsp:val=&quot;00AF6E7F&quot;/&gt;&lt;wsp:rsid wsp:val=&quot;00B3395E&quot;/&gt;&lt;wsp:rsid wsp:val=&quot;00B869DC&quot;/&gt;&lt;wsp:rsid wsp:val=&quot;00D2126E&quot;/&gt;&lt;wsp:rsid wsp:val=&quot;00E05DA8&quot;/&gt;&lt;wsp:rsid wsp:val=&quot;00E735EE&quot;/&gt;&lt;wsp:rsid wsp:val=&quot;00E952AA&quot;/&gt;&lt;wsp:rsid wsp:val=&quot;00EB7DE3&quot;/&gt;&lt;wsp:rsid wsp:val=&quot;00ED7568&quot;/&gt;&lt;wsp:rsid wsp:val=&quot;00F13A9C&quot;/&gt;&lt;wsp:rsid wsp:val=&quot;00F2310B&quot;/&gt;&lt;wsp:rsid wsp:val=&quot;00F40254&quot;/&gt;&lt;wsp:rsid wsp:val=&quot;00FB6F4C&quot;/&gt;&lt;wsp:rsid wsp:val=&quot;00FD78D6&quot;/&gt;&lt;wsp:rsid wsp:val=&quot;00FE5D76&quot;/&gt;&lt;/wsp:rsids&gt;&lt;/w:docPr&gt;&lt;w:body&gt;&lt;w:p wsp:rsidR=&quot;00000000&quot; wsp:rsidRDefault=&quot;00016C72&quot;&gt;&lt;m:oMathPara&gt;&lt;m:oMath&gt;&lt;m:rad&gt;&lt;m:radPr&gt;&lt;m:degHide m:val=&quot;on&quot;/&gt;&lt;m:ctrlPr&gt;&lt;w:rPr&gt;&lt;w:rFonts w:ascii=&quot;Cambria Math&quot; w:h-ansi=&quot;Cambria Math&quot;/&gt;&lt;wx:font wx:val=&quot;Cambria Math&quot;/&gt;&lt;w:b/&gt;&lt;w:i-cs/&gt;&lt;w:sz w:val=&quot;20&quot;/&gt;&lt;w:sz-cs w:val=&quot;20&quot;/&gt;&lt;/w:rPr&gt;&lt;/m:ctrlPr&gt;&lt;/m:radPr&gt;&lt;m:deg/&gt;&lt;m:e&gt;&lt;m:r&gt;&lt;m:rPr&gt;&lt;m:sty m:val=&quot;b&quot;/&gt;&lt;/m:rPr&gt;&lt;w:rPr&gt;&lt;w:rFonts w:ascii=&quot;Cambria Math&quot; w:h-ansi=&quot;Cambria Math&quot;/&gt;&lt;wx:font wx:val=&quot;Cambria Math&quot;/&gt;&lt;w:b/&gt;&lt;w:sz w:val=&quot;20&quot;/&gt;&lt;w:sz-cs w:val=&quot;20&quot;/&gt;&lt;/w:rPr&gt;&lt;m:t&gt;7&lt;/m:t&gt;&lt;/m: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5" o:title="" chromakey="white"/>
          </v:shape>
        </w:pict>
      </w:r>
      <w:r w:rsidRPr="00FB6F4C">
        <w:rPr>
          <w:b/>
          <w:iCs/>
          <w:sz w:val="20"/>
          <w:szCs w:val="20"/>
        </w:rPr>
        <w:instrText xml:space="preserve"> </w:instrText>
      </w:r>
      <w:r w:rsidRPr="00FB6F4C">
        <w:rPr>
          <w:b/>
          <w:iCs/>
          <w:sz w:val="20"/>
          <w:szCs w:val="20"/>
        </w:rPr>
        <w:fldChar w:fldCharType="separate"/>
      </w:r>
      <w:r w:rsidRPr="00FB6F4C">
        <w:pict>
          <v:shape id="_x0000_i1052" type="#_x0000_t75" style="width:14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3395E&quot;/&gt;&lt;wsp:rsid wsp:val=&quot;00016C72&quot;/&gt;&lt;wsp:rsid wsp:val=&quot;0001766A&quot;/&gt;&lt;wsp:rsid wsp:val=&quot;000B7C12&quot;/&gt;&lt;wsp:rsid wsp:val=&quot;001634AB&quot;/&gt;&lt;wsp:rsid wsp:val=&quot;00175D25&quot;/&gt;&lt;wsp:rsid wsp:val=&quot;001A3F1A&quot;/&gt;&lt;wsp:rsid wsp:val=&quot;001A511F&quot;/&gt;&lt;wsp:rsid wsp:val=&quot;001C511B&quot;/&gt;&lt;wsp:rsid wsp:val=&quot;001D7C77&quot;/&gt;&lt;wsp:rsid wsp:val=&quot;00222452&quot;/&gt;&lt;wsp:rsid wsp:val=&quot;002F1E97&quot;/&gt;&lt;wsp:rsid wsp:val=&quot;003643BC&quot;/&gt;&lt;wsp:rsid wsp:val=&quot;003A61C4&quot;/&gt;&lt;wsp:rsid wsp:val=&quot;003B49A2&quot;/&gt;&lt;wsp:rsid wsp:val=&quot;00445D39&quot;/&gt;&lt;wsp:rsid wsp:val=&quot;004531C3&quot;/&gt;&lt;wsp:rsid wsp:val=&quot;00460A95&quot;/&gt;&lt;wsp:rsid wsp:val=&quot;004E7719&quot;/&gt;&lt;wsp:rsid wsp:val=&quot;00505B5B&quot;/&gt;&lt;wsp:rsid wsp:val=&quot;00557B72&quot;/&gt;&lt;wsp:rsid wsp:val=&quot;00584CF8&quot;/&gt;&lt;wsp:rsid wsp:val=&quot;005C5B7A&quot;/&gt;&lt;wsp:rsid wsp:val=&quot;0063370C&quot;/&gt;&lt;wsp:rsid wsp:val=&quot;0064309A&quot;/&gt;&lt;wsp:rsid wsp:val=&quot;006609CA&quot;/&gt;&lt;wsp:rsid wsp:val=&quot;0069591E&quot;/&gt;&lt;wsp:rsid wsp:val=&quot;006C7812&quot;/&gt;&lt;wsp:rsid wsp:val=&quot;006D6B40&quot;/&gt;&lt;wsp:rsid wsp:val=&quot;006F2C27&quot;/&gt;&lt;wsp:rsid wsp:val=&quot;006F4AB5&quot;/&gt;&lt;wsp:rsid wsp:val=&quot;00701B7F&quot;/&gt;&lt;wsp:rsid wsp:val=&quot;00727B8A&quot;/&gt;&lt;wsp:rsid wsp:val=&quot;007E03BA&quot;/&gt;&lt;wsp:rsid wsp:val=&quot;0081764C&quot;/&gt;&lt;wsp:rsid wsp:val=&quot;008560F4&quot;/&gt;&lt;wsp:rsid wsp:val=&quot;008C24CB&quot;/&gt;&lt;wsp:rsid wsp:val=&quot;008E386F&quot;/&gt;&lt;wsp:rsid wsp:val=&quot;009A35A8&quot;/&gt;&lt;wsp:rsid wsp:val=&quot;009B055C&quot;/&gt;&lt;wsp:rsid wsp:val=&quot;009C1A48&quot;/&gt;&lt;wsp:rsid wsp:val=&quot;009F4AC6&quot;/&gt;&lt;wsp:rsid wsp:val=&quot;00A35BD1&quot;/&gt;&lt;wsp:rsid wsp:val=&quot;00A6524F&quot;/&gt;&lt;wsp:rsid wsp:val=&quot;00A67476&quot;/&gt;&lt;wsp:rsid wsp:val=&quot;00AC317D&quot;/&gt;&lt;wsp:rsid wsp:val=&quot;00AC5676&quot;/&gt;&lt;wsp:rsid wsp:val=&quot;00AF67F0&quot;/&gt;&lt;wsp:rsid wsp:val=&quot;00AF6E7F&quot;/&gt;&lt;wsp:rsid wsp:val=&quot;00B3395E&quot;/&gt;&lt;wsp:rsid wsp:val=&quot;00B869DC&quot;/&gt;&lt;wsp:rsid wsp:val=&quot;00D2126E&quot;/&gt;&lt;wsp:rsid wsp:val=&quot;00E05DA8&quot;/&gt;&lt;wsp:rsid wsp:val=&quot;00E735EE&quot;/&gt;&lt;wsp:rsid wsp:val=&quot;00E952AA&quot;/&gt;&lt;wsp:rsid wsp:val=&quot;00EB7DE3&quot;/&gt;&lt;wsp:rsid wsp:val=&quot;00ED7568&quot;/&gt;&lt;wsp:rsid wsp:val=&quot;00F13A9C&quot;/&gt;&lt;wsp:rsid wsp:val=&quot;00F2310B&quot;/&gt;&lt;wsp:rsid wsp:val=&quot;00F40254&quot;/&gt;&lt;wsp:rsid wsp:val=&quot;00FB6F4C&quot;/&gt;&lt;wsp:rsid wsp:val=&quot;00FD78D6&quot;/&gt;&lt;wsp:rsid wsp:val=&quot;00FE5D76&quot;/&gt;&lt;/wsp:rsids&gt;&lt;/w:docPr&gt;&lt;w:body&gt;&lt;w:p wsp:rsidR=&quot;00000000&quot; wsp:rsidRDefault=&quot;00016C72&quot;&gt;&lt;m:oMathPara&gt;&lt;m:oMath&gt;&lt;m:rad&gt;&lt;m:radPr&gt;&lt;m:degHide m:val=&quot;on&quot;/&gt;&lt;m:ctrlPr&gt;&lt;w:rPr&gt;&lt;w:rFonts w:ascii=&quot;Cambria Math&quot; w:h-ansi=&quot;Cambria Math&quot;/&gt;&lt;wx:font wx:val=&quot;Cambria Math&quot;/&gt;&lt;w:b/&gt;&lt;w:i-cs/&gt;&lt;w:sz w:val=&quot;20&quot;/&gt;&lt;w:sz-cs w:val=&quot;20&quot;/&gt;&lt;/w:rPr&gt;&lt;/m:ctrlPr&gt;&lt;/m:radPr&gt;&lt;m:deg/&gt;&lt;m:e&gt;&lt;m:r&gt;&lt;m:rPr&gt;&lt;m:sty m:val=&quot;b&quot;/&gt;&lt;/m:rPr&gt;&lt;w:rPr&gt;&lt;w:rFonts w:ascii=&quot;Cambria Math&quot; w:h-ansi=&quot;Cambria Math&quot;/&gt;&lt;wx:font wx:val=&quot;Cambria Math&quot;/&gt;&lt;w:b/&gt;&lt;w:sz w:val=&quot;20&quot;/&gt;&lt;w:sz-cs w:val=&quot;20&quot;/&gt;&lt;/w:rPr&gt;&lt;m:t&gt;7&lt;/m:t&gt;&lt;/m: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5" o:title="" chromakey="white"/>
          </v:shape>
        </w:pict>
      </w:r>
      <w:r w:rsidRPr="00FB6F4C">
        <w:rPr>
          <w:b/>
          <w:iCs/>
          <w:sz w:val="20"/>
          <w:szCs w:val="20"/>
        </w:rPr>
        <w:fldChar w:fldCharType="end"/>
      </w:r>
      <w:r w:rsidRPr="001634AB">
        <w:rPr>
          <w:b/>
          <w:iCs/>
          <w:sz w:val="20"/>
          <w:szCs w:val="20"/>
        </w:rPr>
        <w:t xml:space="preserve"> = 2,6457513…. sayısı için  hangisi doğrudur?  </w:t>
      </w:r>
    </w:p>
    <w:p w:rsidR="001803D9" w:rsidRDefault="001803D9" w:rsidP="00175D25">
      <w:pPr>
        <w:tabs>
          <w:tab w:val="left" w:pos="1515"/>
          <w:tab w:val="left" w:pos="2124"/>
          <w:tab w:val="center" w:pos="2995"/>
          <w:tab w:val="left" w:pos="4515"/>
        </w:tabs>
        <w:rPr>
          <w:b/>
          <w:iCs/>
          <w:sz w:val="20"/>
          <w:szCs w:val="20"/>
        </w:rPr>
      </w:pPr>
      <w:r w:rsidRPr="001634AB">
        <w:rPr>
          <w:b/>
          <w:iCs/>
          <w:sz w:val="20"/>
          <w:szCs w:val="20"/>
        </w:rPr>
        <w:t xml:space="preserve"> (4  puan)  </w:t>
      </w:r>
    </w:p>
    <w:p w:rsidR="001803D9" w:rsidRPr="00175D25" w:rsidRDefault="001803D9" w:rsidP="00175D25">
      <w:pPr>
        <w:tabs>
          <w:tab w:val="left" w:pos="1515"/>
          <w:tab w:val="left" w:pos="2124"/>
          <w:tab w:val="center" w:pos="2995"/>
          <w:tab w:val="left" w:pos="4515"/>
        </w:tabs>
        <w:rPr>
          <w:b/>
          <w:sz w:val="20"/>
          <w:szCs w:val="20"/>
        </w:rPr>
      </w:pPr>
      <w:r w:rsidRPr="001634AB">
        <w:rPr>
          <w:bCs/>
          <w:iCs/>
          <w:sz w:val="20"/>
          <w:szCs w:val="20"/>
        </w:rPr>
        <w:t xml:space="preserve">A. </w:t>
      </w:r>
      <w:r w:rsidRPr="001634AB">
        <w:rPr>
          <w:iCs/>
          <w:sz w:val="20"/>
          <w:szCs w:val="20"/>
        </w:rPr>
        <w:t xml:space="preserve">İki tamsayının oranı şeklinde yazılabildiğinden rasyonel sayıdır.        </w:t>
      </w:r>
    </w:p>
    <w:p w:rsidR="001803D9" w:rsidRPr="001634AB" w:rsidRDefault="001803D9" w:rsidP="00505B5B">
      <w:pPr>
        <w:spacing w:line="276" w:lineRule="auto"/>
        <w:jc w:val="both"/>
        <w:rPr>
          <w:iCs/>
          <w:sz w:val="20"/>
          <w:szCs w:val="20"/>
        </w:rPr>
      </w:pPr>
      <w:r w:rsidRPr="001634AB">
        <w:rPr>
          <w:bCs/>
          <w:iCs/>
          <w:sz w:val="20"/>
          <w:szCs w:val="20"/>
        </w:rPr>
        <w:t>B.</w:t>
      </w:r>
      <w:r w:rsidRPr="001634AB">
        <w:rPr>
          <w:iCs/>
          <w:sz w:val="20"/>
          <w:szCs w:val="20"/>
        </w:rPr>
        <w:t>Virgülden sonraki ondalığı düzgün değişmediği için irrasyoneldir.</w:t>
      </w:r>
    </w:p>
    <w:p w:rsidR="001803D9" w:rsidRPr="001634AB" w:rsidRDefault="001803D9" w:rsidP="00505B5B">
      <w:pPr>
        <w:spacing w:line="276" w:lineRule="auto"/>
        <w:jc w:val="both"/>
        <w:rPr>
          <w:iCs/>
          <w:sz w:val="20"/>
          <w:szCs w:val="20"/>
        </w:rPr>
      </w:pPr>
      <w:r w:rsidRPr="001634AB">
        <w:rPr>
          <w:bCs/>
          <w:iCs/>
          <w:sz w:val="20"/>
          <w:szCs w:val="20"/>
        </w:rPr>
        <w:t xml:space="preserve">C. </w:t>
      </w:r>
      <w:r w:rsidRPr="001634AB">
        <w:rPr>
          <w:iCs/>
          <w:sz w:val="20"/>
          <w:szCs w:val="20"/>
        </w:rPr>
        <w:t>Ondalık sayı olarak yazılabildiği için rasyoneldir.</w:t>
      </w:r>
      <w:r w:rsidRPr="001634AB">
        <w:rPr>
          <w:noProof/>
          <w:sz w:val="20"/>
          <w:szCs w:val="20"/>
        </w:rPr>
        <w:t xml:space="preserve"> </w:t>
      </w:r>
    </w:p>
    <w:p w:rsidR="001803D9" w:rsidRPr="001634AB" w:rsidRDefault="001803D9" w:rsidP="00505B5B">
      <w:pPr>
        <w:spacing w:line="276" w:lineRule="auto"/>
        <w:jc w:val="both"/>
        <w:rPr>
          <w:sz w:val="20"/>
          <w:szCs w:val="20"/>
        </w:rPr>
      </w:pPr>
      <w:r w:rsidRPr="001634AB">
        <w:rPr>
          <w:bCs/>
          <w:iCs/>
          <w:sz w:val="20"/>
          <w:szCs w:val="20"/>
        </w:rPr>
        <w:t xml:space="preserve">D. </w:t>
      </w:r>
      <w:r w:rsidRPr="001634AB">
        <w:rPr>
          <w:iCs/>
          <w:sz w:val="20"/>
          <w:szCs w:val="20"/>
        </w:rPr>
        <w:t>Tam sayıdır</w:t>
      </w:r>
    </w:p>
    <w:p w:rsidR="001803D9" w:rsidRPr="001634AB" w:rsidRDefault="001803D9" w:rsidP="006C7812">
      <w:pPr>
        <w:rPr>
          <w:b/>
          <w:sz w:val="20"/>
          <w:szCs w:val="20"/>
        </w:rPr>
      </w:pPr>
      <w:r w:rsidRPr="001634AB">
        <w:rPr>
          <w:b/>
          <w:sz w:val="20"/>
          <w:szCs w:val="20"/>
        </w:rPr>
        <w:t>S</w:t>
      </w:r>
      <w:r>
        <w:rPr>
          <w:b/>
          <w:sz w:val="20"/>
          <w:szCs w:val="20"/>
        </w:rPr>
        <w:t xml:space="preserve">5. </w:t>
      </w:r>
      <w:r w:rsidRPr="001634AB">
        <w:rPr>
          <w:b/>
          <w:sz w:val="20"/>
          <w:szCs w:val="20"/>
        </w:rPr>
        <w:t xml:space="preserve"> )</w:t>
      </w:r>
      <w:r w:rsidRPr="006C7812">
        <w:rPr>
          <w:b/>
          <w:sz w:val="20"/>
          <w:szCs w:val="20"/>
        </w:rPr>
        <w:t xml:space="preserve"> </w:t>
      </w:r>
      <w:r w:rsidRPr="001634AB">
        <w:rPr>
          <w:b/>
          <w:sz w:val="20"/>
          <w:szCs w:val="20"/>
        </w:rPr>
        <w:t>Aşağıdaki tabloyu doldurunuz.(5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73"/>
        <w:gridCol w:w="2499"/>
      </w:tblGrid>
      <w:tr w:rsidR="001803D9" w:rsidRPr="001634AB" w:rsidTr="00952809">
        <w:tc>
          <w:tcPr>
            <w:tcW w:w="4491" w:type="dxa"/>
          </w:tcPr>
          <w:p w:rsidR="001803D9" w:rsidRPr="001634AB" w:rsidRDefault="001803D9" w:rsidP="00952809">
            <w:pPr>
              <w:tabs>
                <w:tab w:val="left" w:pos="1260"/>
              </w:tabs>
              <w:rPr>
                <w:b/>
                <w:sz w:val="20"/>
                <w:szCs w:val="20"/>
              </w:rPr>
            </w:pPr>
            <w:r w:rsidRPr="001634AB">
              <w:rPr>
                <w:b/>
                <w:sz w:val="20"/>
                <w:szCs w:val="20"/>
              </w:rPr>
              <w:t>SAYI</w:t>
            </w:r>
          </w:p>
        </w:tc>
        <w:tc>
          <w:tcPr>
            <w:tcW w:w="4492" w:type="dxa"/>
          </w:tcPr>
          <w:p w:rsidR="001803D9" w:rsidRPr="001634AB" w:rsidRDefault="001803D9" w:rsidP="00952809">
            <w:pPr>
              <w:tabs>
                <w:tab w:val="left" w:pos="1260"/>
              </w:tabs>
              <w:rPr>
                <w:b/>
                <w:sz w:val="20"/>
                <w:szCs w:val="20"/>
              </w:rPr>
            </w:pPr>
            <w:r w:rsidRPr="001634AB">
              <w:rPr>
                <w:b/>
                <w:sz w:val="20"/>
                <w:szCs w:val="20"/>
              </w:rPr>
              <w:t>BİLİMSEL GÖSTERİMİ</w:t>
            </w:r>
          </w:p>
        </w:tc>
      </w:tr>
      <w:tr w:rsidR="001803D9" w:rsidRPr="001634AB" w:rsidTr="00952809">
        <w:tc>
          <w:tcPr>
            <w:tcW w:w="4491" w:type="dxa"/>
          </w:tcPr>
          <w:p w:rsidR="001803D9" w:rsidRPr="001634AB" w:rsidRDefault="001803D9" w:rsidP="00952809">
            <w:pPr>
              <w:tabs>
                <w:tab w:val="left" w:pos="1260"/>
              </w:tabs>
              <w:rPr>
                <w:b/>
                <w:sz w:val="20"/>
                <w:szCs w:val="20"/>
              </w:rPr>
            </w:pPr>
            <w:r w:rsidRPr="001634AB">
              <w:rPr>
                <w:b/>
                <w:sz w:val="20"/>
                <w:szCs w:val="20"/>
              </w:rPr>
              <w:t>143 000 000 000 000</w:t>
            </w:r>
          </w:p>
        </w:tc>
        <w:tc>
          <w:tcPr>
            <w:tcW w:w="4492" w:type="dxa"/>
          </w:tcPr>
          <w:p w:rsidR="001803D9" w:rsidRPr="001634AB" w:rsidRDefault="001803D9" w:rsidP="00952809">
            <w:pPr>
              <w:tabs>
                <w:tab w:val="left" w:pos="1260"/>
              </w:tabs>
              <w:rPr>
                <w:b/>
                <w:sz w:val="20"/>
                <w:szCs w:val="20"/>
              </w:rPr>
            </w:pPr>
          </w:p>
        </w:tc>
      </w:tr>
      <w:tr w:rsidR="001803D9" w:rsidRPr="001634AB" w:rsidTr="00952809">
        <w:tc>
          <w:tcPr>
            <w:tcW w:w="4491" w:type="dxa"/>
          </w:tcPr>
          <w:p w:rsidR="001803D9" w:rsidRPr="001634AB" w:rsidRDefault="001803D9" w:rsidP="00952809">
            <w:pPr>
              <w:tabs>
                <w:tab w:val="left" w:pos="1260"/>
              </w:tabs>
              <w:rPr>
                <w:b/>
                <w:sz w:val="20"/>
                <w:szCs w:val="20"/>
              </w:rPr>
            </w:pPr>
            <w:r w:rsidRPr="001634AB">
              <w:rPr>
                <w:b/>
                <w:sz w:val="20"/>
                <w:szCs w:val="20"/>
              </w:rPr>
              <w:t>0,00000000123</w:t>
            </w:r>
          </w:p>
        </w:tc>
        <w:tc>
          <w:tcPr>
            <w:tcW w:w="4492" w:type="dxa"/>
          </w:tcPr>
          <w:p w:rsidR="001803D9" w:rsidRPr="001634AB" w:rsidRDefault="001803D9" w:rsidP="00952809">
            <w:pPr>
              <w:tabs>
                <w:tab w:val="left" w:pos="1260"/>
              </w:tabs>
              <w:rPr>
                <w:b/>
                <w:sz w:val="20"/>
                <w:szCs w:val="20"/>
              </w:rPr>
            </w:pPr>
          </w:p>
        </w:tc>
      </w:tr>
      <w:tr w:rsidR="001803D9" w:rsidRPr="001634AB" w:rsidTr="00952809">
        <w:tc>
          <w:tcPr>
            <w:tcW w:w="4491" w:type="dxa"/>
          </w:tcPr>
          <w:p w:rsidR="001803D9" w:rsidRPr="001634AB" w:rsidRDefault="001803D9" w:rsidP="00952809">
            <w:pPr>
              <w:tabs>
                <w:tab w:val="left" w:pos="1260"/>
              </w:tabs>
              <w:rPr>
                <w:b/>
                <w:sz w:val="20"/>
                <w:szCs w:val="20"/>
              </w:rPr>
            </w:pPr>
            <w:r w:rsidRPr="001634AB">
              <w:rPr>
                <w:b/>
                <w:sz w:val="20"/>
                <w:szCs w:val="20"/>
              </w:rPr>
              <w:t>152 000 000</w:t>
            </w:r>
          </w:p>
        </w:tc>
        <w:tc>
          <w:tcPr>
            <w:tcW w:w="4492" w:type="dxa"/>
          </w:tcPr>
          <w:p w:rsidR="001803D9" w:rsidRPr="001634AB" w:rsidRDefault="001803D9" w:rsidP="00952809">
            <w:pPr>
              <w:tabs>
                <w:tab w:val="left" w:pos="1260"/>
              </w:tabs>
              <w:rPr>
                <w:b/>
                <w:sz w:val="20"/>
                <w:szCs w:val="20"/>
              </w:rPr>
            </w:pPr>
          </w:p>
        </w:tc>
      </w:tr>
      <w:tr w:rsidR="001803D9" w:rsidRPr="001634AB" w:rsidTr="00952809">
        <w:tc>
          <w:tcPr>
            <w:tcW w:w="4491" w:type="dxa"/>
          </w:tcPr>
          <w:p w:rsidR="001803D9" w:rsidRPr="001634AB" w:rsidRDefault="001803D9" w:rsidP="00952809">
            <w:pPr>
              <w:tabs>
                <w:tab w:val="left" w:pos="1260"/>
              </w:tabs>
              <w:rPr>
                <w:b/>
                <w:sz w:val="20"/>
                <w:szCs w:val="20"/>
              </w:rPr>
            </w:pPr>
            <w:r w:rsidRPr="001634AB">
              <w:rPr>
                <w:b/>
                <w:sz w:val="20"/>
                <w:szCs w:val="20"/>
              </w:rPr>
              <w:t>6 000 000 000 000 000</w:t>
            </w:r>
          </w:p>
        </w:tc>
        <w:tc>
          <w:tcPr>
            <w:tcW w:w="4492" w:type="dxa"/>
          </w:tcPr>
          <w:p w:rsidR="001803D9" w:rsidRPr="001634AB" w:rsidRDefault="001803D9" w:rsidP="00952809">
            <w:pPr>
              <w:tabs>
                <w:tab w:val="left" w:pos="1260"/>
              </w:tabs>
              <w:rPr>
                <w:b/>
                <w:sz w:val="20"/>
                <w:szCs w:val="20"/>
              </w:rPr>
            </w:pPr>
          </w:p>
        </w:tc>
      </w:tr>
      <w:tr w:rsidR="001803D9" w:rsidRPr="001634AB" w:rsidTr="00952809">
        <w:tc>
          <w:tcPr>
            <w:tcW w:w="4491" w:type="dxa"/>
          </w:tcPr>
          <w:p w:rsidR="001803D9" w:rsidRPr="001634AB" w:rsidRDefault="001803D9" w:rsidP="00952809">
            <w:pPr>
              <w:tabs>
                <w:tab w:val="left" w:pos="1260"/>
              </w:tabs>
              <w:rPr>
                <w:b/>
                <w:sz w:val="20"/>
                <w:szCs w:val="20"/>
              </w:rPr>
            </w:pPr>
            <w:r w:rsidRPr="001634AB">
              <w:rPr>
                <w:b/>
                <w:sz w:val="20"/>
                <w:szCs w:val="20"/>
              </w:rPr>
              <w:t>0,0000000000546</w:t>
            </w:r>
          </w:p>
        </w:tc>
        <w:tc>
          <w:tcPr>
            <w:tcW w:w="4492" w:type="dxa"/>
          </w:tcPr>
          <w:p w:rsidR="001803D9" w:rsidRPr="001634AB" w:rsidRDefault="001803D9" w:rsidP="00952809">
            <w:pPr>
              <w:tabs>
                <w:tab w:val="left" w:pos="1260"/>
              </w:tabs>
              <w:rPr>
                <w:b/>
                <w:sz w:val="20"/>
                <w:szCs w:val="20"/>
              </w:rPr>
            </w:pPr>
          </w:p>
        </w:tc>
      </w:tr>
    </w:tbl>
    <w:p w:rsidR="001803D9" w:rsidRPr="001634AB" w:rsidRDefault="001803D9" w:rsidP="006C7812">
      <w:pPr>
        <w:rPr>
          <w:sz w:val="20"/>
          <w:szCs w:val="20"/>
        </w:rPr>
      </w:pPr>
    </w:p>
    <w:p w:rsidR="001803D9" w:rsidRPr="001634AB" w:rsidRDefault="001803D9" w:rsidP="00B3395E">
      <w:pPr>
        <w:rPr>
          <w:b/>
          <w:sz w:val="20"/>
          <w:szCs w:val="20"/>
        </w:rPr>
      </w:pPr>
      <w:r w:rsidRPr="001634AB">
        <w:rPr>
          <w:b/>
          <w:sz w:val="20"/>
          <w:szCs w:val="20"/>
        </w:rPr>
        <w:t>S</w:t>
      </w:r>
      <w:r>
        <w:rPr>
          <w:b/>
          <w:sz w:val="20"/>
          <w:szCs w:val="20"/>
        </w:rPr>
        <w:t>6</w:t>
      </w:r>
      <w:r w:rsidRPr="001634AB">
        <w:rPr>
          <w:b/>
          <w:sz w:val="20"/>
          <w:szCs w:val="20"/>
        </w:rPr>
        <w:t xml:space="preserve">) </w:t>
      </w:r>
      <w:r w:rsidRPr="00ED7568">
        <w:rPr>
          <w:b/>
          <w:sz w:val="20"/>
          <w:szCs w:val="20"/>
        </w:rPr>
        <w:t>Aşağıda verilen sayıların hangileri     rasyonel, hangileri irrasyoneldir?Rasyonellere (+) irrasyonellere (-) işareti koyunuz.( 5 puan)</w:t>
      </w:r>
    </w:p>
    <w:p w:rsidR="001803D9" w:rsidRPr="001634AB" w:rsidRDefault="001803D9" w:rsidP="00B3395E">
      <w:pPr>
        <w:pStyle w:val="ListParagraph"/>
        <w:tabs>
          <w:tab w:val="left" w:pos="900"/>
        </w:tabs>
        <w:ind w:left="0"/>
        <w:rPr>
          <w:sz w:val="20"/>
          <w:szCs w:val="20"/>
        </w:rPr>
      </w:pPr>
      <w:r w:rsidRPr="001634AB">
        <w:rPr>
          <w:sz w:val="20"/>
          <w:szCs w:val="20"/>
        </w:rPr>
        <w:t>a)</w:t>
      </w:r>
      <w:r w:rsidRPr="001634AB">
        <w:rPr>
          <w:b/>
          <w:sz w:val="20"/>
          <w:szCs w:val="20"/>
        </w:rPr>
        <w:t xml:space="preserve">   </w:t>
      </w:r>
      <w:r w:rsidRPr="001634AB">
        <w:rPr>
          <w:sz w:val="20"/>
          <w:szCs w:val="20"/>
        </w:rPr>
        <w:t>2,696969…………..=</w:t>
      </w:r>
    </w:p>
    <w:p w:rsidR="001803D9" w:rsidRPr="001634AB" w:rsidRDefault="001803D9" w:rsidP="00B3395E">
      <w:pPr>
        <w:pStyle w:val="ListParagraph"/>
        <w:tabs>
          <w:tab w:val="left" w:pos="900"/>
        </w:tabs>
        <w:ind w:left="0"/>
        <w:rPr>
          <w:sz w:val="20"/>
          <w:szCs w:val="20"/>
        </w:rPr>
      </w:pPr>
      <w:r w:rsidRPr="001634AB">
        <w:rPr>
          <w:sz w:val="20"/>
          <w:szCs w:val="20"/>
        </w:rPr>
        <w:t xml:space="preserve">b)   69,6999………….  =                           </w:t>
      </w:r>
    </w:p>
    <w:p w:rsidR="001803D9" w:rsidRPr="001634AB" w:rsidRDefault="001803D9" w:rsidP="00B3395E">
      <w:pPr>
        <w:pStyle w:val="ListParagraph"/>
        <w:tabs>
          <w:tab w:val="left" w:pos="900"/>
        </w:tabs>
        <w:ind w:left="0"/>
        <w:rPr>
          <w:sz w:val="20"/>
          <w:szCs w:val="20"/>
        </w:rPr>
      </w:pPr>
      <w:r w:rsidRPr="001634AB">
        <w:rPr>
          <w:sz w:val="20"/>
          <w:szCs w:val="20"/>
        </w:rPr>
        <w:t>c)  3,24260734………..=</w:t>
      </w:r>
    </w:p>
    <w:p w:rsidR="001803D9" w:rsidRPr="001634AB" w:rsidRDefault="001803D9" w:rsidP="00B3395E">
      <w:pPr>
        <w:pStyle w:val="ListParagraph"/>
        <w:tabs>
          <w:tab w:val="left" w:pos="900"/>
        </w:tabs>
        <w:ind w:left="0"/>
        <w:rPr>
          <w:sz w:val="20"/>
          <w:szCs w:val="20"/>
        </w:rPr>
      </w:pPr>
      <w:r w:rsidRPr="001634AB">
        <w:rPr>
          <w:sz w:val="20"/>
          <w:szCs w:val="20"/>
        </w:rPr>
        <w:t xml:space="preserve">d)  7,211102………….=                                   </w:t>
      </w:r>
    </w:p>
    <w:p w:rsidR="001803D9" w:rsidRPr="001634AB" w:rsidRDefault="001803D9" w:rsidP="00B3395E">
      <w:pPr>
        <w:pStyle w:val="ListParagraph"/>
        <w:tabs>
          <w:tab w:val="left" w:pos="900"/>
        </w:tabs>
        <w:ind w:left="0"/>
        <w:rPr>
          <w:sz w:val="20"/>
          <w:szCs w:val="20"/>
        </w:rPr>
      </w:pPr>
      <w:r w:rsidRPr="001634AB">
        <w:rPr>
          <w:sz w:val="20"/>
          <w:szCs w:val="20"/>
        </w:rPr>
        <w:t xml:space="preserve">e)  0,123427123427….=                </w:t>
      </w:r>
    </w:p>
    <w:p w:rsidR="001803D9" w:rsidRPr="001634AB" w:rsidRDefault="001803D9" w:rsidP="00584CF8">
      <w:pPr>
        <w:tabs>
          <w:tab w:val="left" w:pos="567"/>
        </w:tabs>
        <w:jc w:val="both"/>
        <w:rPr>
          <w:b/>
          <w:sz w:val="20"/>
          <w:szCs w:val="20"/>
        </w:rPr>
      </w:pPr>
    </w:p>
    <w:p w:rsidR="001803D9" w:rsidRPr="001634AB" w:rsidRDefault="001803D9" w:rsidP="00584CF8">
      <w:pPr>
        <w:pStyle w:val="NoSpacing"/>
        <w:rPr>
          <w:rFonts w:ascii="Times New Roman" w:hAnsi="Times New Roman"/>
          <w:sz w:val="20"/>
          <w:szCs w:val="20"/>
          <w:vertAlign w:val="superscript"/>
        </w:rPr>
      </w:pPr>
    </w:p>
    <w:p w:rsidR="001803D9" w:rsidRPr="002F1E97" w:rsidRDefault="001803D9" w:rsidP="00ED7568">
      <w:pPr>
        <w:pStyle w:val="BodyTextIndent"/>
        <w:tabs>
          <w:tab w:val="clear" w:pos="70"/>
          <w:tab w:val="left" w:pos="290"/>
        </w:tabs>
        <w:rPr>
          <w:rFonts w:cs="Tahoma"/>
          <w:b/>
          <w:sz w:val="20"/>
          <w:szCs w:val="20"/>
        </w:rPr>
      </w:pPr>
      <w:r w:rsidRPr="001634AB">
        <w:rPr>
          <w:b/>
          <w:sz w:val="20"/>
          <w:szCs w:val="20"/>
        </w:rPr>
        <w:t>S</w:t>
      </w:r>
      <w:r>
        <w:rPr>
          <w:b/>
          <w:sz w:val="20"/>
          <w:szCs w:val="20"/>
        </w:rPr>
        <w:t>7</w:t>
      </w:r>
      <w:r w:rsidRPr="001634AB">
        <w:rPr>
          <w:b/>
          <w:sz w:val="20"/>
          <w:szCs w:val="20"/>
        </w:rPr>
        <w:t xml:space="preserve">) Aşağıdaki verilenlerden doğru olanlarının yanına </w:t>
      </w:r>
      <w:r>
        <w:rPr>
          <w:b/>
          <w:sz w:val="20"/>
          <w:szCs w:val="20"/>
        </w:rPr>
        <w:t>“</w:t>
      </w:r>
      <w:r w:rsidRPr="001634AB">
        <w:rPr>
          <w:b/>
          <w:sz w:val="20"/>
          <w:szCs w:val="20"/>
        </w:rPr>
        <w:t>D</w:t>
      </w:r>
      <w:r>
        <w:rPr>
          <w:b/>
          <w:sz w:val="20"/>
          <w:szCs w:val="20"/>
        </w:rPr>
        <w:t>”  , yanlış olanların yanına “</w:t>
      </w:r>
      <w:r w:rsidRPr="001634AB">
        <w:rPr>
          <w:b/>
          <w:sz w:val="20"/>
          <w:szCs w:val="20"/>
        </w:rPr>
        <w:t>Y</w:t>
      </w:r>
      <w:r>
        <w:rPr>
          <w:b/>
          <w:sz w:val="20"/>
          <w:szCs w:val="20"/>
        </w:rPr>
        <w:t>”</w:t>
      </w:r>
      <w:r w:rsidRPr="001634AB">
        <w:rPr>
          <w:b/>
          <w:sz w:val="20"/>
          <w:szCs w:val="20"/>
        </w:rPr>
        <w:t xml:space="preserve"> yazınız.(5 puan)</w:t>
      </w:r>
    </w:p>
    <w:p w:rsidR="001803D9" w:rsidRPr="001634AB" w:rsidRDefault="001803D9" w:rsidP="007E03BA">
      <w:pPr>
        <w:rPr>
          <w:sz w:val="20"/>
          <w:szCs w:val="20"/>
        </w:rPr>
      </w:pPr>
      <w:r w:rsidRPr="001634AB">
        <w:rPr>
          <w:b/>
          <w:sz w:val="20"/>
          <w:szCs w:val="20"/>
        </w:rPr>
        <w:t xml:space="preserve">a)(…) </w:t>
      </w:r>
      <w:r w:rsidRPr="001634AB">
        <w:rPr>
          <w:sz w:val="20"/>
          <w:szCs w:val="20"/>
        </w:rPr>
        <w:t>1,1,2,3,5,8,13,21,34,55….. şeklinde ilerleyen sayı dizisine fibonacci sayı dizisi denir.</w:t>
      </w:r>
    </w:p>
    <w:p w:rsidR="001803D9" w:rsidRPr="001634AB" w:rsidRDefault="001803D9" w:rsidP="00B3395E">
      <w:pPr>
        <w:ind w:right="-1188"/>
        <w:rPr>
          <w:sz w:val="20"/>
          <w:szCs w:val="20"/>
        </w:rPr>
      </w:pPr>
      <w:r w:rsidRPr="001634AB">
        <w:rPr>
          <w:b/>
          <w:sz w:val="20"/>
          <w:szCs w:val="20"/>
        </w:rPr>
        <w:t>b)(…)</w:t>
      </w:r>
      <w:r w:rsidRPr="001634AB">
        <w:rPr>
          <w:sz w:val="20"/>
          <w:szCs w:val="20"/>
        </w:rPr>
        <w:t>Aritmetik dizide  her terim arasındaki  fark sabittir.</w:t>
      </w:r>
    </w:p>
    <w:p w:rsidR="001803D9" w:rsidRPr="001634AB" w:rsidRDefault="001803D9" w:rsidP="00B3395E">
      <w:pPr>
        <w:rPr>
          <w:sz w:val="20"/>
          <w:szCs w:val="20"/>
        </w:rPr>
      </w:pPr>
      <w:r w:rsidRPr="001634AB">
        <w:rPr>
          <w:b/>
          <w:sz w:val="20"/>
          <w:szCs w:val="20"/>
        </w:rPr>
        <w:t>c) (…)</w:t>
      </w:r>
      <w:r w:rsidRPr="001634AB">
        <w:rPr>
          <w:position w:val="-8"/>
          <w:sz w:val="20"/>
          <w:szCs w:val="20"/>
        </w:rPr>
        <w:object w:dxaOrig="499" w:dyaOrig="360">
          <v:shape id="_x0000_i1053" type="#_x0000_t75" style="width:24.75pt;height:18pt" o:ole="">
            <v:imagedata r:id="rId16" o:title=""/>
          </v:shape>
          <o:OLEObject Type="Embed" ProgID="Equation.3" ShapeID="_x0000_i1053" DrawAspect="Content" ObjectID="_1384790800" r:id="rId17"/>
        </w:object>
      </w:r>
      <w:r w:rsidRPr="001634AB">
        <w:rPr>
          <w:sz w:val="20"/>
          <w:szCs w:val="20"/>
        </w:rPr>
        <w:t xml:space="preserve"> sayısının değeri 4 ile 5 arasındadır.</w:t>
      </w:r>
    </w:p>
    <w:p w:rsidR="001803D9" w:rsidRPr="001634AB" w:rsidRDefault="001803D9" w:rsidP="00B3395E">
      <w:pPr>
        <w:rPr>
          <w:sz w:val="20"/>
          <w:szCs w:val="20"/>
        </w:rPr>
      </w:pPr>
      <w:r w:rsidRPr="001634AB">
        <w:rPr>
          <w:b/>
          <w:sz w:val="20"/>
          <w:szCs w:val="20"/>
        </w:rPr>
        <w:t xml:space="preserve">ç)(…) </w:t>
      </w:r>
      <w:r w:rsidRPr="001634AB">
        <w:rPr>
          <w:sz w:val="20"/>
          <w:szCs w:val="20"/>
        </w:rPr>
        <w:t>Mona Lisa tablosunun   boyunun enine oranına “geometrik dizi”denir.</w:t>
      </w:r>
    </w:p>
    <w:p w:rsidR="001803D9" w:rsidRPr="001634AB" w:rsidRDefault="001803D9" w:rsidP="00B3395E">
      <w:pPr>
        <w:contextualSpacing/>
        <w:rPr>
          <w:rFonts w:ascii="Comic Sans MS" w:hAnsi="Comic Sans MS" w:cs="Arial"/>
          <w:sz w:val="20"/>
          <w:szCs w:val="20"/>
        </w:rPr>
      </w:pPr>
      <w:r w:rsidRPr="001634AB">
        <w:rPr>
          <w:b/>
          <w:sz w:val="20"/>
          <w:szCs w:val="20"/>
        </w:rPr>
        <w:t>d)(…)</w:t>
      </w:r>
      <w:r w:rsidRPr="001634AB">
        <w:rPr>
          <w:sz w:val="20"/>
          <w:szCs w:val="20"/>
        </w:rPr>
        <w:t>Bir negatif tam sayının tüm kuvvetleri pozitiftir</w:t>
      </w:r>
    </w:p>
    <w:p w:rsidR="001803D9" w:rsidRDefault="001803D9" w:rsidP="001A511F">
      <w:pPr>
        <w:rPr>
          <w:b/>
          <w:sz w:val="20"/>
          <w:szCs w:val="20"/>
        </w:rPr>
      </w:pPr>
    </w:p>
    <w:p w:rsidR="001803D9" w:rsidRPr="00701B7F" w:rsidRDefault="001803D9" w:rsidP="001A511F">
      <w:pPr>
        <w:rPr>
          <w:b/>
          <w:sz w:val="20"/>
          <w:szCs w:val="20"/>
        </w:rPr>
      </w:pPr>
      <w:r w:rsidRPr="00701B7F">
        <w:rPr>
          <w:b/>
          <w:sz w:val="20"/>
          <w:szCs w:val="20"/>
        </w:rPr>
        <w:t>S</w:t>
      </w:r>
      <w:r>
        <w:rPr>
          <w:b/>
          <w:sz w:val="20"/>
          <w:szCs w:val="20"/>
        </w:rPr>
        <w:t>8</w:t>
      </w:r>
      <w:r w:rsidRPr="00701B7F">
        <w:rPr>
          <w:b/>
          <w:sz w:val="20"/>
          <w:szCs w:val="20"/>
        </w:rPr>
        <w:t>)</w:t>
      </w:r>
      <w:r w:rsidRPr="00701B7F">
        <w:rPr>
          <w:sz w:val="20"/>
          <w:szCs w:val="20"/>
        </w:rPr>
        <w:t xml:space="preserve"> </w:t>
      </w:r>
      <w:r w:rsidRPr="00701B7F">
        <w:rPr>
          <w:b/>
          <w:sz w:val="20"/>
          <w:szCs w:val="20"/>
        </w:rPr>
        <w:t>Aşağıdaki işlemlerin sonucunu bulunuz.(</w:t>
      </w:r>
      <w:r>
        <w:rPr>
          <w:b/>
          <w:sz w:val="20"/>
          <w:szCs w:val="20"/>
        </w:rPr>
        <w:t xml:space="preserve">6  </w:t>
      </w:r>
      <w:r w:rsidRPr="00701B7F">
        <w:rPr>
          <w:b/>
          <w:sz w:val="20"/>
          <w:szCs w:val="20"/>
        </w:rPr>
        <w:t xml:space="preserve"> puan)</w:t>
      </w:r>
    </w:p>
    <w:p w:rsidR="001803D9" w:rsidRPr="00701B7F" w:rsidRDefault="001803D9" w:rsidP="001A511F">
      <w:pPr>
        <w:rPr>
          <w:b/>
          <w:sz w:val="20"/>
          <w:szCs w:val="20"/>
        </w:rPr>
      </w:pPr>
      <w:r w:rsidRPr="00701B7F">
        <w:rPr>
          <w:b/>
          <w:sz w:val="20"/>
          <w:szCs w:val="20"/>
        </w:rPr>
        <w:t xml:space="preserve">         a) </w:t>
      </w:r>
      <w:r w:rsidRPr="00701B7F">
        <w:rPr>
          <w:b/>
          <w:position w:val="-6"/>
          <w:sz w:val="20"/>
          <w:szCs w:val="20"/>
        </w:rPr>
        <w:object w:dxaOrig="499" w:dyaOrig="340">
          <v:shape id="_x0000_i1054" type="#_x0000_t75" style="width:24.75pt;height:17.25pt" o:ole="">
            <v:imagedata r:id="rId18" o:title=""/>
          </v:shape>
          <o:OLEObject Type="Embed" ProgID="Equation.3" ShapeID="_x0000_i1054" DrawAspect="Content" ObjectID="_1384790801" r:id="rId19"/>
        </w:object>
      </w:r>
      <w:r w:rsidRPr="00701B7F">
        <w:rPr>
          <w:b/>
          <w:position w:val="-8"/>
          <w:sz w:val="20"/>
          <w:szCs w:val="20"/>
        </w:rPr>
        <w:t xml:space="preserve"> </w:t>
      </w:r>
      <w:r w:rsidRPr="00701B7F">
        <w:rPr>
          <w:b/>
          <w:sz w:val="20"/>
          <w:szCs w:val="20"/>
        </w:rPr>
        <w:t xml:space="preserve">- </w:t>
      </w:r>
      <w:r w:rsidRPr="00701B7F">
        <w:rPr>
          <w:b/>
          <w:position w:val="-6"/>
          <w:sz w:val="20"/>
          <w:szCs w:val="20"/>
        </w:rPr>
        <w:object w:dxaOrig="499" w:dyaOrig="340">
          <v:shape id="_x0000_i1055" type="#_x0000_t75" style="width:24.75pt;height:17.25pt" o:ole="">
            <v:imagedata r:id="rId20" o:title=""/>
          </v:shape>
          <o:OLEObject Type="Embed" ProgID="Equation.3" ShapeID="_x0000_i1055" DrawAspect="Content" ObjectID="_1384790802" r:id="rId21"/>
        </w:object>
      </w:r>
      <w:r w:rsidRPr="00701B7F">
        <w:rPr>
          <w:b/>
          <w:sz w:val="20"/>
          <w:szCs w:val="20"/>
        </w:rPr>
        <w:t xml:space="preserve">  =</w:t>
      </w:r>
      <w:r w:rsidRPr="00701B7F">
        <w:rPr>
          <w:b/>
          <w:position w:val="-8"/>
          <w:sz w:val="20"/>
          <w:szCs w:val="20"/>
        </w:rPr>
        <w:t xml:space="preserve"> </w:t>
      </w:r>
    </w:p>
    <w:p w:rsidR="001803D9" w:rsidRPr="00701B7F" w:rsidRDefault="001803D9" w:rsidP="001A511F">
      <w:pPr>
        <w:rPr>
          <w:b/>
          <w:position w:val="-8"/>
          <w:sz w:val="20"/>
          <w:szCs w:val="20"/>
        </w:rPr>
      </w:pPr>
    </w:p>
    <w:p w:rsidR="001803D9" w:rsidRPr="00701B7F" w:rsidRDefault="001803D9" w:rsidP="001A511F">
      <w:pPr>
        <w:rPr>
          <w:b/>
          <w:position w:val="-8"/>
          <w:sz w:val="20"/>
          <w:szCs w:val="20"/>
        </w:rPr>
      </w:pPr>
    </w:p>
    <w:p w:rsidR="001803D9" w:rsidRPr="00701B7F" w:rsidRDefault="001803D9" w:rsidP="001A511F">
      <w:pPr>
        <w:rPr>
          <w:b/>
          <w:position w:val="-8"/>
          <w:sz w:val="20"/>
          <w:szCs w:val="20"/>
        </w:rPr>
      </w:pPr>
      <w:r w:rsidRPr="00701B7F">
        <w:rPr>
          <w:b/>
          <w:sz w:val="20"/>
          <w:szCs w:val="20"/>
        </w:rPr>
        <w:t xml:space="preserve">          b) </w:t>
      </w:r>
      <w:r w:rsidRPr="001634AB">
        <w:rPr>
          <w:rFonts w:cs="Tahoma"/>
          <w:b/>
          <w:position w:val="-8"/>
          <w:sz w:val="20"/>
          <w:szCs w:val="20"/>
        </w:rPr>
        <w:object w:dxaOrig="1040" w:dyaOrig="360">
          <v:shape id="_x0000_i1056" type="#_x0000_t75" style="width:51.75pt;height:18pt" o:ole="">
            <v:imagedata r:id="rId22" o:title=""/>
          </v:shape>
          <o:OLEObject Type="Embed" ProgID="Equation.3" ShapeID="_x0000_i1056" DrawAspect="Content" ObjectID="_1384790803" r:id="rId23"/>
        </w:object>
      </w:r>
      <w:r w:rsidRPr="001634AB">
        <w:rPr>
          <w:rFonts w:cs="Tahoma"/>
          <w:b/>
          <w:sz w:val="20"/>
          <w:szCs w:val="20"/>
        </w:rPr>
        <w:t>=</w:t>
      </w:r>
    </w:p>
    <w:p w:rsidR="001803D9" w:rsidRPr="00701B7F" w:rsidRDefault="001803D9" w:rsidP="001A511F">
      <w:pPr>
        <w:rPr>
          <w:b/>
          <w:position w:val="-8"/>
          <w:sz w:val="20"/>
          <w:szCs w:val="20"/>
        </w:rPr>
      </w:pPr>
      <w:r w:rsidRPr="00701B7F">
        <w:rPr>
          <w:b/>
          <w:position w:val="-8"/>
          <w:sz w:val="20"/>
          <w:szCs w:val="20"/>
        </w:rPr>
        <w:t xml:space="preserve">  </w:t>
      </w:r>
    </w:p>
    <w:p w:rsidR="001803D9" w:rsidRPr="00701B7F" w:rsidRDefault="001803D9" w:rsidP="001A511F">
      <w:pPr>
        <w:rPr>
          <w:b/>
          <w:sz w:val="20"/>
          <w:szCs w:val="20"/>
        </w:rPr>
      </w:pPr>
      <w:r>
        <w:rPr>
          <w:b/>
          <w:position w:val="-8"/>
          <w:sz w:val="20"/>
          <w:szCs w:val="20"/>
        </w:rPr>
        <w:t xml:space="preserve">      </w:t>
      </w:r>
      <w:r w:rsidRPr="00701B7F">
        <w:rPr>
          <w:b/>
          <w:position w:val="-8"/>
          <w:sz w:val="20"/>
          <w:szCs w:val="20"/>
        </w:rPr>
        <w:t xml:space="preserve">    c)</w:t>
      </w:r>
      <w:r w:rsidRPr="00701B7F">
        <w:rPr>
          <w:position w:val="-28"/>
          <w:sz w:val="20"/>
          <w:szCs w:val="20"/>
        </w:rPr>
        <w:t xml:space="preserve"> </w:t>
      </w:r>
      <w:r w:rsidRPr="00701B7F">
        <w:rPr>
          <w:position w:val="-28"/>
          <w:sz w:val="20"/>
          <w:szCs w:val="20"/>
        </w:rPr>
        <w:object w:dxaOrig="940" w:dyaOrig="720">
          <v:shape id="_x0000_i1057" type="#_x0000_t75" style="width:47.25pt;height:36pt" o:ole="">
            <v:imagedata r:id="rId24" o:title=""/>
          </v:shape>
          <o:OLEObject Type="Embed" ProgID="Equation.3" ShapeID="_x0000_i1057" DrawAspect="Content" ObjectID="_1384790804" r:id="rId25"/>
        </w:object>
      </w:r>
    </w:p>
    <w:p w:rsidR="001803D9" w:rsidRPr="00701B7F" w:rsidRDefault="001803D9" w:rsidP="001A511F">
      <w:pPr>
        <w:pStyle w:val="BodyTextIndent"/>
        <w:ind w:left="0" w:firstLine="0"/>
        <w:rPr>
          <w:sz w:val="20"/>
          <w:szCs w:val="20"/>
        </w:rPr>
      </w:pPr>
    </w:p>
    <w:p w:rsidR="001803D9" w:rsidRPr="00701B7F" w:rsidRDefault="001803D9" w:rsidP="00A35BD1">
      <w:pPr>
        <w:rPr>
          <w:b/>
          <w:sz w:val="20"/>
          <w:szCs w:val="20"/>
        </w:rPr>
      </w:pPr>
      <w:r w:rsidRPr="00701B7F">
        <w:rPr>
          <w:b/>
          <w:sz w:val="20"/>
          <w:szCs w:val="20"/>
        </w:rPr>
        <w:t>S</w:t>
      </w:r>
      <w:r>
        <w:rPr>
          <w:b/>
          <w:sz w:val="20"/>
          <w:szCs w:val="20"/>
        </w:rPr>
        <w:t>9</w:t>
      </w:r>
      <w:r w:rsidRPr="00701B7F">
        <w:rPr>
          <w:b/>
          <w:sz w:val="20"/>
          <w:szCs w:val="20"/>
        </w:rPr>
        <w:t xml:space="preserve">)  </w:t>
      </w:r>
      <w:r w:rsidRPr="00701B7F">
        <w:rPr>
          <w:b/>
          <w:position w:val="-8"/>
          <w:sz w:val="20"/>
          <w:szCs w:val="20"/>
        </w:rPr>
        <w:object w:dxaOrig="499" w:dyaOrig="360">
          <v:shape id="_x0000_i1058" type="#_x0000_t75" style="width:24.75pt;height:18pt" o:ole="">
            <v:imagedata r:id="rId26" o:title=""/>
          </v:shape>
          <o:OLEObject Type="Embed" ProgID="Equation.3" ShapeID="_x0000_i1058" DrawAspect="Content" ObjectID="_1384790805" r:id="rId27"/>
        </w:object>
      </w:r>
      <w:r w:rsidRPr="00701B7F">
        <w:rPr>
          <w:b/>
          <w:sz w:val="20"/>
          <w:szCs w:val="20"/>
        </w:rPr>
        <w:t xml:space="preserve"> kareköklü sayısının  a</w:t>
      </w:r>
      <w:r w:rsidRPr="00701B7F">
        <w:rPr>
          <w:b/>
          <w:position w:val="-8"/>
          <w:sz w:val="20"/>
          <w:szCs w:val="20"/>
        </w:rPr>
        <w:object w:dxaOrig="380" w:dyaOrig="360">
          <v:shape id="_x0000_i1059" type="#_x0000_t75" style="width:18.75pt;height:18pt" o:ole="">
            <v:imagedata r:id="rId28" o:title=""/>
          </v:shape>
          <o:OLEObject Type="Embed" ProgID="Equation.3" ShapeID="_x0000_i1059" DrawAspect="Content" ObjectID="_1384790806" r:id="rId29"/>
        </w:object>
      </w:r>
      <w:r w:rsidRPr="00701B7F">
        <w:rPr>
          <w:b/>
          <w:sz w:val="20"/>
          <w:szCs w:val="20"/>
        </w:rPr>
        <w:t xml:space="preserve"> şeklinde yazılışı </w:t>
      </w:r>
      <w:r>
        <w:rPr>
          <w:b/>
          <w:sz w:val="20"/>
          <w:szCs w:val="20"/>
        </w:rPr>
        <w:t>kaçtır</w:t>
      </w:r>
      <w:r w:rsidRPr="00701B7F">
        <w:rPr>
          <w:b/>
          <w:sz w:val="20"/>
          <w:szCs w:val="20"/>
        </w:rPr>
        <w:t>?   (</w:t>
      </w:r>
      <w:r>
        <w:rPr>
          <w:b/>
          <w:sz w:val="20"/>
          <w:szCs w:val="20"/>
        </w:rPr>
        <w:t>3</w:t>
      </w:r>
      <w:r w:rsidRPr="00701B7F">
        <w:rPr>
          <w:b/>
          <w:sz w:val="20"/>
          <w:szCs w:val="20"/>
        </w:rPr>
        <w:t xml:space="preserve"> PUAN)</w:t>
      </w:r>
    </w:p>
    <w:p w:rsidR="001803D9" w:rsidRPr="00701B7F" w:rsidRDefault="001803D9" w:rsidP="00A35BD1">
      <w:pPr>
        <w:rPr>
          <w:b/>
          <w:sz w:val="20"/>
          <w:szCs w:val="20"/>
        </w:rPr>
      </w:pPr>
    </w:p>
    <w:p w:rsidR="001803D9" w:rsidRDefault="001803D9" w:rsidP="009C1A48">
      <w:pPr>
        <w:rPr>
          <w:b/>
          <w:sz w:val="20"/>
          <w:szCs w:val="20"/>
        </w:rPr>
      </w:pPr>
    </w:p>
    <w:p w:rsidR="001803D9" w:rsidRDefault="001803D9" w:rsidP="009C1A48">
      <w:pPr>
        <w:rPr>
          <w:b/>
          <w:sz w:val="20"/>
          <w:szCs w:val="20"/>
        </w:rPr>
      </w:pPr>
    </w:p>
    <w:p w:rsidR="001803D9" w:rsidRDefault="001803D9" w:rsidP="009C1A48">
      <w:pPr>
        <w:rPr>
          <w:b/>
          <w:sz w:val="20"/>
          <w:szCs w:val="20"/>
        </w:rPr>
      </w:pPr>
    </w:p>
    <w:p w:rsidR="001803D9" w:rsidRPr="009C1A48" w:rsidRDefault="001803D9" w:rsidP="009C1A48">
      <w:pPr>
        <w:rPr>
          <w:b/>
          <w:sz w:val="20"/>
          <w:szCs w:val="20"/>
        </w:rPr>
      </w:pPr>
      <w:r w:rsidRPr="009C1A48">
        <w:rPr>
          <w:b/>
          <w:sz w:val="20"/>
          <w:szCs w:val="20"/>
        </w:rPr>
        <w:t>S10)</w:t>
      </w:r>
      <w:r w:rsidRPr="009C1A48">
        <w:rPr>
          <w:b/>
          <w:sz w:val="18"/>
          <w:szCs w:val="18"/>
        </w:rPr>
        <w:t xml:space="preserve"> </w:t>
      </w:r>
      <w:r w:rsidRPr="009C1A48">
        <w:rPr>
          <w:b/>
          <w:sz w:val="20"/>
          <w:szCs w:val="20"/>
        </w:rPr>
        <w:t>(15 puan)</w:t>
      </w:r>
    </w:p>
    <w:p w:rsidR="001803D9" w:rsidRPr="0012043E" w:rsidRDefault="001803D9" w:rsidP="009C1A48">
      <w:pPr>
        <w:rPr>
          <w:b/>
          <w:sz w:val="18"/>
          <w:szCs w:val="18"/>
        </w:rPr>
      </w:pPr>
    </w:p>
    <w:p w:rsidR="001803D9" w:rsidRPr="0012043E" w:rsidRDefault="001803D9" w:rsidP="009C1A48">
      <w:pPr>
        <w:rPr>
          <w:sz w:val="22"/>
          <w:szCs w:val="22"/>
        </w:rPr>
      </w:pPr>
      <w:r w:rsidRPr="0012043E">
        <w:rPr>
          <w:rFonts w:cs="Arial"/>
          <w:b/>
          <w:sz w:val="16"/>
          <w:szCs w:val="16"/>
        </w:rPr>
        <w:t xml:space="preserve">                                                                                                   </w:t>
      </w:r>
    </w:p>
    <w:p w:rsidR="001803D9" w:rsidRPr="0012043E" w:rsidRDefault="001803D9" w:rsidP="009C1A48">
      <w:pPr>
        <w:tabs>
          <w:tab w:val="left" w:pos="3528"/>
        </w:tabs>
        <w:rPr>
          <w:rFonts w:cs="Arial"/>
          <w:b/>
          <w:sz w:val="18"/>
          <w:szCs w:val="18"/>
        </w:rPr>
      </w:pPr>
      <w:r w:rsidRPr="0012043E"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 xml:space="preserve">         </w:t>
      </w:r>
      <w:r w:rsidRPr="0012043E">
        <w:rPr>
          <w:rFonts w:cs="Arial"/>
          <w:b/>
          <w:sz w:val="18"/>
          <w:szCs w:val="18"/>
        </w:rPr>
        <w:t xml:space="preserve">  1</w:t>
      </w:r>
    </w:p>
    <w:p w:rsidR="001803D9" w:rsidRDefault="001803D9" w:rsidP="009C1A48">
      <w:pPr>
        <w:rPr>
          <w:b/>
          <w:sz w:val="20"/>
          <w:szCs w:val="20"/>
        </w:rPr>
      </w:pPr>
      <w:r w:rsidRPr="00832A0C">
        <w:rPr>
          <w:noProof/>
        </w:rPr>
        <w:pict>
          <v:shape id="Resim 40" o:spid="_x0000_i1060" type="#_x0000_t75" style="width:252.75pt;height:153.75pt;visibility:visible">
            <v:imagedata r:id="rId30" o:title="" gain="117029f" blacklevel="-7209f"/>
          </v:shape>
        </w:pict>
      </w:r>
    </w:p>
    <w:p w:rsidR="001803D9" w:rsidRPr="00701B7F" w:rsidRDefault="001803D9" w:rsidP="00B3395E">
      <w:pPr>
        <w:rPr>
          <w:b/>
          <w:sz w:val="20"/>
          <w:szCs w:val="20"/>
        </w:rPr>
      </w:pPr>
      <w:r w:rsidRPr="00701B7F">
        <w:rPr>
          <w:b/>
          <w:sz w:val="20"/>
          <w:szCs w:val="20"/>
        </w:rPr>
        <w:t>S1</w:t>
      </w:r>
      <w:r>
        <w:rPr>
          <w:b/>
          <w:sz w:val="20"/>
          <w:szCs w:val="20"/>
        </w:rPr>
        <w:t>1</w:t>
      </w:r>
      <w:r w:rsidRPr="00701B7F">
        <w:rPr>
          <w:b/>
          <w:sz w:val="20"/>
          <w:szCs w:val="20"/>
        </w:rPr>
        <w:t>)</w:t>
      </w:r>
    </w:p>
    <w:tbl>
      <w:tblPr>
        <w:tblpPr w:leftFromText="141" w:rightFromText="141" w:vertAnchor="text" w:horzAnchor="page" w:tblpX="1543" w:tblpY="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05"/>
      </w:tblGrid>
      <w:tr w:rsidR="001803D9" w:rsidRPr="00701B7F" w:rsidTr="00ED7568">
        <w:trPr>
          <w:trHeight w:val="794"/>
        </w:trPr>
        <w:tc>
          <w:tcPr>
            <w:tcW w:w="1405" w:type="dxa"/>
          </w:tcPr>
          <w:p w:rsidR="001803D9" w:rsidRPr="00701B7F" w:rsidRDefault="001803D9" w:rsidP="00ED7568">
            <w:pPr>
              <w:tabs>
                <w:tab w:val="left" w:pos="1500"/>
              </w:tabs>
              <w:rPr>
                <w:b/>
                <w:sz w:val="20"/>
                <w:szCs w:val="20"/>
              </w:rPr>
            </w:pPr>
            <w:r w:rsidRPr="00701B7F">
              <w:rPr>
                <w:b/>
                <w:sz w:val="20"/>
                <w:szCs w:val="20"/>
              </w:rPr>
              <w:t xml:space="preserve">.144             .1600       </w:t>
            </w:r>
          </w:p>
          <w:p w:rsidR="001803D9" w:rsidRPr="00701B7F" w:rsidRDefault="001803D9" w:rsidP="00ED7568">
            <w:pPr>
              <w:tabs>
                <w:tab w:val="left" w:pos="1500"/>
              </w:tabs>
              <w:rPr>
                <w:b/>
                <w:sz w:val="20"/>
                <w:szCs w:val="20"/>
              </w:rPr>
            </w:pPr>
            <w:r w:rsidRPr="00701B7F">
              <w:rPr>
                <w:b/>
                <w:sz w:val="20"/>
                <w:szCs w:val="20"/>
              </w:rPr>
              <w:t xml:space="preserve"> .256                .369</w:t>
            </w:r>
          </w:p>
        </w:tc>
      </w:tr>
    </w:tbl>
    <w:p w:rsidR="001803D9" w:rsidRPr="00701B7F" w:rsidRDefault="001803D9" w:rsidP="009B055C">
      <w:pPr>
        <w:tabs>
          <w:tab w:val="left" w:pos="1500"/>
        </w:tabs>
        <w:rPr>
          <w:b/>
          <w:sz w:val="20"/>
          <w:szCs w:val="20"/>
        </w:rPr>
      </w:pPr>
      <w:r w:rsidRPr="00701B7F">
        <w:rPr>
          <w:b/>
          <w:sz w:val="20"/>
          <w:szCs w:val="20"/>
        </w:rPr>
        <w:t xml:space="preserve"> </w:t>
      </w:r>
    </w:p>
    <w:p w:rsidR="001803D9" w:rsidRPr="00701B7F" w:rsidRDefault="001803D9" w:rsidP="009B055C">
      <w:pPr>
        <w:tabs>
          <w:tab w:val="left" w:pos="1500"/>
        </w:tabs>
        <w:rPr>
          <w:b/>
          <w:sz w:val="20"/>
          <w:szCs w:val="20"/>
        </w:rPr>
      </w:pPr>
    </w:p>
    <w:p w:rsidR="001803D9" w:rsidRPr="00701B7F" w:rsidRDefault="001803D9" w:rsidP="009B055C">
      <w:pPr>
        <w:tabs>
          <w:tab w:val="left" w:pos="1500"/>
        </w:tabs>
        <w:rPr>
          <w:b/>
          <w:sz w:val="20"/>
          <w:szCs w:val="20"/>
        </w:rPr>
      </w:pPr>
    </w:p>
    <w:p w:rsidR="001803D9" w:rsidRPr="00701B7F" w:rsidRDefault="001803D9" w:rsidP="009B055C">
      <w:pPr>
        <w:tabs>
          <w:tab w:val="left" w:pos="1500"/>
        </w:tabs>
        <w:rPr>
          <w:b/>
          <w:sz w:val="20"/>
          <w:szCs w:val="20"/>
        </w:rPr>
      </w:pPr>
      <w:r w:rsidRPr="00701B7F">
        <w:rPr>
          <w:b/>
          <w:sz w:val="20"/>
          <w:szCs w:val="20"/>
        </w:rPr>
        <w:t xml:space="preserve"> </w:t>
      </w:r>
    </w:p>
    <w:p w:rsidR="001803D9" w:rsidRDefault="001803D9" w:rsidP="009B055C">
      <w:pPr>
        <w:rPr>
          <w:b/>
          <w:sz w:val="20"/>
          <w:szCs w:val="20"/>
        </w:rPr>
      </w:pPr>
    </w:p>
    <w:p w:rsidR="001803D9" w:rsidRPr="00701B7F" w:rsidRDefault="001803D9" w:rsidP="009B055C">
      <w:pPr>
        <w:rPr>
          <w:b/>
          <w:sz w:val="20"/>
          <w:szCs w:val="20"/>
        </w:rPr>
      </w:pPr>
      <w:r w:rsidRPr="00701B7F">
        <w:rPr>
          <w:b/>
          <w:sz w:val="20"/>
          <w:szCs w:val="20"/>
        </w:rPr>
        <w:t>Yukarıdaki kutudan hangi sayı çıkarılırsa kutuda kalan sayıların tamamı tam kare sayılar olur?</w:t>
      </w:r>
      <w:r>
        <w:rPr>
          <w:rFonts w:ascii="Comic Sans MS" w:hAnsi="Comic Sans MS" w:cs="Arial"/>
          <w:b/>
          <w:sz w:val="20"/>
          <w:szCs w:val="20"/>
        </w:rPr>
        <w:t xml:space="preserve">  </w:t>
      </w:r>
      <w:r w:rsidRPr="00701B7F">
        <w:rPr>
          <w:rFonts w:ascii="Comic Sans MS" w:hAnsi="Comic Sans MS" w:cs="Arial"/>
          <w:b/>
          <w:sz w:val="20"/>
          <w:szCs w:val="20"/>
        </w:rPr>
        <w:t xml:space="preserve">  </w:t>
      </w:r>
      <w:r w:rsidRPr="00701B7F">
        <w:rPr>
          <w:b/>
          <w:sz w:val="20"/>
          <w:szCs w:val="20"/>
        </w:rPr>
        <w:t>(5 puan)</w:t>
      </w:r>
    </w:p>
    <w:p w:rsidR="001803D9" w:rsidRPr="00701B7F" w:rsidRDefault="001803D9" w:rsidP="009B055C">
      <w:pPr>
        <w:rPr>
          <w:b/>
          <w:sz w:val="20"/>
          <w:szCs w:val="20"/>
        </w:rPr>
      </w:pPr>
    </w:p>
    <w:p w:rsidR="001803D9" w:rsidRPr="00701B7F" w:rsidRDefault="001803D9" w:rsidP="009B055C">
      <w:pPr>
        <w:rPr>
          <w:sz w:val="20"/>
          <w:szCs w:val="20"/>
        </w:rPr>
      </w:pPr>
      <w:r w:rsidRPr="00701B7F">
        <w:rPr>
          <w:b/>
          <w:sz w:val="20"/>
          <w:szCs w:val="20"/>
        </w:rPr>
        <w:t xml:space="preserve">A)  </w:t>
      </w:r>
      <w:r w:rsidRPr="00701B7F">
        <w:rPr>
          <w:sz w:val="20"/>
          <w:szCs w:val="20"/>
        </w:rPr>
        <w:t>144</w:t>
      </w:r>
      <w:r w:rsidRPr="00701B7F">
        <w:rPr>
          <w:b/>
          <w:sz w:val="20"/>
          <w:szCs w:val="20"/>
        </w:rPr>
        <w:t xml:space="preserve">         B) </w:t>
      </w:r>
      <w:r w:rsidRPr="00701B7F">
        <w:rPr>
          <w:sz w:val="20"/>
          <w:szCs w:val="20"/>
        </w:rPr>
        <w:t>256</w:t>
      </w:r>
      <w:r w:rsidRPr="00701B7F">
        <w:rPr>
          <w:b/>
          <w:sz w:val="20"/>
          <w:szCs w:val="20"/>
        </w:rPr>
        <w:t xml:space="preserve">          C) </w:t>
      </w:r>
      <w:r w:rsidRPr="00701B7F">
        <w:rPr>
          <w:sz w:val="20"/>
          <w:szCs w:val="20"/>
        </w:rPr>
        <w:t>369</w:t>
      </w:r>
      <w:r w:rsidRPr="00701B7F">
        <w:rPr>
          <w:b/>
          <w:sz w:val="20"/>
          <w:szCs w:val="20"/>
        </w:rPr>
        <w:t xml:space="preserve">        D) </w:t>
      </w:r>
      <w:r w:rsidRPr="00701B7F">
        <w:rPr>
          <w:sz w:val="20"/>
          <w:szCs w:val="20"/>
        </w:rPr>
        <w:t>1600</w:t>
      </w:r>
    </w:p>
    <w:p w:rsidR="001803D9" w:rsidRPr="00701B7F" w:rsidRDefault="001803D9" w:rsidP="009B055C">
      <w:pPr>
        <w:rPr>
          <w:sz w:val="20"/>
          <w:szCs w:val="20"/>
        </w:rPr>
      </w:pPr>
    </w:p>
    <w:p w:rsidR="001803D9" w:rsidRPr="00701B7F" w:rsidRDefault="001803D9" w:rsidP="009B055C">
      <w:pPr>
        <w:rPr>
          <w:sz w:val="20"/>
          <w:szCs w:val="20"/>
        </w:rPr>
      </w:pPr>
    </w:p>
    <w:p w:rsidR="001803D9" w:rsidRPr="00701B7F" w:rsidRDefault="001803D9" w:rsidP="001634AB">
      <w:pPr>
        <w:rPr>
          <w:b/>
          <w:sz w:val="20"/>
          <w:szCs w:val="20"/>
        </w:rPr>
      </w:pPr>
      <w:r w:rsidRPr="00701B7F">
        <w:rPr>
          <w:b/>
          <w:sz w:val="20"/>
          <w:szCs w:val="20"/>
        </w:rPr>
        <w:t>S1</w:t>
      </w:r>
      <w:r>
        <w:rPr>
          <w:b/>
          <w:sz w:val="20"/>
          <w:szCs w:val="20"/>
        </w:rPr>
        <w:t>2</w:t>
      </w:r>
      <w:r w:rsidRPr="00701B7F">
        <w:rPr>
          <w:b/>
          <w:sz w:val="20"/>
          <w:szCs w:val="20"/>
        </w:rPr>
        <w:t>)</w:t>
      </w:r>
      <w:r w:rsidRPr="00701B7F">
        <w:rPr>
          <w:rFonts w:ascii="Calibri" w:hAnsi="Calibri"/>
          <w:b/>
          <w:sz w:val="20"/>
          <w:szCs w:val="20"/>
        </w:rPr>
        <w:t xml:space="preserve"> </w:t>
      </w:r>
      <w:r w:rsidRPr="00701B7F">
        <w:rPr>
          <w:b/>
          <w:sz w:val="20"/>
          <w:szCs w:val="20"/>
        </w:rPr>
        <w:t xml:space="preserve">1.terimi 1024,ortak çarpanı </w:t>
      </w:r>
      <w:r w:rsidRPr="00701B7F">
        <w:rPr>
          <w:b/>
          <w:position w:val="-24"/>
          <w:sz w:val="20"/>
          <w:szCs w:val="20"/>
        </w:rPr>
        <w:object w:dxaOrig="240" w:dyaOrig="620">
          <v:shape id="_x0000_i1061" type="#_x0000_t75" style="width:12pt;height:30.75pt" o:ole="">
            <v:imagedata r:id="rId31" o:title=""/>
          </v:shape>
          <o:OLEObject Type="Embed" ProgID="Equation.DSMT4" ShapeID="_x0000_i1061" DrawAspect="Content" ObjectID="_1384790807" r:id="rId32"/>
        </w:object>
      </w:r>
      <w:r w:rsidRPr="00701B7F">
        <w:rPr>
          <w:b/>
          <w:sz w:val="20"/>
          <w:szCs w:val="20"/>
        </w:rPr>
        <w:t xml:space="preserve">olan bir </w:t>
      </w:r>
    </w:p>
    <w:p w:rsidR="001803D9" w:rsidRPr="00701B7F" w:rsidRDefault="001803D9" w:rsidP="001634AB">
      <w:pPr>
        <w:rPr>
          <w:b/>
          <w:sz w:val="20"/>
          <w:szCs w:val="20"/>
        </w:rPr>
      </w:pPr>
      <w:r w:rsidRPr="00701B7F">
        <w:rPr>
          <w:b/>
          <w:sz w:val="20"/>
          <w:szCs w:val="20"/>
        </w:rPr>
        <w:t>geometrik dizinin 3.terimini bularak bu dizinin  genel terimini  de  yazınız.(10 PUAN)</w:t>
      </w:r>
    </w:p>
    <w:p w:rsidR="001803D9" w:rsidRPr="00701B7F" w:rsidRDefault="001803D9" w:rsidP="001634AB">
      <w:pPr>
        <w:rPr>
          <w:b/>
          <w:sz w:val="20"/>
          <w:szCs w:val="20"/>
        </w:rPr>
      </w:pPr>
    </w:p>
    <w:p w:rsidR="001803D9" w:rsidRPr="00701B7F" w:rsidRDefault="001803D9" w:rsidP="001634AB">
      <w:pPr>
        <w:rPr>
          <w:b/>
          <w:sz w:val="20"/>
          <w:szCs w:val="20"/>
        </w:rPr>
      </w:pPr>
    </w:p>
    <w:p w:rsidR="001803D9" w:rsidRDefault="001803D9" w:rsidP="001634AB">
      <w:pPr>
        <w:rPr>
          <w:b/>
          <w:sz w:val="20"/>
          <w:szCs w:val="20"/>
        </w:rPr>
      </w:pPr>
    </w:p>
    <w:p w:rsidR="001803D9" w:rsidRDefault="001803D9" w:rsidP="001634AB">
      <w:pPr>
        <w:rPr>
          <w:b/>
          <w:sz w:val="20"/>
          <w:szCs w:val="20"/>
        </w:rPr>
      </w:pPr>
    </w:p>
    <w:p w:rsidR="001803D9" w:rsidRDefault="001803D9" w:rsidP="001634AB">
      <w:pPr>
        <w:rPr>
          <w:b/>
          <w:sz w:val="20"/>
          <w:szCs w:val="20"/>
        </w:rPr>
      </w:pPr>
    </w:p>
    <w:p w:rsidR="001803D9" w:rsidRDefault="001803D9" w:rsidP="001634AB">
      <w:pPr>
        <w:rPr>
          <w:b/>
          <w:sz w:val="20"/>
          <w:szCs w:val="20"/>
        </w:rPr>
      </w:pPr>
    </w:p>
    <w:p w:rsidR="001803D9" w:rsidRDefault="001803D9" w:rsidP="001634AB">
      <w:pPr>
        <w:rPr>
          <w:b/>
          <w:sz w:val="20"/>
          <w:szCs w:val="20"/>
        </w:rPr>
      </w:pPr>
    </w:p>
    <w:p w:rsidR="001803D9" w:rsidRPr="00701B7F" w:rsidRDefault="001803D9" w:rsidP="001634AB">
      <w:pPr>
        <w:rPr>
          <w:b/>
          <w:sz w:val="20"/>
          <w:szCs w:val="20"/>
        </w:rPr>
      </w:pPr>
      <w:r w:rsidRPr="00701B7F">
        <w:rPr>
          <w:b/>
          <w:sz w:val="20"/>
          <w:szCs w:val="20"/>
        </w:rPr>
        <w:t>S1</w:t>
      </w:r>
      <w:r>
        <w:rPr>
          <w:b/>
          <w:sz w:val="20"/>
          <w:szCs w:val="20"/>
        </w:rPr>
        <w:t>3</w:t>
      </w:r>
      <w:r w:rsidRPr="00701B7F">
        <w:rPr>
          <w:b/>
          <w:sz w:val="20"/>
          <w:szCs w:val="20"/>
        </w:rPr>
        <w:t>)</w:t>
      </w:r>
      <w:r w:rsidRPr="00701B7F">
        <w:rPr>
          <w:rFonts w:ascii="Calibri" w:hAnsi="Calibri"/>
          <w:b/>
          <w:sz w:val="20"/>
          <w:szCs w:val="20"/>
        </w:rPr>
        <w:t xml:space="preserve"> </w:t>
      </w:r>
      <w:r w:rsidRPr="00701B7F">
        <w:rPr>
          <w:b/>
          <w:sz w:val="20"/>
          <w:szCs w:val="20"/>
        </w:rPr>
        <w:t>İlk terimi 22,ortak farkı 5 olan bir aritmetik dizinin 5.terimini bularak bu dizinin genel terimini de yazınız.</w:t>
      </w:r>
    </w:p>
    <w:p w:rsidR="001803D9" w:rsidRPr="00701B7F" w:rsidRDefault="001803D9" w:rsidP="001634AB">
      <w:pPr>
        <w:rPr>
          <w:b/>
          <w:sz w:val="20"/>
          <w:szCs w:val="20"/>
        </w:rPr>
      </w:pPr>
      <w:r w:rsidRPr="00701B7F">
        <w:rPr>
          <w:b/>
          <w:sz w:val="20"/>
          <w:szCs w:val="20"/>
        </w:rPr>
        <w:t>(10 PUAN)</w:t>
      </w:r>
    </w:p>
    <w:p w:rsidR="001803D9" w:rsidRPr="00701B7F" w:rsidRDefault="001803D9" w:rsidP="00B3395E">
      <w:pPr>
        <w:rPr>
          <w:b/>
          <w:sz w:val="20"/>
          <w:szCs w:val="20"/>
        </w:rPr>
      </w:pPr>
    </w:p>
    <w:p w:rsidR="001803D9" w:rsidRPr="00701B7F" w:rsidRDefault="001803D9" w:rsidP="00B3395E">
      <w:pPr>
        <w:rPr>
          <w:b/>
          <w:sz w:val="20"/>
          <w:szCs w:val="20"/>
        </w:rPr>
      </w:pPr>
    </w:p>
    <w:p w:rsidR="001803D9" w:rsidRPr="00701B7F" w:rsidRDefault="001803D9" w:rsidP="001634AB">
      <w:pPr>
        <w:rPr>
          <w:b/>
          <w:sz w:val="20"/>
          <w:szCs w:val="20"/>
        </w:rPr>
      </w:pPr>
    </w:p>
    <w:p w:rsidR="001803D9" w:rsidRPr="00701B7F" w:rsidRDefault="001803D9" w:rsidP="001634AB">
      <w:pPr>
        <w:rPr>
          <w:b/>
          <w:sz w:val="20"/>
          <w:szCs w:val="20"/>
        </w:rPr>
      </w:pPr>
    </w:p>
    <w:p w:rsidR="001803D9" w:rsidRPr="00701B7F" w:rsidRDefault="001803D9" w:rsidP="001634AB">
      <w:pPr>
        <w:rPr>
          <w:b/>
          <w:sz w:val="20"/>
          <w:szCs w:val="20"/>
        </w:rPr>
      </w:pPr>
    </w:p>
    <w:p w:rsidR="001803D9" w:rsidRPr="00701B7F" w:rsidRDefault="001803D9" w:rsidP="001634AB">
      <w:pPr>
        <w:rPr>
          <w:b/>
          <w:sz w:val="20"/>
          <w:szCs w:val="20"/>
        </w:rPr>
      </w:pPr>
    </w:p>
    <w:p w:rsidR="001803D9" w:rsidRDefault="001803D9" w:rsidP="001634AB">
      <w:pPr>
        <w:rPr>
          <w:b/>
          <w:sz w:val="20"/>
          <w:szCs w:val="20"/>
        </w:rPr>
      </w:pPr>
    </w:p>
    <w:p w:rsidR="001803D9" w:rsidRDefault="001803D9" w:rsidP="001634AB">
      <w:pPr>
        <w:rPr>
          <w:b/>
          <w:sz w:val="20"/>
          <w:szCs w:val="20"/>
        </w:rPr>
      </w:pPr>
    </w:p>
    <w:p w:rsidR="001803D9" w:rsidRDefault="001803D9" w:rsidP="001634AB">
      <w:pPr>
        <w:rPr>
          <w:b/>
          <w:sz w:val="20"/>
          <w:szCs w:val="20"/>
        </w:rPr>
      </w:pPr>
    </w:p>
    <w:p w:rsidR="001803D9" w:rsidRDefault="001803D9" w:rsidP="001634AB">
      <w:pPr>
        <w:rPr>
          <w:b/>
          <w:sz w:val="20"/>
          <w:szCs w:val="20"/>
        </w:rPr>
      </w:pPr>
    </w:p>
    <w:p w:rsidR="001803D9" w:rsidRPr="00701B7F" w:rsidRDefault="001803D9" w:rsidP="001634AB">
      <w:pPr>
        <w:rPr>
          <w:b/>
          <w:sz w:val="20"/>
          <w:szCs w:val="20"/>
        </w:rPr>
      </w:pPr>
      <w:r w:rsidRPr="00701B7F">
        <w:rPr>
          <w:b/>
          <w:sz w:val="20"/>
          <w:szCs w:val="20"/>
        </w:rPr>
        <w:t>S1</w:t>
      </w:r>
      <w:r>
        <w:rPr>
          <w:b/>
          <w:sz w:val="20"/>
          <w:szCs w:val="20"/>
        </w:rPr>
        <w:t>4</w:t>
      </w:r>
      <w:r w:rsidRPr="00701B7F">
        <w:rPr>
          <w:b/>
          <w:sz w:val="20"/>
          <w:szCs w:val="20"/>
        </w:rPr>
        <w:t>)</w:t>
      </w:r>
      <w:r w:rsidRPr="00701B7F">
        <w:rPr>
          <w:rFonts w:ascii="Calibri" w:hAnsi="Calibri"/>
          <w:b/>
          <w:sz w:val="20"/>
          <w:szCs w:val="20"/>
        </w:rPr>
        <w:t xml:space="preserve"> </w:t>
      </w:r>
      <w:r w:rsidRPr="00701B7F">
        <w:rPr>
          <w:b/>
          <w:sz w:val="20"/>
          <w:szCs w:val="20"/>
        </w:rPr>
        <w:t>Aşağıdaki eşitliklerden denklem olanların başına “D,” özdeşlik olanların başına “Ö” yazınız.(</w:t>
      </w:r>
      <w:r>
        <w:rPr>
          <w:b/>
          <w:sz w:val="20"/>
          <w:szCs w:val="20"/>
        </w:rPr>
        <w:t>10</w:t>
      </w:r>
      <w:r w:rsidRPr="00701B7F">
        <w:rPr>
          <w:b/>
          <w:sz w:val="20"/>
          <w:szCs w:val="20"/>
        </w:rPr>
        <w:t xml:space="preserve">   PUAN)</w:t>
      </w:r>
    </w:p>
    <w:p w:rsidR="001803D9" w:rsidRPr="00701B7F" w:rsidRDefault="001803D9" w:rsidP="001634AB">
      <w:pPr>
        <w:rPr>
          <w:sz w:val="20"/>
          <w:szCs w:val="20"/>
        </w:rPr>
      </w:pPr>
      <w:r w:rsidRPr="00701B7F">
        <w:rPr>
          <w:sz w:val="20"/>
          <w:szCs w:val="20"/>
        </w:rPr>
        <w:t>(….) x+4 = 7</w:t>
      </w:r>
    </w:p>
    <w:p w:rsidR="001803D9" w:rsidRPr="00701B7F" w:rsidRDefault="001803D9" w:rsidP="001634AB">
      <w:pPr>
        <w:rPr>
          <w:sz w:val="20"/>
          <w:szCs w:val="20"/>
        </w:rPr>
      </w:pPr>
      <w:r w:rsidRPr="00701B7F">
        <w:rPr>
          <w:sz w:val="20"/>
          <w:szCs w:val="20"/>
        </w:rPr>
        <w:t>(….) x(x+3) =</w:t>
      </w:r>
      <w:r w:rsidRPr="00701B7F">
        <w:rPr>
          <w:position w:val="-6"/>
          <w:sz w:val="20"/>
          <w:szCs w:val="20"/>
        </w:rPr>
        <w:object w:dxaOrig="279" w:dyaOrig="320">
          <v:shape id="_x0000_i1062" type="#_x0000_t75" style="width:14.25pt;height:15.75pt" o:ole="">
            <v:imagedata r:id="rId33" o:title=""/>
          </v:shape>
          <o:OLEObject Type="Embed" ProgID="Equation.DSMT4" ShapeID="_x0000_i1062" DrawAspect="Content" ObjectID="_1384790808" r:id="rId34"/>
        </w:object>
      </w:r>
      <w:r w:rsidRPr="00701B7F">
        <w:rPr>
          <w:sz w:val="20"/>
          <w:szCs w:val="20"/>
        </w:rPr>
        <w:t>+3x</w:t>
      </w:r>
    </w:p>
    <w:p w:rsidR="001803D9" w:rsidRPr="00701B7F" w:rsidRDefault="001803D9" w:rsidP="001634AB">
      <w:pPr>
        <w:rPr>
          <w:sz w:val="20"/>
          <w:szCs w:val="20"/>
        </w:rPr>
      </w:pPr>
      <w:r w:rsidRPr="00701B7F">
        <w:rPr>
          <w:sz w:val="20"/>
          <w:szCs w:val="20"/>
        </w:rPr>
        <w:t xml:space="preserve">(….) (x-1)(x+5) =  </w:t>
      </w:r>
      <w:r w:rsidRPr="00701B7F">
        <w:rPr>
          <w:position w:val="-6"/>
          <w:sz w:val="20"/>
          <w:szCs w:val="20"/>
        </w:rPr>
        <w:object w:dxaOrig="279" w:dyaOrig="320">
          <v:shape id="_x0000_i1063" type="#_x0000_t75" style="width:14.25pt;height:15.75pt" o:ole="">
            <v:imagedata r:id="rId35" o:title=""/>
          </v:shape>
          <o:OLEObject Type="Embed" ProgID="Equation.DSMT4" ShapeID="_x0000_i1063" DrawAspect="Content" ObjectID="_1384790809" r:id="rId36"/>
        </w:object>
      </w:r>
      <w:r w:rsidRPr="00701B7F">
        <w:rPr>
          <w:sz w:val="20"/>
          <w:szCs w:val="20"/>
        </w:rPr>
        <w:t>+4x -5</w:t>
      </w:r>
    </w:p>
    <w:p w:rsidR="001803D9" w:rsidRPr="00701B7F" w:rsidRDefault="001803D9" w:rsidP="001634AB">
      <w:pPr>
        <w:ind w:left="568"/>
        <w:rPr>
          <w:sz w:val="20"/>
          <w:szCs w:val="20"/>
        </w:rPr>
      </w:pPr>
    </w:p>
    <w:p w:rsidR="001803D9" w:rsidRPr="00701B7F" w:rsidRDefault="001803D9" w:rsidP="001634AB">
      <w:pPr>
        <w:rPr>
          <w:sz w:val="20"/>
          <w:szCs w:val="20"/>
        </w:rPr>
      </w:pPr>
      <w:r w:rsidRPr="00701B7F">
        <w:rPr>
          <w:sz w:val="20"/>
          <w:szCs w:val="20"/>
        </w:rPr>
        <w:t>(….) 4x+11 = 2x+3</w:t>
      </w:r>
    </w:p>
    <w:p w:rsidR="001803D9" w:rsidRPr="00701B7F" w:rsidRDefault="001803D9" w:rsidP="001634AB">
      <w:pPr>
        <w:ind w:left="568"/>
        <w:rPr>
          <w:sz w:val="20"/>
          <w:szCs w:val="20"/>
        </w:rPr>
      </w:pPr>
    </w:p>
    <w:p w:rsidR="001803D9" w:rsidRPr="00701B7F" w:rsidRDefault="001803D9" w:rsidP="001634AB">
      <w:pPr>
        <w:rPr>
          <w:sz w:val="20"/>
          <w:szCs w:val="20"/>
        </w:rPr>
      </w:pPr>
      <w:r w:rsidRPr="00701B7F">
        <w:rPr>
          <w:sz w:val="20"/>
          <w:szCs w:val="20"/>
        </w:rPr>
        <w:t xml:space="preserve"> (….) 2(x+5)=10+2</w:t>
      </w:r>
    </w:p>
    <w:p w:rsidR="001803D9" w:rsidRPr="00701B7F" w:rsidRDefault="001803D9" w:rsidP="001634AB">
      <w:pPr>
        <w:ind w:left="-816" w:firstLine="816"/>
        <w:rPr>
          <w:rFonts w:ascii="Calibri" w:hAnsi="Calibri"/>
          <w:b/>
          <w:sz w:val="20"/>
          <w:szCs w:val="20"/>
          <w:highlight w:val="yellow"/>
        </w:rPr>
      </w:pPr>
    </w:p>
    <w:p w:rsidR="001803D9" w:rsidRDefault="001803D9" w:rsidP="00B3395E">
      <w:pPr>
        <w:rPr>
          <w:b/>
          <w:sz w:val="22"/>
          <w:szCs w:val="22"/>
        </w:rPr>
      </w:pPr>
    </w:p>
    <w:p w:rsidR="001803D9" w:rsidRDefault="001803D9" w:rsidP="00B3395E">
      <w:pPr>
        <w:rPr>
          <w:b/>
          <w:sz w:val="22"/>
          <w:szCs w:val="22"/>
        </w:rPr>
      </w:pPr>
    </w:p>
    <w:p w:rsidR="001803D9" w:rsidRDefault="001803D9" w:rsidP="00B3395E">
      <w:pPr>
        <w:rPr>
          <w:b/>
          <w:sz w:val="22"/>
          <w:szCs w:val="22"/>
        </w:rPr>
      </w:pPr>
    </w:p>
    <w:p w:rsidR="001803D9" w:rsidRDefault="001803D9" w:rsidP="00B3395E">
      <w:pPr>
        <w:rPr>
          <w:b/>
          <w:sz w:val="22"/>
          <w:szCs w:val="22"/>
        </w:rPr>
      </w:pPr>
    </w:p>
    <w:p w:rsidR="001803D9" w:rsidRPr="00287E1A" w:rsidRDefault="001803D9" w:rsidP="00B3395E">
      <w:pPr>
        <w:rPr>
          <w:b/>
          <w:sz w:val="22"/>
          <w:szCs w:val="22"/>
        </w:rPr>
      </w:pPr>
      <w:r w:rsidRPr="00287E1A">
        <w:rPr>
          <w:b/>
          <w:sz w:val="22"/>
          <w:szCs w:val="22"/>
        </w:rPr>
        <w:t>Not:</w:t>
      </w:r>
      <w:r>
        <w:rPr>
          <w:b/>
          <w:sz w:val="22"/>
          <w:szCs w:val="22"/>
        </w:rPr>
        <w:t xml:space="preserve">Her </w:t>
      </w:r>
      <w:r w:rsidRPr="00287E1A">
        <w:rPr>
          <w:b/>
          <w:sz w:val="22"/>
          <w:szCs w:val="22"/>
        </w:rPr>
        <w:t>Soru</w:t>
      </w:r>
      <w:r>
        <w:rPr>
          <w:b/>
          <w:sz w:val="22"/>
          <w:szCs w:val="22"/>
        </w:rPr>
        <w:t>nun</w:t>
      </w:r>
      <w:r w:rsidRPr="00287E1A">
        <w:rPr>
          <w:b/>
          <w:sz w:val="22"/>
          <w:szCs w:val="22"/>
        </w:rPr>
        <w:t xml:space="preserve"> puan</w:t>
      </w:r>
      <w:r>
        <w:rPr>
          <w:b/>
          <w:sz w:val="22"/>
          <w:szCs w:val="22"/>
        </w:rPr>
        <w:t>ı</w:t>
      </w:r>
      <w:r w:rsidRPr="00287E1A">
        <w:rPr>
          <w:b/>
          <w:sz w:val="22"/>
          <w:szCs w:val="22"/>
        </w:rPr>
        <w:t xml:space="preserve"> yanlarında </w:t>
      </w:r>
      <w:r>
        <w:rPr>
          <w:b/>
          <w:sz w:val="22"/>
          <w:szCs w:val="22"/>
        </w:rPr>
        <w:t xml:space="preserve">parantez içinde </w:t>
      </w:r>
      <w:r w:rsidRPr="00287E1A">
        <w:rPr>
          <w:b/>
          <w:sz w:val="22"/>
          <w:szCs w:val="22"/>
        </w:rPr>
        <w:t>yazmaktadır…</w:t>
      </w:r>
    </w:p>
    <w:p w:rsidR="001803D9" w:rsidRPr="00287E1A" w:rsidRDefault="001803D9" w:rsidP="00B3395E">
      <w:pPr>
        <w:tabs>
          <w:tab w:val="left" w:pos="6555"/>
        </w:tabs>
        <w:rPr>
          <w:rFonts w:ascii="Monotype Corsiva" w:hAnsi="Monotype Corsiva"/>
          <w:b/>
          <w:u w:val="single"/>
        </w:rPr>
      </w:pPr>
      <w:r w:rsidRPr="00287E1A">
        <w:rPr>
          <w:b/>
          <w:sz w:val="32"/>
          <w:szCs w:val="32"/>
        </w:rPr>
        <w:t xml:space="preserve">                  </w:t>
      </w:r>
      <w:r w:rsidRPr="00FB6F4C">
        <w:rPr>
          <w:rFonts w:ascii="Monotype Corsiva" w:hAnsi="Monotype Corsiva"/>
          <w:b/>
          <w:noProof/>
        </w:rPr>
        <w:pict>
          <v:shape id="Resim 26" o:spid="_x0000_i1064" type="#_x0000_t75" alt="MCj03223650000[1]" style="width:15pt;height:16.5pt;visibility:visible">
            <v:imagedata r:id="rId37" o:title=""/>
          </v:shape>
        </w:pict>
      </w:r>
      <w:r w:rsidRPr="00287E1A">
        <w:rPr>
          <w:rFonts w:ascii="Monotype Corsiva" w:hAnsi="Monotype Corsiva"/>
          <w:b/>
        </w:rPr>
        <w:t xml:space="preserve"> : 40 dk</w:t>
      </w:r>
      <w:r w:rsidRPr="00287E1A">
        <w:rPr>
          <w:b/>
          <w:sz w:val="32"/>
          <w:szCs w:val="32"/>
        </w:rPr>
        <w:tab/>
      </w:r>
      <w:r w:rsidRPr="00287E1A">
        <w:rPr>
          <w:b/>
        </w:rPr>
        <w:t xml:space="preserve">                 </w:t>
      </w:r>
      <w:r w:rsidRPr="00287E1A">
        <w:rPr>
          <w:rFonts w:ascii="Monotype Corsiva" w:hAnsi="Monotype Corsiva"/>
          <w:b/>
          <w:u w:val="single"/>
        </w:rPr>
        <w:t xml:space="preserve">  </w:t>
      </w:r>
    </w:p>
    <w:p w:rsidR="001803D9" w:rsidRPr="00287E1A" w:rsidRDefault="001803D9" w:rsidP="00B3395E">
      <w:pPr>
        <w:tabs>
          <w:tab w:val="left" w:pos="6555"/>
        </w:tabs>
        <w:rPr>
          <w:b/>
        </w:rPr>
      </w:pPr>
      <w:r>
        <w:rPr>
          <w:noProof/>
        </w:rPr>
        <w:pict>
          <v:shape id="Resim 5" o:spid="_x0000_s1031" type="#_x0000_t75" alt="bilcocuk" style="position:absolute;margin-left:193.8pt;margin-top:10pt;width:63pt;height:108pt;z-index:-251660800;visibility:visible">
            <v:imagedata r:id="rId38" o:title=""/>
          </v:shape>
        </w:pict>
      </w:r>
      <w:r>
        <w:rPr>
          <w:noProof/>
        </w:rPr>
        <w:pict>
          <v:shape id="Resim 4" o:spid="_x0000_s1032" type="#_x0000_t75" alt="42" style="position:absolute;margin-left:4.8pt;margin-top:9.75pt;width:189pt;height:108.8pt;z-index:-251661824;visibility:visible">
            <v:imagedata r:id="rId39" o:title=""/>
          </v:shape>
        </w:pict>
      </w:r>
      <w:r w:rsidRPr="00287E1A">
        <w:rPr>
          <w:rFonts w:ascii="Monotype Corsiva" w:hAnsi="Monotype Corsiva"/>
          <w:b/>
        </w:rPr>
        <w:t xml:space="preserve">                                                                                                                                                                        </w:t>
      </w:r>
      <w:r w:rsidRPr="00287E1A">
        <w:rPr>
          <w:b/>
        </w:rPr>
        <w:t xml:space="preserve">   </w:t>
      </w:r>
    </w:p>
    <w:p w:rsidR="001803D9" w:rsidRPr="00287E1A" w:rsidRDefault="001803D9" w:rsidP="00B3395E">
      <w:pPr>
        <w:tabs>
          <w:tab w:val="left" w:pos="6555"/>
        </w:tabs>
        <w:rPr>
          <w:b/>
        </w:rPr>
      </w:pPr>
      <w:r w:rsidRPr="00287E1A">
        <w:rPr>
          <w:b/>
        </w:rPr>
        <w:t xml:space="preserve">                       </w:t>
      </w:r>
    </w:p>
    <w:p w:rsidR="001803D9" w:rsidRPr="008560F4" w:rsidRDefault="001803D9" w:rsidP="009A35A8">
      <w:pPr>
        <w:tabs>
          <w:tab w:val="left" w:pos="6555"/>
        </w:tabs>
        <w:rPr>
          <w:rFonts w:ascii="Comic Sans MS" w:hAnsi="Comic Sans MS"/>
          <w:b/>
          <w:i/>
        </w:rPr>
      </w:pPr>
      <w:r w:rsidRPr="00287E1A">
        <w:rPr>
          <w:b/>
        </w:rPr>
        <w:t xml:space="preserve">                    </w:t>
      </w:r>
      <w:r w:rsidRPr="008560F4">
        <w:rPr>
          <w:rFonts w:ascii="Comic Sans MS" w:hAnsi="Comic Sans MS"/>
          <w:b/>
          <w:i/>
        </w:rPr>
        <w:t xml:space="preserve">Başarılar </w:t>
      </w:r>
      <w:r>
        <w:rPr>
          <w:rFonts w:ascii="Comic Sans MS" w:hAnsi="Comic Sans MS"/>
          <w:b/>
          <w:i/>
        </w:rPr>
        <w:t xml:space="preserve"> Dilerim</w:t>
      </w:r>
    </w:p>
    <w:p w:rsidR="001803D9" w:rsidRPr="008560F4" w:rsidRDefault="001803D9" w:rsidP="009A35A8">
      <w:pPr>
        <w:tabs>
          <w:tab w:val="left" w:pos="6555"/>
        </w:tabs>
        <w:rPr>
          <w:rFonts w:ascii="Comic Sans MS" w:hAnsi="Comic Sans MS"/>
          <w:b/>
          <w:i/>
        </w:rPr>
      </w:pPr>
      <w:r w:rsidRPr="008560F4">
        <w:rPr>
          <w:rFonts w:ascii="Comic Sans MS" w:hAnsi="Comic Sans MS"/>
          <w:b/>
          <w:i/>
        </w:rPr>
        <w:t xml:space="preserve">                   </w:t>
      </w:r>
    </w:p>
    <w:p w:rsidR="001803D9" w:rsidRDefault="001803D9" w:rsidP="009A35A8">
      <w:pPr>
        <w:tabs>
          <w:tab w:val="left" w:pos="6555"/>
        </w:tabs>
        <w:rPr>
          <w:rFonts w:ascii="Comic Sans MS" w:hAnsi="Comic Sans MS"/>
          <w:b/>
          <w:i/>
        </w:rPr>
      </w:pPr>
      <w:r w:rsidRPr="008560F4">
        <w:rPr>
          <w:rFonts w:ascii="Comic Sans MS" w:hAnsi="Comic Sans MS"/>
          <w:b/>
          <w:i/>
        </w:rPr>
        <w:t xml:space="preserve">                 </w:t>
      </w:r>
      <w:r>
        <w:rPr>
          <w:rFonts w:ascii="Comic Sans MS" w:hAnsi="Comic Sans MS"/>
          <w:b/>
          <w:i/>
        </w:rPr>
        <w:t>……………………….</w:t>
      </w:r>
    </w:p>
    <w:p w:rsidR="001803D9" w:rsidRDefault="001803D9" w:rsidP="009A35A8">
      <w:pPr>
        <w:tabs>
          <w:tab w:val="left" w:pos="6555"/>
        </w:tabs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        Matematik ÖĞRETMENİ</w:t>
      </w:r>
    </w:p>
    <w:p w:rsidR="001803D9" w:rsidRPr="008560F4" w:rsidRDefault="001803D9" w:rsidP="009A35A8">
      <w:pPr>
        <w:tabs>
          <w:tab w:val="left" w:pos="6555"/>
        </w:tabs>
        <w:rPr>
          <w:rFonts w:ascii="Comic Sans MS" w:hAnsi="Comic Sans MS"/>
          <w:b/>
          <w:i/>
        </w:rPr>
      </w:pPr>
    </w:p>
    <w:p w:rsidR="001803D9" w:rsidRPr="008560F4" w:rsidRDefault="001803D9" w:rsidP="009A35A8">
      <w:pPr>
        <w:tabs>
          <w:tab w:val="left" w:pos="6555"/>
        </w:tabs>
        <w:rPr>
          <w:rFonts w:ascii="Comic Sans MS" w:hAnsi="Comic Sans MS"/>
          <w:b/>
          <w:i/>
          <w:sz w:val="20"/>
          <w:szCs w:val="20"/>
        </w:rPr>
      </w:pPr>
    </w:p>
    <w:p w:rsidR="001803D9" w:rsidRPr="001634AB" w:rsidRDefault="001803D9">
      <w:pPr>
        <w:rPr>
          <w:sz w:val="40"/>
          <w:szCs w:val="40"/>
        </w:rPr>
      </w:pPr>
      <w:r w:rsidRPr="001634AB">
        <w:rPr>
          <w:rFonts w:ascii="Arial" w:hAnsi="Arial" w:cs="Arial"/>
          <w:color w:val="000000"/>
          <w:sz w:val="40"/>
          <w:szCs w:val="40"/>
        </w:rPr>
        <w:t xml:space="preserve">“Bizi güçlü yapan yediklerimiz değil, hazmettiklerimizdir. Bizi zengin yapan kazandıklarımız değil, muhafaza ettiklerimizdir. Bizi bilgili yapan okuduklarımız değil, kafamıza yerleştirdiklerimizdir.” </w:t>
      </w:r>
      <w:r>
        <w:rPr>
          <w:rFonts w:ascii="Arial" w:hAnsi="Arial" w:cs="Arial"/>
          <w:color w:val="000000"/>
          <w:sz w:val="40"/>
          <w:szCs w:val="40"/>
        </w:rPr>
        <w:t>(</w:t>
      </w:r>
      <w:r w:rsidRPr="001634AB">
        <w:rPr>
          <w:rFonts w:ascii="Arial" w:hAnsi="Arial" w:cs="Arial"/>
          <w:color w:val="000000"/>
          <w:sz w:val="40"/>
          <w:szCs w:val="40"/>
        </w:rPr>
        <w:t>Francis Bacon</w:t>
      </w:r>
      <w:r>
        <w:rPr>
          <w:rFonts w:ascii="Arial" w:hAnsi="Arial" w:cs="Arial"/>
          <w:color w:val="000000"/>
          <w:sz w:val="40"/>
          <w:szCs w:val="40"/>
        </w:rPr>
        <w:t>)</w:t>
      </w:r>
      <w:r w:rsidRPr="00AE49B4">
        <w:rPr>
          <w:rFonts w:ascii="Monotype Corsiva" w:hAnsi="Monotype Corsiva"/>
          <w:b/>
          <w:sz w:val="28"/>
          <w:szCs w:val="28"/>
        </w:rPr>
        <w:t xml:space="preserve"> </w:t>
      </w:r>
      <w:hyperlink r:id="rId40" w:history="1">
        <w:r>
          <w:rPr>
            <w:rStyle w:val="Hyperlink"/>
            <w:rFonts w:ascii="Monotype Corsiva" w:hAnsi="Monotype Corsiva"/>
            <w:b/>
            <w:sz w:val="28"/>
            <w:szCs w:val="28"/>
          </w:rPr>
          <w:t>www.sorubak.com</w:t>
        </w:r>
      </w:hyperlink>
    </w:p>
    <w:sectPr w:rsidR="001803D9" w:rsidRPr="001634AB" w:rsidSect="00956283">
      <w:type w:val="continuous"/>
      <w:pgSz w:w="11906" w:h="16838"/>
      <w:pgMar w:top="539" w:right="746" w:bottom="360" w:left="540" w:header="708" w:footer="708" w:gutter="0"/>
      <w:cols w:num="2" w:sep="1" w:space="708" w:equalWidth="0">
        <w:col w:w="4956" w:space="708"/>
        <w:col w:w="4956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8.75pt;height:16.5pt" o:bullet="t">
        <v:imagedata r:id="rId1" o:title=""/>
      </v:shape>
    </w:pict>
  </w:numPicBullet>
  <w:abstractNum w:abstractNumId="0">
    <w:nsid w:val="0C596C46"/>
    <w:multiLevelType w:val="hybridMultilevel"/>
    <w:tmpl w:val="4B12628E"/>
    <w:lvl w:ilvl="0" w:tplc="CF989E12">
      <w:start w:val="1"/>
      <w:numFmt w:val="decimal"/>
      <w:lvlText w:val="%1)"/>
      <w:lvlJc w:val="left"/>
      <w:pPr>
        <w:tabs>
          <w:tab w:val="num" w:pos="360"/>
        </w:tabs>
      </w:pPr>
      <w:rPr>
        <w:rFonts w:ascii="Arial" w:hAnsi="Arial" w:cs="Times New Roman" w:hint="default"/>
        <w:b/>
        <w:i w:val="0"/>
        <w:sz w:val="22"/>
        <w:szCs w:val="22"/>
      </w:rPr>
    </w:lvl>
    <w:lvl w:ilvl="1" w:tplc="81C62D30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22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FA73A79"/>
    <w:multiLevelType w:val="hybridMultilevel"/>
    <w:tmpl w:val="B7142D46"/>
    <w:lvl w:ilvl="0" w:tplc="3FA60C92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3585808"/>
    <w:multiLevelType w:val="hybridMultilevel"/>
    <w:tmpl w:val="7C1237EE"/>
    <w:lvl w:ilvl="0" w:tplc="B230683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C5C5EF8"/>
    <w:multiLevelType w:val="hybridMultilevel"/>
    <w:tmpl w:val="C3E4BD48"/>
    <w:lvl w:ilvl="0" w:tplc="08529E60">
      <w:start w:val="1"/>
      <w:numFmt w:val="lowerLetter"/>
      <w:lvlText w:val="%1)"/>
      <w:lvlJc w:val="left"/>
      <w:pPr>
        <w:ind w:left="502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4">
    <w:nsid w:val="484F4D6A"/>
    <w:multiLevelType w:val="hybridMultilevel"/>
    <w:tmpl w:val="13CE1F2E"/>
    <w:lvl w:ilvl="0" w:tplc="6CCE7796">
      <w:start w:val="1"/>
      <w:numFmt w:val="decimal"/>
      <w:lvlText w:val="%1"/>
      <w:lvlJc w:val="left"/>
      <w:pPr>
        <w:tabs>
          <w:tab w:val="num" w:pos="2070"/>
        </w:tabs>
        <w:ind w:left="2070" w:hanging="40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745"/>
        </w:tabs>
        <w:ind w:left="27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3465"/>
        </w:tabs>
        <w:ind w:left="34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4185"/>
        </w:tabs>
        <w:ind w:left="41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4905"/>
        </w:tabs>
        <w:ind w:left="49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5625"/>
        </w:tabs>
        <w:ind w:left="56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6345"/>
        </w:tabs>
        <w:ind w:left="63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7065"/>
        </w:tabs>
        <w:ind w:left="70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7785"/>
        </w:tabs>
        <w:ind w:left="7785" w:hanging="180"/>
      </w:pPr>
      <w:rPr>
        <w:rFonts w:cs="Times New Roman"/>
      </w:rPr>
    </w:lvl>
  </w:abstractNum>
  <w:abstractNum w:abstractNumId="5">
    <w:nsid w:val="5DD618C7"/>
    <w:multiLevelType w:val="hybridMultilevel"/>
    <w:tmpl w:val="919EFA02"/>
    <w:lvl w:ilvl="0" w:tplc="E5546100">
      <w:start w:val="11"/>
      <w:numFmt w:val="decimal"/>
      <w:lvlText w:val="%1)"/>
      <w:lvlJc w:val="left"/>
      <w:pPr>
        <w:ind w:left="360" w:hanging="360"/>
      </w:pPr>
      <w:rPr>
        <w:rFonts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F53709"/>
    <w:multiLevelType w:val="hybridMultilevel"/>
    <w:tmpl w:val="3ACAA09A"/>
    <w:lvl w:ilvl="0" w:tplc="591CFA2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395E"/>
    <w:rsid w:val="0001766A"/>
    <w:rsid w:val="00096710"/>
    <w:rsid w:val="000B7C12"/>
    <w:rsid w:val="0012043E"/>
    <w:rsid w:val="001634AB"/>
    <w:rsid w:val="00175D25"/>
    <w:rsid w:val="001803D9"/>
    <w:rsid w:val="001A3F1A"/>
    <w:rsid w:val="001A511F"/>
    <w:rsid w:val="001C511B"/>
    <w:rsid w:val="001D7C77"/>
    <w:rsid w:val="00222452"/>
    <w:rsid w:val="00287E1A"/>
    <w:rsid w:val="002F1E97"/>
    <w:rsid w:val="003643BC"/>
    <w:rsid w:val="003A61C4"/>
    <w:rsid w:val="003B49A2"/>
    <w:rsid w:val="00445D39"/>
    <w:rsid w:val="004531C3"/>
    <w:rsid w:val="00460A95"/>
    <w:rsid w:val="00466E0E"/>
    <w:rsid w:val="004E7719"/>
    <w:rsid w:val="00505B5B"/>
    <w:rsid w:val="00557B72"/>
    <w:rsid w:val="00584CF8"/>
    <w:rsid w:val="005C5B7A"/>
    <w:rsid w:val="0063370C"/>
    <w:rsid w:val="0064309A"/>
    <w:rsid w:val="006609CA"/>
    <w:rsid w:val="0069591E"/>
    <w:rsid w:val="006C7812"/>
    <w:rsid w:val="006D6B40"/>
    <w:rsid w:val="006F2C27"/>
    <w:rsid w:val="006F4AB5"/>
    <w:rsid w:val="00701B7F"/>
    <w:rsid w:val="00727B8A"/>
    <w:rsid w:val="007E03BA"/>
    <w:rsid w:val="0081764C"/>
    <w:rsid w:val="00832A0C"/>
    <w:rsid w:val="008560F4"/>
    <w:rsid w:val="008C24CB"/>
    <w:rsid w:val="008E180B"/>
    <w:rsid w:val="008E386F"/>
    <w:rsid w:val="00952809"/>
    <w:rsid w:val="00956283"/>
    <w:rsid w:val="009A35A8"/>
    <w:rsid w:val="009B055C"/>
    <w:rsid w:val="009C1A48"/>
    <w:rsid w:val="009F4AC6"/>
    <w:rsid w:val="00A35BD1"/>
    <w:rsid w:val="00A6524F"/>
    <w:rsid w:val="00A67476"/>
    <w:rsid w:val="00AC317D"/>
    <w:rsid w:val="00AC5676"/>
    <w:rsid w:val="00AE49B4"/>
    <w:rsid w:val="00AF67F0"/>
    <w:rsid w:val="00AF6E7F"/>
    <w:rsid w:val="00B3395E"/>
    <w:rsid w:val="00B869DC"/>
    <w:rsid w:val="00D2126E"/>
    <w:rsid w:val="00E05DA8"/>
    <w:rsid w:val="00E735EE"/>
    <w:rsid w:val="00E952AA"/>
    <w:rsid w:val="00EB7DE3"/>
    <w:rsid w:val="00ED7568"/>
    <w:rsid w:val="00F13A9C"/>
    <w:rsid w:val="00F2310B"/>
    <w:rsid w:val="00F40254"/>
    <w:rsid w:val="00FB6F4C"/>
    <w:rsid w:val="00FD78D6"/>
    <w:rsid w:val="00FE5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95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3395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3395E"/>
    <w:rPr>
      <w:rFonts w:ascii="Times New Roman" w:hAnsi="Times New Roman" w:cs="Times New Roman"/>
      <w:sz w:val="24"/>
      <w:szCs w:val="24"/>
      <w:lang w:eastAsia="tr-TR"/>
    </w:rPr>
  </w:style>
  <w:style w:type="paragraph" w:styleId="ListParagraph">
    <w:name w:val="List Paragraph"/>
    <w:basedOn w:val="Normal"/>
    <w:uiPriority w:val="99"/>
    <w:qFormat/>
    <w:rsid w:val="00B3395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B339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3395E"/>
    <w:rPr>
      <w:rFonts w:ascii="Tahoma" w:hAnsi="Tahoma" w:cs="Tahoma"/>
      <w:sz w:val="16"/>
      <w:szCs w:val="16"/>
      <w:lang w:eastAsia="tr-TR"/>
    </w:rPr>
  </w:style>
  <w:style w:type="paragraph" w:styleId="BodyTextIndent">
    <w:name w:val="Body Text Indent"/>
    <w:basedOn w:val="Normal"/>
    <w:link w:val="BodyTextIndentChar"/>
    <w:uiPriority w:val="99"/>
    <w:rsid w:val="009B055C"/>
    <w:pPr>
      <w:tabs>
        <w:tab w:val="left" w:pos="70"/>
      </w:tabs>
      <w:ind w:left="84" w:hanging="14"/>
      <w:jc w:val="both"/>
    </w:pPr>
    <w:rPr>
      <w:sz w:val="1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B055C"/>
    <w:rPr>
      <w:rFonts w:ascii="Times New Roman" w:hAnsi="Times New Roman" w:cs="Times New Roman"/>
      <w:sz w:val="24"/>
      <w:szCs w:val="24"/>
      <w:lang w:eastAsia="tr-TR"/>
    </w:rPr>
  </w:style>
  <w:style w:type="paragraph" w:styleId="NoSpacing">
    <w:name w:val="No Spacing"/>
    <w:uiPriority w:val="99"/>
    <w:qFormat/>
    <w:rsid w:val="009B055C"/>
    <w:rPr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84CF8"/>
    <w:rPr>
      <w:rFonts w:cs="Times New Roman"/>
      <w:color w:val="808080"/>
    </w:rPr>
  </w:style>
  <w:style w:type="paragraph" w:styleId="NormalWeb">
    <w:name w:val="Normal (Web)"/>
    <w:basedOn w:val="Normal"/>
    <w:uiPriority w:val="99"/>
    <w:rsid w:val="00460A95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rsid w:val="00AE49B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3.wmf"/><Relationship Id="rId26" Type="http://schemas.openxmlformats.org/officeDocument/2006/relationships/image" Target="media/image17.wmf"/><Relationship Id="rId39" Type="http://schemas.openxmlformats.org/officeDocument/2006/relationships/image" Target="media/image25.png"/><Relationship Id="rId3" Type="http://schemas.openxmlformats.org/officeDocument/2006/relationships/settings" Target="settings.xml"/><Relationship Id="rId21" Type="http://schemas.openxmlformats.org/officeDocument/2006/relationships/oleObject" Target="embeddings/oleObject4.bin"/><Relationship Id="rId34" Type="http://schemas.openxmlformats.org/officeDocument/2006/relationships/oleObject" Target="embeddings/oleObject10.bin"/><Relationship Id="rId42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8.png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image" Target="media/image21.wmf"/><Relationship Id="rId38" Type="http://schemas.openxmlformats.org/officeDocument/2006/relationships/image" Target="media/image24.png"/><Relationship Id="rId2" Type="http://schemas.openxmlformats.org/officeDocument/2006/relationships/styles" Target="styles.xml"/><Relationship Id="rId16" Type="http://schemas.openxmlformats.org/officeDocument/2006/relationships/image" Target="media/image12.wmf"/><Relationship Id="rId20" Type="http://schemas.openxmlformats.org/officeDocument/2006/relationships/image" Target="media/image14.wmf"/><Relationship Id="rId29" Type="http://schemas.openxmlformats.org/officeDocument/2006/relationships/oleObject" Target="embeddings/oleObject8.bin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3.wmf"/><Relationship Id="rId11" Type="http://schemas.openxmlformats.org/officeDocument/2006/relationships/image" Target="media/image7.jpeg"/><Relationship Id="rId24" Type="http://schemas.openxmlformats.org/officeDocument/2006/relationships/image" Target="media/image16.wmf"/><Relationship Id="rId32" Type="http://schemas.openxmlformats.org/officeDocument/2006/relationships/oleObject" Target="embeddings/oleObject9.bin"/><Relationship Id="rId37" Type="http://schemas.openxmlformats.org/officeDocument/2006/relationships/image" Target="media/image23.wmf"/><Relationship Id="rId40" Type="http://schemas.openxmlformats.org/officeDocument/2006/relationships/hyperlink" Target="http://www.sorubak.com/" TargetMode="External"/><Relationship Id="rId5" Type="http://schemas.openxmlformats.org/officeDocument/2006/relationships/image" Target="media/image2.jpeg"/><Relationship Id="rId15" Type="http://schemas.openxmlformats.org/officeDocument/2006/relationships/image" Target="media/image11.png"/><Relationship Id="rId23" Type="http://schemas.openxmlformats.org/officeDocument/2006/relationships/oleObject" Target="embeddings/oleObject5.bin"/><Relationship Id="rId28" Type="http://schemas.openxmlformats.org/officeDocument/2006/relationships/image" Target="media/image18.wmf"/><Relationship Id="rId36" Type="http://schemas.openxmlformats.org/officeDocument/2006/relationships/oleObject" Target="embeddings/oleObject11.bin"/><Relationship Id="rId10" Type="http://schemas.openxmlformats.org/officeDocument/2006/relationships/image" Target="media/image6.png"/><Relationship Id="rId19" Type="http://schemas.openxmlformats.org/officeDocument/2006/relationships/oleObject" Target="embeddings/oleObject3.bin"/><Relationship Id="rId31" Type="http://schemas.openxmlformats.org/officeDocument/2006/relationships/image" Target="media/image20.w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5.wmf"/><Relationship Id="rId27" Type="http://schemas.openxmlformats.org/officeDocument/2006/relationships/oleObject" Target="embeddings/oleObject7.bin"/><Relationship Id="rId30" Type="http://schemas.openxmlformats.org/officeDocument/2006/relationships/image" Target="media/image19.emf"/><Relationship Id="rId35" Type="http://schemas.openxmlformats.org/officeDocument/2006/relationships/image" Target="media/image22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785</Words>
  <Characters>4476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subject>sorubak.com</dc:subject>
  <dc:creator>sorubak.com; dilber</dc:creator>
  <cp:keywords>sorubak.com</cp:keywords>
  <dc:description>sorubak.com</dc:description>
  <cp:lastModifiedBy>EDANUR HANIM</cp:lastModifiedBy>
  <cp:revision>3</cp:revision>
  <cp:lastPrinted>2010-12-10T16:32:00Z</cp:lastPrinted>
  <dcterms:created xsi:type="dcterms:W3CDTF">2011-12-07T13:37:00Z</dcterms:created>
  <dcterms:modified xsi:type="dcterms:W3CDTF">2011-12-07T17:20:00Z</dcterms:modified>
</cp:coreProperties>
</file>