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622" w:rsidRDefault="00443622" w:rsidP="007E0F9B">
      <w:pPr>
        <w:jc w:val="center"/>
        <w:rPr>
          <w:b/>
        </w:rPr>
      </w:pPr>
      <w:r>
        <w:rPr>
          <w:b/>
        </w:rPr>
        <w:t xml:space="preserve">2011-2012 </w:t>
      </w:r>
      <w:r w:rsidRPr="00F652C2">
        <w:rPr>
          <w:b/>
        </w:rPr>
        <w:t xml:space="preserve"> EĞİTİM ÖĞRETİM YILI </w:t>
      </w:r>
      <w:r>
        <w:rPr>
          <w:b/>
        </w:rPr>
        <w:t>KÖSELER</w:t>
      </w:r>
      <w:r w:rsidRPr="00F652C2">
        <w:rPr>
          <w:b/>
        </w:rPr>
        <w:t xml:space="preserve"> İLKÖĞRETİM OKULU </w:t>
      </w:r>
    </w:p>
    <w:p w:rsidR="00443622" w:rsidRPr="00F652C2" w:rsidRDefault="00443622" w:rsidP="007E0F9B">
      <w:pPr>
        <w:jc w:val="center"/>
        <w:rPr>
          <w:b/>
        </w:rPr>
      </w:pPr>
      <w:r>
        <w:rPr>
          <w:b/>
        </w:rPr>
        <w:t xml:space="preserve">MATEMATİK 7 </w:t>
      </w:r>
      <w:r w:rsidRPr="00F652C2">
        <w:rPr>
          <w:b/>
        </w:rPr>
        <w:t>I</w:t>
      </w:r>
      <w:r>
        <w:rPr>
          <w:b/>
        </w:rPr>
        <w:t>. DÖNEM II</w:t>
      </w:r>
      <w:r w:rsidRPr="00F652C2">
        <w:rPr>
          <w:b/>
        </w:rPr>
        <w:t>. YAZILI SINAV SORULARIDIR.</w:t>
      </w:r>
    </w:p>
    <w:p w:rsidR="00443622" w:rsidRPr="002C0AD7" w:rsidRDefault="00443622" w:rsidP="007E0F9B">
      <w:pPr>
        <w:rPr>
          <w:rFonts w:ascii="Comic Sans MS" w:hAnsi="Comic Sans MS"/>
          <w:b/>
          <w:sz w:val="20"/>
          <w:szCs w:val="20"/>
        </w:rPr>
      </w:pPr>
      <w:r w:rsidRPr="002C0AD7">
        <w:rPr>
          <w:rFonts w:ascii="Comic Sans MS" w:hAnsi="Comic Sans MS"/>
          <w:b/>
          <w:sz w:val="20"/>
          <w:szCs w:val="20"/>
        </w:rPr>
        <w:t>ADI-SOYADI:</w:t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</w:r>
      <w:r w:rsidRPr="002C0AD7">
        <w:rPr>
          <w:rFonts w:ascii="Comic Sans MS" w:hAnsi="Comic Sans MS"/>
          <w:b/>
          <w:sz w:val="20"/>
          <w:szCs w:val="20"/>
        </w:rPr>
        <w:tab/>
        <w:t xml:space="preserve">NO:     </w:t>
      </w:r>
      <w:r>
        <w:rPr>
          <w:rFonts w:ascii="Comic Sans MS" w:hAnsi="Comic Sans MS"/>
          <w:b/>
          <w:sz w:val="20"/>
          <w:szCs w:val="20"/>
        </w:rPr>
        <w:t xml:space="preserve">                   </w:t>
      </w:r>
    </w:p>
    <w:p w:rsidR="00443622" w:rsidRPr="002265C7" w:rsidRDefault="00443622" w:rsidP="002265C7">
      <w:pPr>
        <w:rPr>
          <w:b/>
        </w:rPr>
        <w:sectPr w:rsidR="00443622" w:rsidRPr="002265C7" w:rsidSect="0055775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</w:r>
      <w:r w:rsidRPr="00F652C2">
        <w:rPr>
          <w:b/>
        </w:rPr>
        <w:tab/>
        <w:t xml:space="preserve">            </w:t>
      </w:r>
    </w:p>
    <w:p w:rsidR="00443622" w:rsidRDefault="00443622" w:rsidP="00834A00">
      <w:pPr>
        <w:spacing w:line="276" w:lineRule="auto"/>
      </w:pPr>
      <w:r>
        <w:rPr>
          <w:b/>
          <w:bCs/>
        </w:rPr>
        <w:t>1</w:t>
      </w:r>
      <w:r w:rsidRPr="00E56C98">
        <w:rPr>
          <w:b/>
          <w:bCs/>
        </w:rPr>
        <w:t>)</w:t>
      </w:r>
      <w:r>
        <w:t xml:space="preserve"> </w:t>
      </w:r>
      <w:r w:rsidRPr="000C15C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36.25pt;height:71.25pt;visibility:visible">
            <v:imagedata r:id="rId7" o:title=""/>
          </v:shape>
        </w:pict>
      </w:r>
    </w:p>
    <w:p w:rsidR="00443622" w:rsidRDefault="00443622" w:rsidP="00801173">
      <w:pPr>
        <w:tabs>
          <w:tab w:val="left" w:pos="1395"/>
        </w:tabs>
      </w:pPr>
      <w:r w:rsidRPr="00D76F0B">
        <w:rPr>
          <w:b/>
          <w:bCs/>
        </w:rPr>
        <w:t>2</w:t>
      </w:r>
      <w:r>
        <w:rPr>
          <w:b/>
          <w:bCs/>
        </w:rPr>
        <w:t>)</w:t>
      </w:r>
      <w:r w:rsidRPr="00834A00">
        <w:rPr>
          <w:b/>
          <w:bCs/>
        </w:rPr>
        <w:t xml:space="preserve"> </w:t>
      </w:r>
      <w:r w:rsidRPr="000C15C6">
        <w:rPr>
          <w:sz w:val="36"/>
          <w:szCs w:val="36"/>
        </w:rPr>
        <w:fldChar w:fldCharType="begin"/>
      </w:r>
      <w:r w:rsidRPr="000C15C6">
        <w:rPr>
          <w:sz w:val="36"/>
          <w:szCs w:val="36"/>
        </w:rPr>
        <w:instrText xml:space="preserve"> QUOTE </w:instrText>
      </w:r>
      <w:r w:rsidRPr="000C15C6">
        <w:pict>
          <v:shape id="_x0000_i1026" type="#_x0000_t75" style="width:38.25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756&quot;/&gt;&lt;wsp:rsid wsp:val=&quot;00015BBE&quot;/&gt;&lt;wsp:rsid wsp:val=&quot;000D311C&quot;/&gt;&lt;wsp:rsid wsp:val=&quot;0011668F&quot;/&gt;&lt;wsp:rsid wsp:val=&quot;00150713&quot;/&gt;&lt;wsp:rsid wsp:val=&quot;001C66B0&quot;/&gt;&lt;wsp:rsid wsp:val=&quot;001D4050&quot;/&gt;&lt;wsp:rsid wsp:val=&quot;002265C7&quot;/&gt;&lt;wsp:rsid wsp:val=&quot;00285AB5&quot;/&gt;&lt;wsp:rsid wsp:val=&quot;002D2688&quot;/&gt;&lt;wsp:rsid wsp:val=&quot;002E288F&quot;/&gt;&lt;wsp:rsid wsp:val=&quot;002F1746&quot;/&gt;&lt;wsp:rsid wsp:val=&quot;00312584&quot;/&gt;&lt;wsp:rsid wsp:val=&quot;00321C72&quot;/&gt;&lt;wsp:rsid wsp:val=&quot;00352A69&quot;/&gt;&lt;wsp:rsid wsp:val=&quot;003C6205&quot;/&gt;&lt;wsp:rsid wsp:val=&quot;003E2F40&quot;/&gt;&lt;wsp:rsid wsp:val=&quot;00485E86&quot;/&gt;&lt;wsp:rsid wsp:val=&quot;004E6B56&quot;/&gt;&lt;wsp:rsid wsp:val=&quot;00504BAB&quot;/&gt;&lt;wsp:rsid wsp:val=&quot;0052011F&quot;/&gt;&lt;wsp:rsid wsp:val=&quot;00543C25&quot;/&gt;&lt;wsp:rsid wsp:val=&quot;00557756&quot;/&gt;&lt;wsp:rsid wsp:val=&quot;00580A41&quot;/&gt;&lt;wsp:rsid wsp:val=&quot;005B2976&quot;/&gt;&lt;wsp:rsid wsp:val=&quot;00622BF1&quot;/&gt;&lt;wsp:rsid wsp:val=&quot;006464E4&quot;/&gt;&lt;wsp:rsid wsp:val=&quot;0067360A&quot;/&gt;&lt;wsp:rsid wsp:val=&quot;006C5534&quot;/&gt;&lt;wsp:rsid wsp:val=&quot;00756902&quot;/&gt;&lt;wsp:rsid wsp:val=&quot;007A19F8&quot;/&gt;&lt;wsp:rsid wsp:val=&quot;007C2066&quot;/&gt;&lt;wsp:rsid wsp:val=&quot;007E0F9B&quot;/&gt;&lt;wsp:rsid wsp:val=&quot;00801173&quot;/&gt;&lt;wsp:rsid wsp:val=&quot;00834A00&quot;/&gt;&lt;wsp:rsid wsp:val=&quot;008D707F&quot;/&gt;&lt;wsp:rsid wsp:val=&quot;008E06A1&quot;/&gt;&lt;wsp:rsid wsp:val=&quot;00925294&quot;/&gt;&lt;wsp:rsid wsp:val=&quot;00947DDE&quot;/&gt;&lt;wsp:rsid wsp:val=&quot;009A53D7&quot;/&gt;&lt;wsp:rsid wsp:val=&quot;009D1637&quot;/&gt;&lt;wsp:rsid wsp:val=&quot;00A4737B&quot;/&gt;&lt;wsp:rsid wsp:val=&quot;00A667E6&quot;/&gt;&lt;wsp:rsid wsp:val=&quot;00AB6467&quot;/&gt;&lt;wsp:rsid wsp:val=&quot;00BA2F40&quot;/&gt;&lt;wsp:rsid wsp:val=&quot;00BB02B7&quot;/&gt;&lt;wsp:rsid wsp:val=&quot;00C0412A&quot;/&gt;&lt;wsp:rsid wsp:val=&quot;00C61487&quot;/&gt;&lt;wsp:rsid wsp:val=&quot;00C9273C&quot;/&gt;&lt;wsp:rsid wsp:val=&quot;00CC1AE4&quot;/&gt;&lt;wsp:rsid wsp:val=&quot;00CC6C2A&quot;/&gt;&lt;wsp:rsid wsp:val=&quot;00CD722B&quot;/&gt;&lt;wsp:rsid wsp:val=&quot;00CE6CD8&quot;/&gt;&lt;wsp:rsid wsp:val=&quot;00D075A8&quot;/&gt;&lt;wsp:rsid wsp:val=&quot;00D76F0B&quot;/&gt;&lt;wsp:rsid wsp:val=&quot;00D94E26&quot;/&gt;&lt;wsp:rsid wsp:val=&quot;00DF113B&quot;/&gt;&lt;wsp:rsid wsp:val=&quot;00E33148&quot;/&gt;&lt;wsp:rsid wsp:val=&quot;00E34C7C&quot;/&gt;&lt;wsp:rsid wsp:val=&quot;00E56C98&quot;/&gt;&lt;wsp:rsid wsp:val=&quot;00E730CD&quot;/&gt;&lt;wsp:rsid wsp:val=&quot;00F413AC&quot;/&gt;&lt;wsp:rsid wsp:val=&quot;00F46FB6&quot;/&gt;&lt;wsp:rsid wsp:val=&quot;00F652C2&quot;/&gt;&lt;wsp:rsid wsp:val=&quot;00FD6091&quot;/&gt;&lt;/wsp:rsids&gt;&lt;/w:docPr&gt;&lt;w:body&gt;&lt;w:p wsp:rsidR=&quot;00000000&quot; wsp:rsidRDefault=&quot;00E33148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x+2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x-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C15C6">
        <w:rPr>
          <w:sz w:val="36"/>
          <w:szCs w:val="36"/>
        </w:rPr>
        <w:instrText xml:space="preserve"> </w:instrText>
      </w:r>
      <w:r w:rsidRPr="000C15C6">
        <w:rPr>
          <w:sz w:val="36"/>
          <w:szCs w:val="36"/>
        </w:rPr>
        <w:fldChar w:fldCharType="separate"/>
      </w:r>
      <w:r w:rsidRPr="000C15C6">
        <w:pict>
          <v:shape id="_x0000_i1027" type="#_x0000_t75" style="width:38.25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756&quot;/&gt;&lt;wsp:rsid wsp:val=&quot;00015BBE&quot;/&gt;&lt;wsp:rsid wsp:val=&quot;000D311C&quot;/&gt;&lt;wsp:rsid wsp:val=&quot;0011668F&quot;/&gt;&lt;wsp:rsid wsp:val=&quot;00150713&quot;/&gt;&lt;wsp:rsid wsp:val=&quot;001C66B0&quot;/&gt;&lt;wsp:rsid wsp:val=&quot;001D4050&quot;/&gt;&lt;wsp:rsid wsp:val=&quot;002265C7&quot;/&gt;&lt;wsp:rsid wsp:val=&quot;00285AB5&quot;/&gt;&lt;wsp:rsid wsp:val=&quot;002D2688&quot;/&gt;&lt;wsp:rsid wsp:val=&quot;002E288F&quot;/&gt;&lt;wsp:rsid wsp:val=&quot;002F1746&quot;/&gt;&lt;wsp:rsid wsp:val=&quot;00312584&quot;/&gt;&lt;wsp:rsid wsp:val=&quot;00321C72&quot;/&gt;&lt;wsp:rsid wsp:val=&quot;00352A69&quot;/&gt;&lt;wsp:rsid wsp:val=&quot;003C6205&quot;/&gt;&lt;wsp:rsid wsp:val=&quot;003E2F40&quot;/&gt;&lt;wsp:rsid wsp:val=&quot;00485E86&quot;/&gt;&lt;wsp:rsid wsp:val=&quot;004E6B56&quot;/&gt;&lt;wsp:rsid wsp:val=&quot;00504BAB&quot;/&gt;&lt;wsp:rsid wsp:val=&quot;0052011F&quot;/&gt;&lt;wsp:rsid wsp:val=&quot;00543C25&quot;/&gt;&lt;wsp:rsid wsp:val=&quot;00557756&quot;/&gt;&lt;wsp:rsid wsp:val=&quot;00580A41&quot;/&gt;&lt;wsp:rsid wsp:val=&quot;005B2976&quot;/&gt;&lt;wsp:rsid wsp:val=&quot;00622BF1&quot;/&gt;&lt;wsp:rsid wsp:val=&quot;006464E4&quot;/&gt;&lt;wsp:rsid wsp:val=&quot;0067360A&quot;/&gt;&lt;wsp:rsid wsp:val=&quot;006C5534&quot;/&gt;&lt;wsp:rsid wsp:val=&quot;00756902&quot;/&gt;&lt;wsp:rsid wsp:val=&quot;007A19F8&quot;/&gt;&lt;wsp:rsid wsp:val=&quot;007C2066&quot;/&gt;&lt;wsp:rsid wsp:val=&quot;007E0F9B&quot;/&gt;&lt;wsp:rsid wsp:val=&quot;00801173&quot;/&gt;&lt;wsp:rsid wsp:val=&quot;00834A00&quot;/&gt;&lt;wsp:rsid wsp:val=&quot;008D707F&quot;/&gt;&lt;wsp:rsid wsp:val=&quot;008E06A1&quot;/&gt;&lt;wsp:rsid wsp:val=&quot;00925294&quot;/&gt;&lt;wsp:rsid wsp:val=&quot;00947DDE&quot;/&gt;&lt;wsp:rsid wsp:val=&quot;009A53D7&quot;/&gt;&lt;wsp:rsid wsp:val=&quot;009D1637&quot;/&gt;&lt;wsp:rsid wsp:val=&quot;00A4737B&quot;/&gt;&lt;wsp:rsid wsp:val=&quot;00A667E6&quot;/&gt;&lt;wsp:rsid wsp:val=&quot;00AB6467&quot;/&gt;&lt;wsp:rsid wsp:val=&quot;00BA2F40&quot;/&gt;&lt;wsp:rsid wsp:val=&quot;00BB02B7&quot;/&gt;&lt;wsp:rsid wsp:val=&quot;00C0412A&quot;/&gt;&lt;wsp:rsid wsp:val=&quot;00C61487&quot;/&gt;&lt;wsp:rsid wsp:val=&quot;00C9273C&quot;/&gt;&lt;wsp:rsid wsp:val=&quot;00CC1AE4&quot;/&gt;&lt;wsp:rsid wsp:val=&quot;00CC6C2A&quot;/&gt;&lt;wsp:rsid wsp:val=&quot;00CD722B&quot;/&gt;&lt;wsp:rsid wsp:val=&quot;00CE6CD8&quot;/&gt;&lt;wsp:rsid wsp:val=&quot;00D075A8&quot;/&gt;&lt;wsp:rsid wsp:val=&quot;00D76F0B&quot;/&gt;&lt;wsp:rsid wsp:val=&quot;00D94E26&quot;/&gt;&lt;wsp:rsid wsp:val=&quot;00DF113B&quot;/&gt;&lt;wsp:rsid wsp:val=&quot;00E33148&quot;/&gt;&lt;wsp:rsid wsp:val=&quot;00E34C7C&quot;/&gt;&lt;wsp:rsid wsp:val=&quot;00E56C98&quot;/&gt;&lt;wsp:rsid wsp:val=&quot;00E730CD&quot;/&gt;&lt;wsp:rsid wsp:val=&quot;00F413AC&quot;/&gt;&lt;wsp:rsid wsp:val=&quot;00F46FB6&quot;/&gt;&lt;wsp:rsid wsp:val=&quot;00F652C2&quot;/&gt;&lt;wsp:rsid wsp:val=&quot;00FD6091&quot;/&gt;&lt;/wsp:rsids&gt;&lt;/w:docPr&gt;&lt;w:body&gt;&lt;w:p wsp:rsidR=&quot;00000000&quot; wsp:rsidRDefault=&quot;00E33148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36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36&quot;/&gt;&lt;/w:rPr&gt;&lt;m:t&gt;x+2&lt;/m:t&gt;&lt;/m:r&gt;&lt;/m:num&gt;&lt;m:den&gt;&lt;m:r&gt;&lt;w:rPr&gt;&lt;w:rFonts w:ascii=&quot;Cambria Math&quot; w:h-ansi=&quot;Cambria Math&quot;/&gt;&lt;wx:font wx:val=&quot;Cambria Math&quot;/&gt;&lt;w:i/&gt;&lt;w:sz w:val=&quot;36&quot;/&gt;&lt;w:sz-cs w:val=&quot;36&quot;/&gt;&lt;/w:rPr&gt;&lt;m:t&gt;x-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C15C6">
        <w:rPr>
          <w:sz w:val="36"/>
          <w:szCs w:val="36"/>
        </w:rPr>
        <w:fldChar w:fldCharType="end"/>
      </w:r>
      <w:r w:rsidRPr="003030F1">
        <w:rPr>
          <w:sz w:val="36"/>
          <w:szCs w:val="36"/>
        </w:rPr>
        <w:t xml:space="preserve">  =   </w:t>
      </w:r>
      <w:r w:rsidRPr="003030F1">
        <w:t xml:space="preserve">     denkleminde x karşılık gelen değer kaçtır</w:t>
      </w:r>
      <w:r>
        <w:t>?</w:t>
      </w:r>
    </w:p>
    <w:p w:rsidR="00443622" w:rsidRDefault="00443622" w:rsidP="00801173">
      <w:pPr>
        <w:tabs>
          <w:tab w:val="left" w:pos="1395"/>
        </w:tabs>
      </w:pPr>
    </w:p>
    <w:p w:rsidR="00443622" w:rsidRDefault="00443622" w:rsidP="00801173">
      <w:pPr>
        <w:pStyle w:val="ListParagraph"/>
        <w:numPr>
          <w:ilvl w:val="0"/>
          <w:numId w:val="3"/>
        </w:numPr>
        <w:tabs>
          <w:tab w:val="left" w:pos="1395"/>
        </w:tabs>
        <w:spacing w:after="200" w:line="276" w:lineRule="auto"/>
      </w:pPr>
      <w:r>
        <w:t xml:space="preserve">10          </w:t>
      </w:r>
      <w:r w:rsidRPr="003030F1">
        <w:t>B)</w:t>
      </w:r>
      <w:r>
        <w:t xml:space="preserve">-10        </w:t>
      </w:r>
      <w:r w:rsidRPr="003030F1">
        <w:t>C)</w:t>
      </w:r>
      <w:r>
        <w:t xml:space="preserve">   -15          </w:t>
      </w:r>
      <w:r w:rsidRPr="003030F1">
        <w:t>D)</w:t>
      </w:r>
      <w:r>
        <w:t>-17</w:t>
      </w:r>
    </w:p>
    <w:p w:rsidR="00443622" w:rsidRDefault="00443622" w:rsidP="00834A00">
      <w:pPr>
        <w:spacing w:line="276" w:lineRule="auto"/>
      </w:pPr>
    </w:p>
    <w:p w:rsidR="00443622" w:rsidRDefault="00443622" w:rsidP="00801173">
      <w:pPr>
        <w:tabs>
          <w:tab w:val="left" w:pos="1395"/>
        </w:tabs>
      </w:pPr>
      <w:r>
        <w:rPr>
          <w:b/>
          <w:bCs/>
        </w:rPr>
        <w:t xml:space="preserve">3) </w:t>
      </w:r>
      <w:r w:rsidRPr="00834A00">
        <w:rPr>
          <w:b/>
          <w:bCs/>
        </w:rPr>
        <w:t xml:space="preserve"> </w:t>
      </w:r>
      <w:r>
        <w:t>x ve y doğru orantılı olarak değişiyor</w:t>
      </w:r>
      <w:r w:rsidRPr="0008320B">
        <w:rPr>
          <w:sz w:val="28"/>
          <w:szCs w:val="28"/>
        </w:rPr>
        <w:t xml:space="preserve">. x=3 </w:t>
      </w:r>
      <w:r>
        <w:t xml:space="preserve">iken </w:t>
      </w:r>
      <w:r w:rsidRPr="0008320B">
        <w:rPr>
          <w:sz w:val="28"/>
          <w:szCs w:val="28"/>
        </w:rPr>
        <w:t xml:space="preserve">y=10 </w:t>
      </w:r>
      <w:r>
        <w:t xml:space="preserve">ise </w:t>
      </w:r>
      <w:r w:rsidRPr="0008320B">
        <w:rPr>
          <w:sz w:val="28"/>
          <w:szCs w:val="28"/>
        </w:rPr>
        <w:t xml:space="preserve">x=9 </w:t>
      </w:r>
      <w:r>
        <w:t xml:space="preserve">iken </w:t>
      </w:r>
      <w:r w:rsidRPr="0008320B">
        <w:rPr>
          <w:sz w:val="28"/>
          <w:szCs w:val="28"/>
        </w:rPr>
        <w:t>y</w:t>
      </w:r>
      <w:r>
        <w:t xml:space="preserve"> kaç olur?</w:t>
      </w:r>
    </w:p>
    <w:p w:rsidR="00443622" w:rsidRDefault="00443622" w:rsidP="00801173">
      <w:pPr>
        <w:tabs>
          <w:tab w:val="left" w:pos="1395"/>
        </w:tabs>
      </w:pPr>
    </w:p>
    <w:p w:rsidR="00443622" w:rsidRDefault="00443622" w:rsidP="00801173">
      <w:pPr>
        <w:tabs>
          <w:tab w:val="left" w:pos="1395"/>
        </w:tabs>
      </w:pPr>
      <w:r>
        <w:t xml:space="preserve">  A)10              B)20              C)30              D)40</w:t>
      </w:r>
    </w:p>
    <w:p w:rsidR="00443622" w:rsidRDefault="00443622" w:rsidP="00834A00">
      <w:pPr>
        <w:spacing w:line="276" w:lineRule="auto"/>
        <w:rPr>
          <w:b/>
          <w:bCs/>
        </w:rPr>
      </w:pPr>
    </w:p>
    <w:p w:rsidR="00443622" w:rsidRDefault="00443622" w:rsidP="00834A00">
      <w:pPr>
        <w:spacing w:line="276" w:lineRule="auto"/>
      </w:pPr>
    </w:p>
    <w:p w:rsidR="00443622" w:rsidRDefault="00443622" w:rsidP="00834A00">
      <w:pPr>
        <w:spacing w:line="276" w:lineRule="auto"/>
        <w:rPr>
          <w:b/>
          <w:bCs/>
        </w:rPr>
      </w:pPr>
      <w:r>
        <w:rPr>
          <w:b/>
          <w:bCs/>
        </w:rPr>
        <w:t>4</w:t>
      </w:r>
      <w:r w:rsidRPr="00D76F0B">
        <w:rPr>
          <w:b/>
          <w:bCs/>
        </w:rPr>
        <w:t>)</w:t>
      </w:r>
    </w:p>
    <w:p w:rsidR="00443622" w:rsidRDefault="00443622" w:rsidP="00834A00">
      <w:pPr>
        <w:spacing w:line="276" w:lineRule="auto"/>
      </w:pPr>
      <w:r w:rsidRPr="00D76F0B">
        <w:rPr>
          <w:b/>
          <w:bCs/>
        </w:rPr>
        <w:t xml:space="preserve"> </w:t>
      </w:r>
      <w:r w:rsidRPr="000C15C6">
        <w:rPr>
          <w:b/>
          <w:noProof/>
        </w:rPr>
        <w:pict>
          <v:shape id="Resim 11" o:spid="_x0000_i1028" type="#_x0000_t75" style="width:212.25pt;height:87.75pt;visibility:visible">
            <v:imagedata r:id="rId9" o:title=""/>
          </v:shape>
        </w:pict>
      </w:r>
    </w:p>
    <w:p w:rsidR="00443622" w:rsidRDefault="00443622" w:rsidP="00834A00">
      <w:pPr>
        <w:spacing w:line="276" w:lineRule="auto"/>
        <w:rPr>
          <w:b/>
          <w:bCs/>
        </w:rPr>
      </w:pPr>
      <w:r>
        <w:rPr>
          <w:b/>
          <w:bCs/>
        </w:rPr>
        <w:t>5</w:t>
      </w:r>
      <w:r w:rsidRPr="00D76F0B">
        <w:rPr>
          <w:b/>
          <w:bCs/>
        </w:rPr>
        <w:t>)</w:t>
      </w:r>
    </w:p>
    <w:p w:rsidR="00443622" w:rsidRDefault="00443622" w:rsidP="00834A00">
      <w:pPr>
        <w:spacing w:line="276" w:lineRule="auto"/>
      </w:pPr>
      <w:r w:rsidRPr="00D76F0B">
        <w:rPr>
          <w:b/>
          <w:bCs/>
        </w:rPr>
        <w:t xml:space="preserve"> </w:t>
      </w:r>
      <w:r w:rsidRPr="000C15C6">
        <w:rPr>
          <w:b/>
          <w:noProof/>
        </w:rPr>
        <w:pict>
          <v:shape id="Resim 15" o:spid="_x0000_i1029" type="#_x0000_t75" style="width:199.5pt;height:112.5pt;visibility:visible">
            <v:imagedata r:id="rId10" o:title=""/>
          </v:shape>
        </w:pict>
      </w:r>
    </w:p>
    <w:p w:rsidR="00443622" w:rsidRPr="006C5534" w:rsidRDefault="00443622" w:rsidP="00834A00">
      <w:pPr>
        <w:spacing w:line="276" w:lineRule="auto"/>
        <w:rPr>
          <w:b/>
        </w:rPr>
      </w:pPr>
      <w:r w:rsidRPr="006C5534">
        <w:rPr>
          <w:b/>
        </w:rPr>
        <w:t>6)</w:t>
      </w:r>
    </w:p>
    <w:p w:rsidR="00443622" w:rsidRDefault="00443622" w:rsidP="00834A00">
      <w:pPr>
        <w:spacing w:line="276" w:lineRule="auto"/>
      </w:pPr>
      <w:r w:rsidRPr="000C15C6">
        <w:rPr>
          <w:noProof/>
        </w:rPr>
        <w:pict>
          <v:shape id="Resim 18" o:spid="_x0000_i1030" type="#_x0000_t75" style="width:231pt;height:156pt;visibility:visible">
            <v:imagedata r:id="rId11" o:title="" gain="58982f"/>
          </v:shape>
        </w:pict>
      </w:r>
    </w:p>
    <w:p w:rsidR="00443622" w:rsidRDefault="00443622" w:rsidP="00834A00">
      <w:pPr>
        <w:rPr>
          <w:b/>
          <w:bCs/>
        </w:rPr>
      </w:pPr>
    </w:p>
    <w:p w:rsidR="00443622" w:rsidRDefault="00443622" w:rsidP="00834A00">
      <w:pPr>
        <w:rPr>
          <w:b/>
          <w:bCs/>
        </w:rPr>
      </w:pPr>
      <w:r>
        <w:rPr>
          <w:b/>
          <w:bCs/>
        </w:rPr>
        <w:t>7</w:t>
      </w:r>
      <w:r w:rsidRPr="00D76F0B">
        <w:rPr>
          <w:b/>
          <w:bCs/>
        </w:rPr>
        <w:t>)</w:t>
      </w:r>
    </w:p>
    <w:p w:rsidR="00443622" w:rsidRDefault="00443622" w:rsidP="00834A00">
      <w:r>
        <w:t xml:space="preserve"> </w:t>
      </w:r>
      <w:r w:rsidRPr="000C15C6">
        <w:rPr>
          <w:noProof/>
        </w:rPr>
        <w:pict>
          <v:shape id="Resim 19" o:spid="_x0000_i1031" type="#_x0000_t75" style="width:195pt;height:149.25pt;visibility:visible">
            <v:imagedata r:id="rId12" o:title="" gain="52429f"/>
          </v:shape>
        </w:pict>
      </w:r>
    </w:p>
    <w:p w:rsidR="00443622" w:rsidRDefault="00443622" w:rsidP="009A53D7">
      <w:pPr>
        <w:spacing w:line="276" w:lineRule="auto"/>
        <w:rPr>
          <w:rFonts w:ascii="Script MT Bold" w:hAnsi="Script MT Bold"/>
        </w:rPr>
      </w:pPr>
      <w:r>
        <w:t xml:space="preserve">      </w:t>
      </w:r>
      <w:r w:rsidRPr="00BB02B7">
        <w:rPr>
          <w:rFonts w:ascii="Script MT Bold" w:hAnsi="Script MT Bold"/>
        </w:rPr>
        <w:t xml:space="preserve">  </w:t>
      </w:r>
      <w:r>
        <w:rPr>
          <w:rFonts w:ascii="Script MT Bold" w:hAnsi="Script MT Bold"/>
        </w:rPr>
        <w:t xml:space="preserve">                                  </w:t>
      </w:r>
    </w:p>
    <w:p w:rsidR="00443622" w:rsidRDefault="00443622" w:rsidP="009A53D7">
      <w:pPr>
        <w:spacing w:line="276" w:lineRule="auto"/>
        <w:rPr>
          <w:b/>
        </w:rPr>
      </w:pPr>
      <w:r w:rsidRPr="006C5534">
        <w:rPr>
          <w:b/>
        </w:rPr>
        <w:t>8)</w:t>
      </w:r>
      <w:r>
        <w:rPr>
          <w:b/>
        </w:rPr>
        <w:t xml:space="preserve">  </w:t>
      </w:r>
      <w:r w:rsidRPr="000C15C6">
        <w:rPr>
          <w:b/>
          <w:noProof/>
        </w:rPr>
        <w:pict>
          <v:shape id="Resim 35" o:spid="_x0000_i1032" type="#_x0000_t75" style="width:243pt;height:129pt;visibility:visible">
            <v:imagedata r:id="rId13" o:title="" gain="60293f" blacklevel="-2621f"/>
          </v:shape>
        </w:pict>
      </w:r>
    </w:p>
    <w:p w:rsidR="00443622" w:rsidRDefault="00443622" w:rsidP="009A53D7">
      <w:pPr>
        <w:spacing w:line="276" w:lineRule="auto"/>
        <w:rPr>
          <w:b/>
        </w:rPr>
      </w:pPr>
    </w:p>
    <w:p w:rsidR="00443622" w:rsidRDefault="00443622" w:rsidP="009A53D7">
      <w:pPr>
        <w:spacing w:line="276" w:lineRule="auto"/>
        <w:rPr>
          <w:b/>
        </w:rPr>
      </w:pPr>
    </w:p>
    <w:p w:rsidR="00443622" w:rsidRPr="006C5534" w:rsidRDefault="00443622" w:rsidP="009A53D7">
      <w:pPr>
        <w:spacing w:line="276" w:lineRule="auto"/>
        <w:rPr>
          <w:b/>
        </w:rPr>
      </w:pPr>
      <w:r>
        <w:rPr>
          <w:b/>
        </w:rPr>
        <w:t xml:space="preserve">9)  </w:t>
      </w:r>
      <w:r w:rsidRPr="0085075A">
        <w:rPr>
          <w:position w:val="-10"/>
        </w:rPr>
        <w:object w:dxaOrig="1280" w:dyaOrig="340">
          <v:shape id="_x0000_i1033" type="#_x0000_t75" style="width:63pt;height:17.25pt" o:ole="">
            <v:imagedata r:id="rId14" o:title=""/>
          </v:shape>
          <o:OLEObject Type="Embed" ProgID="Equation.3" ShapeID="_x0000_i1033" DrawAspect="Content" ObjectID="_1383495100" r:id="rId15"/>
        </w:object>
      </w:r>
      <w:r>
        <w:t xml:space="preserve"> Denkleminin çözümünü yapınız</w:t>
      </w: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6C5534">
      <w:pPr>
        <w:rPr>
          <w:b/>
        </w:rPr>
      </w:pPr>
    </w:p>
    <w:p w:rsidR="00443622" w:rsidRDefault="00443622" w:rsidP="006C5534">
      <w:r w:rsidRPr="006C5534">
        <w:rPr>
          <w:b/>
        </w:rPr>
        <w:t>10)</w:t>
      </w:r>
      <w:r>
        <w:t xml:space="preserve">   x = -4 için  </w:t>
      </w:r>
      <w:r w:rsidRPr="00B623F9">
        <w:rPr>
          <w:b/>
          <w:position w:val="-6"/>
          <w:sz w:val="28"/>
          <w:szCs w:val="28"/>
        </w:rPr>
        <w:object w:dxaOrig="1020" w:dyaOrig="320">
          <v:shape id="_x0000_i1034" type="#_x0000_t75" style="width:51pt;height:15.75pt" o:ole="">
            <v:imagedata r:id="rId16" o:title=""/>
          </v:shape>
          <o:OLEObject Type="Embed" ProgID="Equation.3" ShapeID="_x0000_i1034" DrawAspect="Content" ObjectID="_1383495101" r:id="rId17"/>
        </w:object>
      </w:r>
      <w:r w:rsidRPr="006C5534">
        <w:rPr>
          <w:b/>
          <w:sz w:val="28"/>
          <w:szCs w:val="28"/>
        </w:rPr>
        <w:t xml:space="preserve"> </w:t>
      </w:r>
      <w:r>
        <w:t>ifadesinin değerini mümkünse doğru bulunuz.</w:t>
      </w: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Default="00443622" w:rsidP="009A53D7">
      <w:pPr>
        <w:spacing w:line="276" w:lineRule="auto"/>
        <w:rPr>
          <w:rFonts w:ascii="Script MT Bold" w:hAnsi="Script MT Bold"/>
        </w:rPr>
      </w:pPr>
    </w:p>
    <w:p w:rsidR="00443622" w:rsidRPr="006C5534" w:rsidRDefault="00443622" w:rsidP="009A53D7">
      <w:pPr>
        <w:spacing w:line="276" w:lineRule="auto"/>
      </w:pPr>
      <w:r>
        <w:rPr>
          <w:rFonts w:ascii="Script MT Bold" w:hAnsi="Script MT Bold"/>
        </w:rPr>
        <w:t xml:space="preserve">                                               Yusuf INAN</w:t>
      </w:r>
    </w:p>
    <w:p w:rsidR="00443622" w:rsidRDefault="00443622" w:rsidP="00BB02B7">
      <w:pPr>
        <w:jc w:val="both"/>
      </w:pPr>
      <w:r>
        <w:rPr>
          <w:rFonts w:ascii="Script MT Bold" w:hAnsi="Script MT Bold"/>
        </w:rPr>
        <w:t xml:space="preserve">                                           </w:t>
      </w:r>
      <w:r w:rsidRPr="00BB02B7">
        <w:rPr>
          <w:rFonts w:ascii="Script MT Bold" w:hAnsi="Script MT Bold"/>
        </w:rPr>
        <w:t xml:space="preserve">Matematik </w:t>
      </w:r>
      <w:r>
        <w:rPr>
          <w:rFonts w:ascii="Script MT Bold" w:hAnsi="Script MT Bold"/>
        </w:rPr>
        <w:t>Ö</w:t>
      </w:r>
      <w:r w:rsidRPr="00BB02B7">
        <w:t>ğ</w:t>
      </w:r>
      <w:r w:rsidRPr="00BB02B7">
        <w:rPr>
          <w:rFonts w:ascii="Script MT Bold" w:hAnsi="Script MT Bold"/>
        </w:rPr>
        <w:t>retmeni</w:t>
      </w:r>
      <w:r>
        <w:t xml:space="preserve">       </w:t>
      </w:r>
    </w:p>
    <w:p w:rsidR="00443622" w:rsidRPr="00E34C7C" w:rsidRDefault="00443622" w:rsidP="00BB02B7">
      <w:pPr>
        <w:jc w:val="both"/>
        <w:rPr>
          <w:rFonts w:ascii="Script MT Bold" w:hAnsi="Script MT Bold"/>
        </w:rPr>
      </w:pPr>
      <w:r>
        <w:t xml:space="preserve">                                                </w:t>
      </w:r>
      <w:r w:rsidRPr="00E34C7C">
        <w:rPr>
          <w:rFonts w:ascii="Script MT Bold" w:hAnsi="Script MT Bold"/>
        </w:rPr>
        <w:t>BA</w:t>
      </w:r>
      <w:r w:rsidRPr="00E34C7C">
        <w:rPr>
          <w:rFonts w:ascii="Comic Sans MS" w:hAnsi="Comic Sans MS"/>
        </w:rPr>
        <w:t>Ş</w:t>
      </w:r>
      <w:r w:rsidRPr="00E34C7C">
        <w:rPr>
          <w:rFonts w:ascii="Script MT Bold" w:hAnsi="Script MT Bold"/>
        </w:rPr>
        <w:t>ARILAR</w:t>
      </w:r>
    </w:p>
    <w:sectPr w:rsidR="00443622" w:rsidRPr="00E34C7C" w:rsidSect="00F652C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622" w:rsidRDefault="00443622" w:rsidP="006C5534">
      <w:r>
        <w:separator/>
      </w:r>
    </w:p>
  </w:endnote>
  <w:endnote w:type="continuationSeparator" w:id="0">
    <w:p w:rsidR="00443622" w:rsidRDefault="00443622" w:rsidP="006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622" w:rsidRDefault="00443622" w:rsidP="006C5534">
      <w:r>
        <w:separator/>
      </w:r>
    </w:p>
  </w:footnote>
  <w:footnote w:type="continuationSeparator" w:id="0">
    <w:p w:rsidR="00443622" w:rsidRDefault="00443622" w:rsidP="006C55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7F0C"/>
    <w:multiLevelType w:val="hybridMultilevel"/>
    <w:tmpl w:val="F7D8B8F0"/>
    <w:lvl w:ilvl="0" w:tplc="E7A2F3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744AD4"/>
    <w:multiLevelType w:val="hybridMultilevel"/>
    <w:tmpl w:val="AB521BE0"/>
    <w:lvl w:ilvl="0" w:tplc="19342B4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A6471A7"/>
    <w:multiLevelType w:val="hybridMultilevel"/>
    <w:tmpl w:val="4F62BA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4D49B6"/>
    <w:multiLevelType w:val="hybridMultilevel"/>
    <w:tmpl w:val="F402BAEA"/>
    <w:lvl w:ilvl="0" w:tplc="C172C2AC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756"/>
    <w:rsid w:val="00015BBE"/>
    <w:rsid w:val="0008320B"/>
    <w:rsid w:val="000C15C6"/>
    <w:rsid w:val="000D311C"/>
    <w:rsid w:val="0011668F"/>
    <w:rsid w:val="00150713"/>
    <w:rsid w:val="001C66B0"/>
    <w:rsid w:val="001D4050"/>
    <w:rsid w:val="002265C7"/>
    <w:rsid w:val="00285AB5"/>
    <w:rsid w:val="002C0AD7"/>
    <w:rsid w:val="002D2688"/>
    <w:rsid w:val="002E288F"/>
    <w:rsid w:val="002F1746"/>
    <w:rsid w:val="003030F1"/>
    <w:rsid w:val="00312584"/>
    <w:rsid w:val="00321C72"/>
    <w:rsid w:val="00352A69"/>
    <w:rsid w:val="003662B4"/>
    <w:rsid w:val="003C6205"/>
    <w:rsid w:val="003E2F40"/>
    <w:rsid w:val="00443622"/>
    <w:rsid w:val="00485E86"/>
    <w:rsid w:val="004E6B56"/>
    <w:rsid w:val="00504BAB"/>
    <w:rsid w:val="0052011F"/>
    <w:rsid w:val="00543C25"/>
    <w:rsid w:val="00557756"/>
    <w:rsid w:val="00580A41"/>
    <w:rsid w:val="005B2976"/>
    <w:rsid w:val="00622BF1"/>
    <w:rsid w:val="006464E4"/>
    <w:rsid w:val="0067360A"/>
    <w:rsid w:val="006C5534"/>
    <w:rsid w:val="00756902"/>
    <w:rsid w:val="007A19F8"/>
    <w:rsid w:val="007C2066"/>
    <w:rsid w:val="007E0F9B"/>
    <w:rsid w:val="00801173"/>
    <w:rsid w:val="00834A00"/>
    <w:rsid w:val="0085075A"/>
    <w:rsid w:val="008D707F"/>
    <w:rsid w:val="008E06A1"/>
    <w:rsid w:val="00925294"/>
    <w:rsid w:val="00947DDE"/>
    <w:rsid w:val="009A53D7"/>
    <w:rsid w:val="009D1637"/>
    <w:rsid w:val="00A4737B"/>
    <w:rsid w:val="00A667E6"/>
    <w:rsid w:val="00AB6467"/>
    <w:rsid w:val="00B623F9"/>
    <w:rsid w:val="00BA2F40"/>
    <w:rsid w:val="00BB02B7"/>
    <w:rsid w:val="00C0412A"/>
    <w:rsid w:val="00C61487"/>
    <w:rsid w:val="00C9273C"/>
    <w:rsid w:val="00C96D45"/>
    <w:rsid w:val="00CC1AE4"/>
    <w:rsid w:val="00CC6C2A"/>
    <w:rsid w:val="00CD722B"/>
    <w:rsid w:val="00CE6CD8"/>
    <w:rsid w:val="00D075A8"/>
    <w:rsid w:val="00D76F0B"/>
    <w:rsid w:val="00D94E26"/>
    <w:rsid w:val="00DF113B"/>
    <w:rsid w:val="00E34C7C"/>
    <w:rsid w:val="00E56C98"/>
    <w:rsid w:val="00E730CD"/>
    <w:rsid w:val="00F413AC"/>
    <w:rsid w:val="00F46FB6"/>
    <w:rsid w:val="00F652C2"/>
    <w:rsid w:val="00F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77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756"/>
    <w:rPr>
      <w:rFonts w:ascii="Tahoma" w:hAnsi="Tahoma" w:cs="Tahoma"/>
      <w:sz w:val="16"/>
      <w:szCs w:val="16"/>
      <w:lang w:eastAsia="tr-TR" w:bidi="ar-SA"/>
    </w:rPr>
  </w:style>
  <w:style w:type="paragraph" w:styleId="ListParagraph">
    <w:name w:val="List Paragraph"/>
    <w:basedOn w:val="Normal"/>
    <w:uiPriority w:val="99"/>
    <w:qFormat/>
    <w:rsid w:val="005577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C553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5534"/>
    <w:rPr>
      <w:rFonts w:ascii="Times New Roman" w:hAnsi="Times New Roman" w:cs="Times New Roman"/>
      <w:sz w:val="24"/>
      <w:szCs w:val="24"/>
      <w:lang w:eastAsia="tr-TR" w:bidi="ar-SA"/>
    </w:rPr>
  </w:style>
  <w:style w:type="paragraph" w:styleId="Footer">
    <w:name w:val="footer"/>
    <w:basedOn w:val="Normal"/>
    <w:link w:val="FooterChar"/>
    <w:uiPriority w:val="99"/>
    <w:semiHidden/>
    <w:rsid w:val="006C553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5534"/>
    <w:rPr>
      <w:rFonts w:ascii="Times New Roman" w:hAnsi="Times New Roman" w:cs="Times New Roman"/>
      <w:sz w:val="24"/>
      <w:szCs w:val="24"/>
      <w:lang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127</Words>
  <Characters>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Erdogan</dc:creator>
  <cp:keywords/>
  <dc:description/>
  <cp:lastModifiedBy>EDANUR HANIM</cp:lastModifiedBy>
  <cp:revision>4</cp:revision>
  <dcterms:created xsi:type="dcterms:W3CDTF">2010-12-08T21:15:00Z</dcterms:created>
  <dcterms:modified xsi:type="dcterms:W3CDTF">2011-11-22T17:25:00Z</dcterms:modified>
</cp:coreProperties>
</file>