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44D" w:rsidRPr="00BF31F2" w:rsidRDefault="0020444D" w:rsidP="004930D2">
      <w:pPr>
        <w:jc w:val="center"/>
        <w:rPr>
          <w:sz w:val="20"/>
          <w:szCs w:val="20"/>
        </w:rPr>
      </w:pPr>
      <w:r w:rsidRPr="00BF31F2">
        <w:rPr>
          <w:sz w:val="20"/>
          <w:szCs w:val="20"/>
        </w:rPr>
        <w:t>7/A SINIFI SOSYAL BİLGİLER DERSİ I.DÖNEM II.YAZILI SORULARI</w:t>
      </w:r>
    </w:p>
    <w:p w:rsidR="0020444D" w:rsidRPr="00BF31F2" w:rsidRDefault="0020444D" w:rsidP="004930D2">
      <w:pPr>
        <w:rPr>
          <w:sz w:val="20"/>
          <w:szCs w:val="20"/>
        </w:rPr>
      </w:pPr>
      <w:r w:rsidRPr="00BF31F2">
        <w:rPr>
          <w:sz w:val="20"/>
          <w:szCs w:val="20"/>
        </w:rPr>
        <w:t>ADI SOYADI:</w:t>
      </w:r>
      <w:r w:rsidRPr="00BF31F2">
        <w:rPr>
          <w:sz w:val="20"/>
          <w:szCs w:val="20"/>
        </w:rPr>
        <w:tab/>
      </w:r>
      <w:r w:rsidRPr="00BF31F2">
        <w:rPr>
          <w:sz w:val="20"/>
          <w:szCs w:val="20"/>
        </w:rPr>
        <w:tab/>
      </w:r>
      <w:r w:rsidRPr="00BF31F2">
        <w:rPr>
          <w:sz w:val="20"/>
          <w:szCs w:val="20"/>
        </w:rPr>
        <w:tab/>
      </w:r>
      <w:r w:rsidRPr="00BF31F2">
        <w:rPr>
          <w:sz w:val="20"/>
          <w:szCs w:val="20"/>
        </w:rPr>
        <w:tab/>
      </w:r>
      <w:r w:rsidRPr="00BF31F2">
        <w:rPr>
          <w:sz w:val="20"/>
          <w:szCs w:val="20"/>
        </w:rPr>
        <w:tab/>
        <w:t>SINIFI:</w:t>
      </w:r>
      <w:r w:rsidRPr="00BF31F2">
        <w:rPr>
          <w:sz w:val="20"/>
          <w:szCs w:val="20"/>
        </w:rPr>
        <w:tab/>
      </w:r>
      <w:r w:rsidRPr="00BF31F2">
        <w:rPr>
          <w:sz w:val="20"/>
          <w:szCs w:val="20"/>
        </w:rPr>
        <w:tab/>
      </w:r>
      <w:r w:rsidRPr="00BF31F2">
        <w:rPr>
          <w:sz w:val="20"/>
          <w:szCs w:val="20"/>
        </w:rPr>
        <w:tab/>
        <w:t>NUMARASI:</w:t>
      </w:r>
    </w:p>
    <w:p w:rsidR="0020444D" w:rsidRPr="00BF31F2" w:rsidRDefault="0020444D" w:rsidP="002F19FF">
      <w:pPr>
        <w:pStyle w:val="ListParagraph"/>
        <w:numPr>
          <w:ilvl w:val="0"/>
          <w:numId w:val="2"/>
        </w:numPr>
        <w:rPr>
          <w:sz w:val="20"/>
          <w:szCs w:val="20"/>
        </w:rPr>
      </w:pPr>
      <w:r w:rsidRPr="00BF31F2">
        <w:rPr>
          <w:sz w:val="20"/>
          <w:szCs w:val="20"/>
        </w:rPr>
        <w:t xml:space="preserve">Yüz ölçümleri aynı olan A ilinin  nüfus yoğunluğu 100, B ilinin </w:t>
      </w:r>
      <w:smartTag w:uri="urn:schemas-microsoft-com:office:smarttags" w:element="metricconverter">
        <w:smartTagPr>
          <w:attr w:name="ProductID" w:val="120, C"/>
        </w:smartTagPr>
        <w:r w:rsidRPr="00BF31F2">
          <w:rPr>
            <w:sz w:val="20"/>
            <w:szCs w:val="20"/>
          </w:rPr>
          <w:t>120, C</w:t>
        </w:r>
      </w:smartTag>
      <w:r w:rsidRPr="00BF31F2">
        <w:rPr>
          <w:sz w:val="20"/>
          <w:szCs w:val="20"/>
        </w:rPr>
        <w:t xml:space="preserve"> ilinin 80’dir.</w:t>
      </w:r>
    </w:p>
    <w:p w:rsidR="0020444D" w:rsidRPr="00BF31F2" w:rsidRDefault="0020444D" w:rsidP="002F19FF">
      <w:pPr>
        <w:pStyle w:val="ListParagraph"/>
        <w:rPr>
          <w:b/>
          <w:sz w:val="20"/>
          <w:szCs w:val="20"/>
        </w:rPr>
      </w:pPr>
      <w:r w:rsidRPr="00BF31F2">
        <w:rPr>
          <w:b/>
          <w:sz w:val="20"/>
          <w:szCs w:val="20"/>
        </w:rPr>
        <w:t>Buna göre aşağıdaki ifadelerden hangisi yanlıştır?</w:t>
      </w:r>
    </w:p>
    <w:p w:rsidR="0020444D" w:rsidRPr="00BF31F2" w:rsidRDefault="0020444D" w:rsidP="002F19FF">
      <w:pPr>
        <w:pStyle w:val="ListParagraph"/>
        <w:numPr>
          <w:ilvl w:val="0"/>
          <w:numId w:val="3"/>
        </w:numPr>
        <w:rPr>
          <w:sz w:val="20"/>
          <w:szCs w:val="20"/>
        </w:rPr>
      </w:pPr>
      <w:r w:rsidRPr="00BF31F2">
        <w:rPr>
          <w:sz w:val="20"/>
          <w:szCs w:val="20"/>
        </w:rPr>
        <w:t>Nüfus miktarı en fazla olan B’dir.</w:t>
      </w:r>
    </w:p>
    <w:p w:rsidR="0020444D" w:rsidRPr="00BF31F2" w:rsidRDefault="0020444D" w:rsidP="002F19FF">
      <w:pPr>
        <w:pStyle w:val="ListParagraph"/>
        <w:numPr>
          <w:ilvl w:val="0"/>
          <w:numId w:val="3"/>
        </w:numPr>
        <w:rPr>
          <w:sz w:val="20"/>
          <w:szCs w:val="20"/>
        </w:rPr>
      </w:pPr>
      <w:r w:rsidRPr="00BF31F2">
        <w:rPr>
          <w:sz w:val="20"/>
          <w:szCs w:val="20"/>
        </w:rPr>
        <w:t>A ilinin nüfusu C ilinden fazladır.</w:t>
      </w:r>
    </w:p>
    <w:p w:rsidR="0020444D" w:rsidRPr="00BF31F2" w:rsidRDefault="0020444D" w:rsidP="002F19FF">
      <w:pPr>
        <w:pStyle w:val="ListParagraph"/>
        <w:numPr>
          <w:ilvl w:val="0"/>
          <w:numId w:val="3"/>
        </w:numPr>
        <w:rPr>
          <w:sz w:val="20"/>
          <w:szCs w:val="20"/>
        </w:rPr>
      </w:pPr>
      <w:r w:rsidRPr="00BF31F2">
        <w:rPr>
          <w:sz w:val="20"/>
          <w:szCs w:val="20"/>
        </w:rPr>
        <w:t>En fazla nüfusun bulunduğu il C’dir.</w:t>
      </w:r>
    </w:p>
    <w:p w:rsidR="0020444D" w:rsidRPr="00BF31F2" w:rsidRDefault="0020444D" w:rsidP="002F19FF">
      <w:pPr>
        <w:pStyle w:val="ListParagraph"/>
        <w:numPr>
          <w:ilvl w:val="0"/>
          <w:numId w:val="3"/>
        </w:numPr>
        <w:rPr>
          <w:sz w:val="20"/>
          <w:szCs w:val="20"/>
        </w:rPr>
      </w:pPr>
      <w:r w:rsidRPr="00BF31F2">
        <w:rPr>
          <w:sz w:val="20"/>
          <w:szCs w:val="20"/>
        </w:rPr>
        <w:t>B ilindeki nüfus A ve C illerinden fazladır.</w:t>
      </w:r>
    </w:p>
    <w:p w:rsidR="0020444D" w:rsidRPr="00BF31F2" w:rsidRDefault="0020444D" w:rsidP="002F19FF">
      <w:pPr>
        <w:pStyle w:val="ListParagraph"/>
        <w:numPr>
          <w:ilvl w:val="0"/>
          <w:numId w:val="2"/>
        </w:numPr>
        <w:rPr>
          <w:sz w:val="20"/>
          <w:szCs w:val="20"/>
        </w:rPr>
      </w:pPr>
      <w:r w:rsidRPr="00BF31F2">
        <w:rPr>
          <w:sz w:val="20"/>
          <w:szCs w:val="20"/>
        </w:rPr>
        <w:t>Ülkemizde tarımın geliştiği alanlarda nüfus yoğunluğu fazladır.</w:t>
      </w:r>
    </w:p>
    <w:p w:rsidR="0020444D" w:rsidRPr="00BF31F2" w:rsidRDefault="0020444D" w:rsidP="002F19FF">
      <w:pPr>
        <w:pStyle w:val="ListParagraph"/>
        <w:rPr>
          <w:b/>
          <w:sz w:val="20"/>
          <w:szCs w:val="20"/>
        </w:rPr>
      </w:pPr>
      <w:r w:rsidRPr="00BF31F2">
        <w:rPr>
          <w:b/>
          <w:sz w:val="20"/>
          <w:szCs w:val="20"/>
        </w:rPr>
        <w:t>Aşağıda verilen alanların hangisi bu duruma örnek gösterilemez?</w:t>
      </w:r>
    </w:p>
    <w:p w:rsidR="0020444D" w:rsidRPr="00BF31F2" w:rsidRDefault="0020444D" w:rsidP="00BF31F2">
      <w:pPr>
        <w:pStyle w:val="ListParagraph"/>
        <w:numPr>
          <w:ilvl w:val="0"/>
          <w:numId w:val="4"/>
        </w:numPr>
        <w:rPr>
          <w:sz w:val="20"/>
          <w:szCs w:val="20"/>
        </w:rPr>
      </w:pPr>
      <w:r w:rsidRPr="00BF31F2">
        <w:rPr>
          <w:sz w:val="20"/>
          <w:szCs w:val="20"/>
        </w:rPr>
        <w:t>İstanbul ve çevresi</w:t>
      </w:r>
      <w:r>
        <w:rPr>
          <w:sz w:val="20"/>
          <w:szCs w:val="20"/>
        </w:rPr>
        <w:tab/>
      </w:r>
      <w:r>
        <w:rPr>
          <w:sz w:val="20"/>
          <w:szCs w:val="20"/>
        </w:rPr>
        <w:tab/>
        <w:t>b.</w:t>
      </w:r>
      <w:r w:rsidRPr="00BF31F2">
        <w:rPr>
          <w:sz w:val="20"/>
          <w:szCs w:val="20"/>
        </w:rPr>
        <w:t>Kıyı Ege Ovaları</w:t>
      </w:r>
      <w:r>
        <w:rPr>
          <w:sz w:val="20"/>
          <w:szCs w:val="20"/>
        </w:rPr>
        <w:tab/>
      </w:r>
      <w:r>
        <w:rPr>
          <w:sz w:val="20"/>
          <w:szCs w:val="20"/>
        </w:rPr>
        <w:tab/>
        <w:t>c.</w:t>
      </w:r>
      <w:r w:rsidRPr="00BF31F2">
        <w:rPr>
          <w:sz w:val="20"/>
          <w:szCs w:val="20"/>
        </w:rPr>
        <w:t>Çukurova</w:t>
      </w:r>
      <w:r>
        <w:rPr>
          <w:sz w:val="20"/>
          <w:szCs w:val="20"/>
        </w:rPr>
        <w:tab/>
        <w:t>d.</w:t>
      </w:r>
      <w:r w:rsidRPr="00BF31F2">
        <w:rPr>
          <w:sz w:val="20"/>
          <w:szCs w:val="20"/>
        </w:rPr>
        <w:t xml:space="preserve">Bafra </w:t>
      </w:r>
      <w:r>
        <w:rPr>
          <w:sz w:val="20"/>
          <w:szCs w:val="20"/>
        </w:rPr>
        <w:t>ve Çarşamba Ovaları</w:t>
      </w:r>
    </w:p>
    <w:p w:rsidR="0020444D" w:rsidRPr="00BF31F2" w:rsidRDefault="0020444D" w:rsidP="00BF31F2">
      <w:pPr>
        <w:pStyle w:val="ListParagraph"/>
        <w:numPr>
          <w:ilvl w:val="0"/>
          <w:numId w:val="2"/>
        </w:numPr>
        <w:rPr>
          <w:sz w:val="20"/>
          <w:szCs w:val="20"/>
        </w:rPr>
      </w:pPr>
      <w:r w:rsidRPr="00BF31F2">
        <w:rPr>
          <w:sz w:val="20"/>
          <w:szCs w:val="20"/>
        </w:rPr>
        <w:t>Ülkemizde son nüfus sayımı 2007 yılında adrese dayalı nüfus kayıt sistemi şeklinde yapılmıştır.Bu nüfus sayımında vatandaşlar tek tek evlerde kayıt altına alınmıştır.Böylelikle ülkemiz nüfusu ile ilgili tam ve gerçek bilgilere ulaşılmıştır.</w:t>
      </w:r>
      <w:r w:rsidRPr="00BF31F2">
        <w:rPr>
          <w:b/>
          <w:sz w:val="20"/>
          <w:szCs w:val="20"/>
        </w:rPr>
        <w:t>Buna göre aşağıdakilerden hangisi adrese dayalı nüfus sayımının yararlarından biri değildir?</w:t>
      </w:r>
    </w:p>
    <w:p w:rsidR="0020444D" w:rsidRPr="00BF31F2" w:rsidRDefault="0020444D" w:rsidP="002F19FF">
      <w:pPr>
        <w:pStyle w:val="ListParagraph"/>
        <w:numPr>
          <w:ilvl w:val="0"/>
          <w:numId w:val="5"/>
        </w:numPr>
        <w:rPr>
          <w:sz w:val="20"/>
          <w:szCs w:val="20"/>
        </w:rPr>
      </w:pPr>
      <w:r w:rsidRPr="00BF31F2">
        <w:rPr>
          <w:sz w:val="20"/>
          <w:szCs w:val="20"/>
        </w:rPr>
        <w:t>Ülke nüfusunun sayısı artmıştır.</w:t>
      </w:r>
    </w:p>
    <w:p w:rsidR="0020444D" w:rsidRPr="00BF31F2" w:rsidRDefault="0020444D" w:rsidP="002F19FF">
      <w:pPr>
        <w:pStyle w:val="ListParagraph"/>
        <w:numPr>
          <w:ilvl w:val="0"/>
          <w:numId w:val="5"/>
        </w:numPr>
        <w:rPr>
          <w:sz w:val="20"/>
          <w:szCs w:val="20"/>
        </w:rPr>
      </w:pPr>
      <w:r w:rsidRPr="00BF31F2">
        <w:rPr>
          <w:sz w:val="20"/>
          <w:szCs w:val="20"/>
        </w:rPr>
        <w:t>Bütün vatandaşlar kayıt altına alınmıştır.</w:t>
      </w:r>
    </w:p>
    <w:p w:rsidR="0020444D" w:rsidRPr="00BF31F2" w:rsidRDefault="0020444D" w:rsidP="002F19FF">
      <w:pPr>
        <w:pStyle w:val="ListParagraph"/>
        <w:numPr>
          <w:ilvl w:val="0"/>
          <w:numId w:val="5"/>
        </w:numPr>
        <w:rPr>
          <w:sz w:val="20"/>
          <w:szCs w:val="20"/>
        </w:rPr>
      </w:pPr>
      <w:r w:rsidRPr="00BF31F2">
        <w:rPr>
          <w:sz w:val="20"/>
          <w:szCs w:val="20"/>
        </w:rPr>
        <w:t>Sokağa çıkma yasağı ortadan kalkmıştır.</w:t>
      </w:r>
    </w:p>
    <w:p w:rsidR="0020444D" w:rsidRPr="00BF31F2" w:rsidRDefault="0020444D" w:rsidP="002F19FF">
      <w:pPr>
        <w:pStyle w:val="ListParagraph"/>
        <w:numPr>
          <w:ilvl w:val="0"/>
          <w:numId w:val="5"/>
        </w:numPr>
        <w:rPr>
          <w:sz w:val="20"/>
          <w:szCs w:val="20"/>
        </w:rPr>
      </w:pPr>
      <w:r w:rsidRPr="00BF31F2">
        <w:rPr>
          <w:sz w:val="20"/>
          <w:szCs w:val="20"/>
        </w:rPr>
        <w:t>Bütün adresler tek tek tespit edilmiştir.</w:t>
      </w:r>
    </w:p>
    <w:p w:rsidR="0020444D" w:rsidRPr="00BF31F2" w:rsidRDefault="0020444D" w:rsidP="002F19FF">
      <w:pPr>
        <w:pStyle w:val="ListParagraph"/>
        <w:numPr>
          <w:ilvl w:val="0"/>
          <w:numId w:val="2"/>
        </w:numPr>
        <w:rPr>
          <w:sz w:val="20"/>
          <w:szCs w:val="20"/>
        </w:rPr>
      </w:pPr>
      <w:r w:rsidRPr="00BF31F2">
        <w:rPr>
          <w:sz w:val="20"/>
          <w:szCs w:val="20"/>
        </w:rPr>
        <w:t>Aşağıdakilerden hangisi ülkemiz nüfusuna ait özelliklerden biridir?</w:t>
      </w:r>
    </w:p>
    <w:p w:rsidR="0020444D" w:rsidRPr="00BF31F2" w:rsidRDefault="0020444D" w:rsidP="004930D2">
      <w:pPr>
        <w:pStyle w:val="ListParagraph"/>
        <w:numPr>
          <w:ilvl w:val="0"/>
          <w:numId w:val="6"/>
        </w:numPr>
        <w:rPr>
          <w:sz w:val="20"/>
          <w:szCs w:val="20"/>
        </w:rPr>
      </w:pPr>
      <w:r w:rsidRPr="00BF31F2">
        <w:rPr>
          <w:sz w:val="20"/>
          <w:szCs w:val="20"/>
        </w:rPr>
        <w:t>Ülke içinde nüfusun dağılımı düzensizlik gösterir.</w:t>
      </w:r>
    </w:p>
    <w:p w:rsidR="0020444D" w:rsidRPr="00BF31F2" w:rsidRDefault="0020444D" w:rsidP="004930D2">
      <w:pPr>
        <w:pStyle w:val="ListParagraph"/>
        <w:numPr>
          <w:ilvl w:val="0"/>
          <w:numId w:val="6"/>
        </w:numPr>
        <w:rPr>
          <w:sz w:val="20"/>
          <w:szCs w:val="20"/>
        </w:rPr>
      </w:pPr>
      <w:r w:rsidRPr="00BF31F2">
        <w:rPr>
          <w:sz w:val="20"/>
          <w:szCs w:val="20"/>
        </w:rPr>
        <w:t>Kırsal kesimlerde doğum oranı azdır.</w:t>
      </w:r>
    </w:p>
    <w:p w:rsidR="0020444D" w:rsidRPr="00BF31F2" w:rsidRDefault="0020444D" w:rsidP="004930D2">
      <w:pPr>
        <w:pStyle w:val="ListParagraph"/>
        <w:numPr>
          <w:ilvl w:val="0"/>
          <w:numId w:val="6"/>
        </w:numPr>
        <w:rPr>
          <w:sz w:val="20"/>
          <w:szCs w:val="20"/>
        </w:rPr>
      </w:pPr>
      <w:r w:rsidRPr="00BF31F2">
        <w:rPr>
          <w:sz w:val="20"/>
          <w:szCs w:val="20"/>
        </w:rPr>
        <w:t>Yaşlı nüfus oranı fazladır.</w:t>
      </w:r>
    </w:p>
    <w:p w:rsidR="0020444D" w:rsidRPr="00BF31F2" w:rsidRDefault="0020444D" w:rsidP="004930D2">
      <w:pPr>
        <w:pStyle w:val="ListParagraph"/>
        <w:numPr>
          <w:ilvl w:val="0"/>
          <w:numId w:val="6"/>
        </w:numPr>
        <w:rPr>
          <w:sz w:val="20"/>
          <w:szCs w:val="20"/>
        </w:rPr>
      </w:pPr>
      <w:r w:rsidRPr="00BF31F2">
        <w:rPr>
          <w:sz w:val="20"/>
          <w:szCs w:val="20"/>
        </w:rPr>
        <w:t>Batı bölgelerinden doğu bölgelerine gidildikçe nüfus yoğunluğu artar.</w:t>
      </w:r>
    </w:p>
    <w:p w:rsidR="0020444D" w:rsidRPr="00BF31F2" w:rsidRDefault="0020444D" w:rsidP="005035F4">
      <w:pPr>
        <w:pStyle w:val="ListParagraph"/>
        <w:numPr>
          <w:ilvl w:val="0"/>
          <w:numId w:val="2"/>
        </w:numPr>
        <w:rPr>
          <w:sz w:val="20"/>
          <w:szCs w:val="20"/>
        </w:rPr>
      </w:pPr>
      <w:r w:rsidRPr="00BF31F2">
        <w:rPr>
          <w:sz w:val="20"/>
          <w:szCs w:val="20"/>
        </w:rPr>
        <w:t>Türk ve İslam dünyasına karşı başlatılan haçlı Seferleri, bazen amaçları dışında faaliyetlerin içine de girmiştir.</w:t>
      </w:r>
      <w:r w:rsidRPr="00BF31F2">
        <w:rPr>
          <w:b/>
          <w:sz w:val="20"/>
          <w:szCs w:val="20"/>
        </w:rPr>
        <w:t>Aşağıdakilerden hangisi bu yargıyı  ispatlamaktadır?</w:t>
      </w:r>
    </w:p>
    <w:p w:rsidR="0020444D" w:rsidRPr="00BF31F2" w:rsidRDefault="0020444D" w:rsidP="004930D2">
      <w:pPr>
        <w:pStyle w:val="ListParagraph"/>
        <w:numPr>
          <w:ilvl w:val="0"/>
          <w:numId w:val="7"/>
        </w:numPr>
        <w:rPr>
          <w:sz w:val="20"/>
          <w:szCs w:val="20"/>
        </w:rPr>
      </w:pPr>
      <w:r w:rsidRPr="00BF31F2">
        <w:rPr>
          <w:sz w:val="20"/>
          <w:szCs w:val="20"/>
        </w:rPr>
        <w:t>IV.Haçlı seferi’nde İstanbul’un işgal edilmesi.</w:t>
      </w:r>
    </w:p>
    <w:p w:rsidR="0020444D" w:rsidRPr="00BF31F2" w:rsidRDefault="0020444D" w:rsidP="004930D2">
      <w:pPr>
        <w:pStyle w:val="ListParagraph"/>
        <w:numPr>
          <w:ilvl w:val="0"/>
          <w:numId w:val="7"/>
        </w:numPr>
        <w:rPr>
          <w:sz w:val="20"/>
          <w:szCs w:val="20"/>
        </w:rPr>
      </w:pPr>
      <w:r w:rsidRPr="00BF31F2">
        <w:rPr>
          <w:sz w:val="20"/>
          <w:szCs w:val="20"/>
        </w:rPr>
        <w:t>Urfa’da Haçlı devleti kurulması.</w:t>
      </w:r>
    </w:p>
    <w:p w:rsidR="0020444D" w:rsidRPr="00BF31F2" w:rsidRDefault="0020444D" w:rsidP="004930D2">
      <w:pPr>
        <w:pStyle w:val="ListParagraph"/>
        <w:numPr>
          <w:ilvl w:val="0"/>
          <w:numId w:val="7"/>
        </w:numPr>
        <w:rPr>
          <w:sz w:val="20"/>
          <w:szCs w:val="20"/>
        </w:rPr>
      </w:pPr>
      <w:r w:rsidRPr="00BF31F2">
        <w:rPr>
          <w:sz w:val="20"/>
          <w:szCs w:val="20"/>
        </w:rPr>
        <w:t>Hıttin Savaşı’nda Eyyubilerin zafer kazanması.</w:t>
      </w:r>
    </w:p>
    <w:p w:rsidR="0020444D" w:rsidRPr="00BF31F2" w:rsidRDefault="0020444D" w:rsidP="004930D2">
      <w:pPr>
        <w:pStyle w:val="ListParagraph"/>
        <w:numPr>
          <w:ilvl w:val="0"/>
          <w:numId w:val="7"/>
        </w:numPr>
        <w:rPr>
          <w:sz w:val="20"/>
          <w:szCs w:val="20"/>
        </w:rPr>
      </w:pPr>
      <w:r w:rsidRPr="00BF31F2">
        <w:rPr>
          <w:sz w:val="20"/>
          <w:szCs w:val="20"/>
        </w:rPr>
        <w:t>Selçuklu devlet merkezinin değişmesine neden olunması.</w:t>
      </w:r>
    </w:p>
    <w:p w:rsidR="0020444D" w:rsidRPr="00BF31F2" w:rsidRDefault="0020444D" w:rsidP="004930D2">
      <w:pPr>
        <w:pStyle w:val="ListParagraph"/>
        <w:numPr>
          <w:ilvl w:val="0"/>
          <w:numId w:val="2"/>
        </w:numPr>
        <w:rPr>
          <w:sz w:val="20"/>
          <w:szCs w:val="20"/>
        </w:rPr>
      </w:pPr>
      <w:r w:rsidRPr="00BF31F2">
        <w:rPr>
          <w:sz w:val="20"/>
          <w:szCs w:val="20"/>
        </w:rPr>
        <w:t xml:space="preserve">Haçlı Seferleri sonunda doğu ile batı dünyası arasında önemli etkileşimler oldu.bu seferlerden sonra önem kazanan Akdeniz Limanları, doğu-batı arasındaki etkileşimin artmasını sağlamıştır.  </w:t>
      </w:r>
      <w:r w:rsidRPr="00BF31F2">
        <w:rPr>
          <w:b/>
          <w:sz w:val="20"/>
          <w:szCs w:val="20"/>
        </w:rPr>
        <w:t>Aşağıdakilerden hangisi bu yargıyı desteklemektedir?</w:t>
      </w:r>
    </w:p>
    <w:p w:rsidR="0020444D" w:rsidRPr="00BF31F2" w:rsidRDefault="0020444D" w:rsidP="005035F4">
      <w:pPr>
        <w:pStyle w:val="ListParagraph"/>
        <w:numPr>
          <w:ilvl w:val="0"/>
          <w:numId w:val="8"/>
        </w:numPr>
        <w:rPr>
          <w:sz w:val="20"/>
          <w:szCs w:val="20"/>
        </w:rPr>
      </w:pPr>
      <w:r w:rsidRPr="00BF31F2">
        <w:rPr>
          <w:sz w:val="20"/>
          <w:szCs w:val="20"/>
        </w:rPr>
        <w:t>Gemicilik sanatının ilerlemesi</w:t>
      </w:r>
    </w:p>
    <w:p w:rsidR="0020444D" w:rsidRPr="00BF31F2" w:rsidRDefault="0020444D" w:rsidP="005035F4">
      <w:pPr>
        <w:pStyle w:val="ListParagraph"/>
        <w:numPr>
          <w:ilvl w:val="0"/>
          <w:numId w:val="8"/>
        </w:numPr>
        <w:rPr>
          <w:sz w:val="20"/>
          <w:szCs w:val="20"/>
        </w:rPr>
      </w:pPr>
      <w:r w:rsidRPr="00BF31F2">
        <w:rPr>
          <w:sz w:val="20"/>
          <w:szCs w:val="20"/>
        </w:rPr>
        <w:t>Derebeylik rejiminin zayıflaması</w:t>
      </w:r>
    </w:p>
    <w:p w:rsidR="0020444D" w:rsidRPr="00BF31F2" w:rsidRDefault="0020444D" w:rsidP="005035F4">
      <w:pPr>
        <w:pStyle w:val="ListParagraph"/>
        <w:numPr>
          <w:ilvl w:val="0"/>
          <w:numId w:val="8"/>
        </w:numPr>
        <w:rPr>
          <w:sz w:val="20"/>
          <w:szCs w:val="20"/>
        </w:rPr>
      </w:pPr>
      <w:r w:rsidRPr="00BF31F2">
        <w:rPr>
          <w:sz w:val="20"/>
          <w:szCs w:val="20"/>
        </w:rPr>
        <w:t>Coğrafi Keşiflerin başlaması</w:t>
      </w:r>
    </w:p>
    <w:p w:rsidR="0020444D" w:rsidRPr="00BF31F2" w:rsidRDefault="0020444D" w:rsidP="005035F4">
      <w:pPr>
        <w:pStyle w:val="ListParagraph"/>
        <w:numPr>
          <w:ilvl w:val="0"/>
          <w:numId w:val="8"/>
        </w:numPr>
        <w:rPr>
          <w:sz w:val="20"/>
          <w:szCs w:val="20"/>
        </w:rPr>
      </w:pPr>
      <w:r w:rsidRPr="00BF31F2">
        <w:rPr>
          <w:sz w:val="20"/>
          <w:szCs w:val="20"/>
        </w:rPr>
        <w:t>Avrupa-Asya arasında deniz ticaretinin artması</w:t>
      </w:r>
    </w:p>
    <w:p w:rsidR="0020444D" w:rsidRPr="00BF31F2" w:rsidRDefault="0020444D" w:rsidP="005035F4">
      <w:pPr>
        <w:pStyle w:val="ListParagraph"/>
        <w:numPr>
          <w:ilvl w:val="0"/>
          <w:numId w:val="2"/>
        </w:numPr>
        <w:rPr>
          <w:sz w:val="20"/>
          <w:szCs w:val="20"/>
        </w:rPr>
      </w:pPr>
      <w:r w:rsidRPr="00BF31F2">
        <w:rPr>
          <w:sz w:val="20"/>
          <w:szCs w:val="20"/>
        </w:rPr>
        <w:t>Haçlı Seferleri’nden sonra Avrupa’da;barutun öğrenilmesi ile feodalite yıkılmış, pusulanın öğrenilmesi ile de coğrafi keşifler başlamıştır.</w:t>
      </w:r>
    </w:p>
    <w:p w:rsidR="0020444D" w:rsidRPr="00BF31F2" w:rsidRDefault="0020444D" w:rsidP="005035F4">
      <w:pPr>
        <w:pStyle w:val="ListParagraph"/>
        <w:rPr>
          <w:b/>
          <w:sz w:val="20"/>
          <w:szCs w:val="20"/>
        </w:rPr>
      </w:pPr>
      <w:r w:rsidRPr="00BF31F2">
        <w:rPr>
          <w:b/>
          <w:sz w:val="20"/>
          <w:szCs w:val="20"/>
        </w:rPr>
        <w:t>Verilen örnekler için aşağıdakilerden hangisi söylenebilir?</w:t>
      </w:r>
    </w:p>
    <w:p w:rsidR="0020444D" w:rsidRPr="00BF31F2" w:rsidRDefault="0020444D" w:rsidP="005035F4">
      <w:pPr>
        <w:pStyle w:val="ListParagraph"/>
        <w:numPr>
          <w:ilvl w:val="0"/>
          <w:numId w:val="9"/>
        </w:numPr>
        <w:rPr>
          <w:sz w:val="20"/>
          <w:szCs w:val="20"/>
        </w:rPr>
      </w:pPr>
      <w:r w:rsidRPr="00BF31F2">
        <w:rPr>
          <w:sz w:val="20"/>
          <w:szCs w:val="20"/>
        </w:rPr>
        <w:t>Teknik buluşlar, yeni gelişmelere zemin hazırlamıştır.</w:t>
      </w:r>
    </w:p>
    <w:p w:rsidR="0020444D" w:rsidRPr="00BF31F2" w:rsidRDefault="0020444D" w:rsidP="005035F4">
      <w:pPr>
        <w:pStyle w:val="ListParagraph"/>
        <w:numPr>
          <w:ilvl w:val="0"/>
          <w:numId w:val="9"/>
        </w:numPr>
        <w:rPr>
          <w:sz w:val="20"/>
          <w:szCs w:val="20"/>
        </w:rPr>
      </w:pPr>
      <w:r w:rsidRPr="00BF31F2">
        <w:rPr>
          <w:sz w:val="20"/>
          <w:szCs w:val="20"/>
        </w:rPr>
        <w:t>Haçlı Seferleri amaçlarından farklı gelişmelerin doğmasına neden olmuştur.</w:t>
      </w:r>
    </w:p>
    <w:p w:rsidR="0020444D" w:rsidRPr="00BF31F2" w:rsidRDefault="0020444D" w:rsidP="005035F4">
      <w:pPr>
        <w:pStyle w:val="ListParagraph"/>
        <w:numPr>
          <w:ilvl w:val="0"/>
          <w:numId w:val="9"/>
        </w:numPr>
        <w:rPr>
          <w:sz w:val="20"/>
          <w:szCs w:val="20"/>
        </w:rPr>
      </w:pPr>
      <w:r w:rsidRPr="00BF31F2">
        <w:rPr>
          <w:sz w:val="20"/>
          <w:szCs w:val="20"/>
        </w:rPr>
        <w:t>Kiliseye duyulan güven sarsılmıştır.</w:t>
      </w:r>
    </w:p>
    <w:p w:rsidR="0020444D" w:rsidRPr="00BF31F2" w:rsidRDefault="0020444D" w:rsidP="005035F4">
      <w:pPr>
        <w:pStyle w:val="ListParagraph"/>
        <w:numPr>
          <w:ilvl w:val="0"/>
          <w:numId w:val="9"/>
        </w:numPr>
        <w:rPr>
          <w:sz w:val="20"/>
          <w:szCs w:val="20"/>
        </w:rPr>
      </w:pPr>
      <w:r w:rsidRPr="00BF31F2">
        <w:rPr>
          <w:sz w:val="20"/>
          <w:szCs w:val="20"/>
        </w:rPr>
        <w:t>Reform hareketleri tüm Avrupa’ya yayılmıştır.</w:t>
      </w:r>
    </w:p>
    <w:p w:rsidR="0020444D" w:rsidRPr="00BF31F2" w:rsidRDefault="0020444D" w:rsidP="005035F4">
      <w:pPr>
        <w:pStyle w:val="ListParagraph"/>
        <w:numPr>
          <w:ilvl w:val="0"/>
          <w:numId w:val="2"/>
        </w:numPr>
        <w:rPr>
          <w:sz w:val="20"/>
          <w:szCs w:val="20"/>
        </w:rPr>
      </w:pPr>
      <w:r w:rsidRPr="00BF31F2">
        <w:rPr>
          <w:sz w:val="20"/>
          <w:szCs w:val="20"/>
        </w:rPr>
        <w:t>Danişmendliler Dönemi’nde kurulan Yağıbasan Medresesi, Anadolu’nun ilk medresesi olma özelliğine sahiptir.Artuklular dönemi’nde ise Malabadi Köprüsü inşa edilerek bayındırlık faaliyetleri yoğunlaşmıştır.</w:t>
      </w:r>
      <w:r w:rsidRPr="00BF31F2">
        <w:rPr>
          <w:b/>
          <w:sz w:val="20"/>
          <w:szCs w:val="20"/>
        </w:rPr>
        <w:t>Anadolu Beyliklerinin bu faaliyetleri ile ilgili olarak aşağıdakilerden hangisi söylenebilir?</w:t>
      </w:r>
    </w:p>
    <w:p w:rsidR="0020444D" w:rsidRPr="00BF31F2" w:rsidRDefault="0020444D" w:rsidP="005035F4">
      <w:pPr>
        <w:pStyle w:val="ListParagraph"/>
        <w:numPr>
          <w:ilvl w:val="0"/>
          <w:numId w:val="10"/>
        </w:numPr>
        <w:rPr>
          <w:sz w:val="20"/>
          <w:szCs w:val="20"/>
        </w:rPr>
      </w:pPr>
      <w:r w:rsidRPr="00BF31F2">
        <w:rPr>
          <w:sz w:val="20"/>
          <w:szCs w:val="20"/>
        </w:rPr>
        <w:t>Danişmendliler, Haçlı Seferlerine karşı koymuşlardır.</w:t>
      </w:r>
    </w:p>
    <w:p w:rsidR="0020444D" w:rsidRPr="00BF31F2" w:rsidRDefault="0020444D" w:rsidP="005035F4">
      <w:pPr>
        <w:pStyle w:val="ListParagraph"/>
        <w:numPr>
          <w:ilvl w:val="0"/>
          <w:numId w:val="10"/>
        </w:numPr>
        <w:rPr>
          <w:sz w:val="20"/>
          <w:szCs w:val="20"/>
        </w:rPr>
      </w:pPr>
      <w:r w:rsidRPr="00BF31F2">
        <w:rPr>
          <w:sz w:val="20"/>
          <w:szCs w:val="20"/>
        </w:rPr>
        <w:t>Anadolu’da bayındırlık faaliyetleri yaygınlaşmıştır.</w:t>
      </w:r>
    </w:p>
    <w:p w:rsidR="0020444D" w:rsidRPr="00BF31F2" w:rsidRDefault="0020444D" w:rsidP="005035F4">
      <w:pPr>
        <w:pStyle w:val="ListParagraph"/>
        <w:numPr>
          <w:ilvl w:val="0"/>
          <w:numId w:val="10"/>
        </w:numPr>
        <w:rPr>
          <w:sz w:val="20"/>
          <w:szCs w:val="20"/>
        </w:rPr>
      </w:pPr>
      <w:r w:rsidRPr="00BF31F2">
        <w:rPr>
          <w:sz w:val="20"/>
          <w:szCs w:val="20"/>
        </w:rPr>
        <w:t>Bizanslılar Türkleri mağlup etmişlerdir.</w:t>
      </w:r>
    </w:p>
    <w:p w:rsidR="0020444D" w:rsidRPr="00BF31F2" w:rsidRDefault="0020444D" w:rsidP="005035F4">
      <w:pPr>
        <w:pStyle w:val="ListParagraph"/>
        <w:numPr>
          <w:ilvl w:val="0"/>
          <w:numId w:val="10"/>
        </w:numPr>
        <w:rPr>
          <w:sz w:val="20"/>
          <w:szCs w:val="20"/>
        </w:rPr>
      </w:pPr>
      <w:r w:rsidRPr="00BF31F2">
        <w:rPr>
          <w:sz w:val="20"/>
          <w:szCs w:val="20"/>
        </w:rPr>
        <w:t>Dünyanın ilk medresesi Anadolu’da inşa edilmiştir.</w:t>
      </w:r>
    </w:p>
    <w:p w:rsidR="0020444D" w:rsidRDefault="0020444D" w:rsidP="00BF31F2">
      <w:pPr>
        <w:pStyle w:val="ListParagraph"/>
        <w:rPr>
          <w:sz w:val="20"/>
          <w:szCs w:val="20"/>
        </w:rPr>
      </w:pPr>
    </w:p>
    <w:p w:rsidR="0020444D" w:rsidRDefault="0020444D" w:rsidP="00BF31F2">
      <w:pPr>
        <w:pStyle w:val="ListParagraph"/>
        <w:rPr>
          <w:sz w:val="20"/>
          <w:szCs w:val="20"/>
        </w:rPr>
      </w:pPr>
    </w:p>
    <w:p w:rsidR="0020444D" w:rsidRDefault="0020444D" w:rsidP="00BF31F2">
      <w:pPr>
        <w:pStyle w:val="ListParagraph"/>
        <w:rPr>
          <w:sz w:val="20"/>
          <w:szCs w:val="20"/>
        </w:rPr>
      </w:pPr>
    </w:p>
    <w:p w:rsidR="0020444D" w:rsidRPr="00BF31F2" w:rsidRDefault="0020444D" w:rsidP="005035F4">
      <w:pPr>
        <w:pStyle w:val="ListParagraph"/>
        <w:numPr>
          <w:ilvl w:val="0"/>
          <w:numId w:val="2"/>
        </w:numPr>
        <w:rPr>
          <w:sz w:val="20"/>
          <w:szCs w:val="20"/>
        </w:rPr>
      </w:pPr>
      <w:r>
        <w:rPr>
          <w:noProof/>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153.75pt;margin-top:15.45pt;width:19.55pt;height:32.9pt;z-index:251658240">
            <v:textbox style="layout-flow:vertical-ideographic"/>
          </v:shape>
        </w:pict>
      </w:r>
      <w:r>
        <w:rPr>
          <w:noProof/>
          <w:lang w:eastAsia="tr-TR"/>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27" type="#_x0000_t103" style="position:absolute;left:0;text-align:left;margin-left:256.3pt;margin-top:15.45pt;width:27.35pt;height:43.85pt;z-index:251657216"/>
        </w:pict>
      </w:r>
      <w:r>
        <w:rPr>
          <w:noProof/>
          <w:lang w:eastAsia="tr-TR"/>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28" type="#_x0000_t102" style="position:absolute;left:0;text-align:left;margin-left:47.35pt;margin-top:15.45pt;width:25.05pt;height:50.1pt;z-index:251656192"/>
        </w:pict>
      </w:r>
      <w:r w:rsidRPr="00BF31F2">
        <w:rPr>
          <w:sz w:val="20"/>
          <w:szCs w:val="20"/>
        </w:rPr>
        <w:t xml:space="preserve">Hıristiyanlık </w:t>
      </w:r>
      <w:r w:rsidRPr="00BF31F2">
        <w:rPr>
          <w:sz w:val="20"/>
          <w:szCs w:val="20"/>
        </w:rPr>
        <w:tab/>
      </w:r>
      <w:r w:rsidRPr="00BF31F2">
        <w:rPr>
          <w:sz w:val="20"/>
          <w:szCs w:val="20"/>
        </w:rPr>
        <w:tab/>
        <w:t>İslamiyet</w:t>
      </w:r>
      <w:r w:rsidRPr="00BF31F2">
        <w:rPr>
          <w:sz w:val="20"/>
          <w:szCs w:val="20"/>
        </w:rPr>
        <w:tab/>
      </w:r>
      <w:r w:rsidRPr="00BF31F2">
        <w:rPr>
          <w:sz w:val="20"/>
          <w:szCs w:val="20"/>
        </w:rPr>
        <w:tab/>
        <w:t>Yahudilik</w:t>
      </w:r>
    </w:p>
    <w:p w:rsidR="0020444D" w:rsidRPr="00BF31F2" w:rsidRDefault="0020444D" w:rsidP="002F19FF">
      <w:pPr>
        <w:rPr>
          <w:sz w:val="20"/>
          <w:szCs w:val="20"/>
        </w:rPr>
      </w:pPr>
      <w:r>
        <w:rPr>
          <w:noProof/>
          <w:lang w:eastAsia="tr-TR"/>
        </w:rPr>
        <w:pict>
          <v:roundrect id="_x0000_s1029" style="position:absolute;margin-left:104.45pt;margin-top:26.8pt;width:136.2pt;height:21.9pt;z-index:251659264" arcsize="10923f">
            <v:textbox>
              <w:txbxContent>
                <w:p w:rsidR="0020444D" w:rsidRDefault="0020444D">
                  <w:r>
                    <w:t>………………………………………..</w:t>
                  </w:r>
                </w:p>
              </w:txbxContent>
            </v:textbox>
          </v:roundrect>
        </w:pict>
      </w:r>
    </w:p>
    <w:p w:rsidR="0020444D" w:rsidRPr="00BF31F2" w:rsidRDefault="0020444D" w:rsidP="00700ABC">
      <w:pPr>
        <w:rPr>
          <w:sz w:val="20"/>
          <w:szCs w:val="20"/>
        </w:rPr>
      </w:pPr>
    </w:p>
    <w:p w:rsidR="0020444D" w:rsidRPr="00BF31F2" w:rsidRDefault="0020444D" w:rsidP="00700ABC">
      <w:pPr>
        <w:rPr>
          <w:sz w:val="20"/>
          <w:szCs w:val="20"/>
        </w:rPr>
      </w:pPr>
    </w:p>
    <w:p w:rsidR="0020444D" w:rsidRPr="00BF31F2" w:rsidRDefault="0020444D" w:rsidP="00700ABC">
      <w:pPr>
        <w:tabs>
          <w:tab w:val="left" w:pos="923"/>
        </w:tabs>
        <w:rPr>
          <w:b/>
          <w:sz w:val="20"/>
          <w:szCs w:val="20"/>
        </w:rPr>
      </w:pPr>
      <w:r w:rsidRPr="00BF31F2">
        <w:rPr>
          <w:b/>
          <w:sz w:val="20"/>
          <w:szCs w:val="20"/>
        </w:rPr>
        <w:t>Verilen dinler için kutsal kabul edilen şehir olarak boş kutucuğa aşağıdakilerden hangisi yazılmalıdır</w:t>
      </w:r>
    </w:p>
    <w:p w:rsidR="0020444D" w:rsidRPr="00BF31F2" w:rsidRDefault="0020444D" w:rsidP="00700ABC">
      <w:pPr>
        <w:pStyle w:val="ListParagraph"/>
        <w:numPr>
          <w:ilvl w:val="0"/>
          <w:numId w:val="11"/>
        </w:numPr>
        <w:tabs>
          <w:tab w:val="left" w:pos="923"/>
        </w:tabs>
        <w:rPr>
          <w:sz w:val="20"/>
          <w:szCs w:val="20"/>
        </w:rPr>
      </w:pPr>
      <w:r w:rsidRPr="00BF31F2">
        <w:rPr>
          <w:sz w:val="20"/>
          <w:szCs w:val="20"/>
        </w:rPr>
        <w:t>Kudüs</w:t>
      </w:r>
      <w:r w:rsidRPr="00BF31F2">
        <w:rPr>
          <w:sz w:val="20"/>
          <w:szCs w:val="20"/>
        </w:rPr>
        <w:tab/>
      </w:r>
      <w:r w:rsidRPr="00BF31F2">
        <w:rPr>
          <w:sz w:val="20"/>
          <w:szCs w:val="20"/>
        </w:rPr>
        <w:tab/>
        <w:t>b. İznik</w:t>
      </w:r>
      <w:r w:rsidRPr="00BF31F2">
        <w:rPr>
          <w:sz w:val="20"/>
          <w:szCs w:val="20"/>
        </w:rPr>
        <w:tab/>
      </w:r>
      <w:r w:rsidRPr="00BF31F2">
        <w:rPr>
          <w:sz w:val="20"/>
          <w:szCs w:val="20"/>
        </w:rPr>
        <w:tab/>
        <w:t>c. Antakya</w:t>
      </w:r>
      <w:r w:rsidRPr="00BF31F2">
        <w:rPr>
          <w:sz w:val="20"/>
          <w:szCs w:val="20"/>
        </w:rPr>
        <w:tab/>
      </w:r>
      <w:r w:rsidRPr="00BF31F2">
        <w:rPr>
          <w:sz w:val="20"/>
          <w:szCs w:val="20"/>
        </w:rPr>
        <w:tab/>
        <w:t>d. Urfa</w:t>
      </w:r>
    </w:p>
    <w:p w:rsidR="0020444D" w:rsidRPr="00BF31F2" w:rsidRDefault="0020444D" w:rsidP="00700ABC">
      <w:pPr>
        <w:pStyle w:val="ListParagraph"/>
        <w:numPr>
          <w:ilvl w:val="0"/>
          <w:numId w:val="2"/>
        </w:numPr>
        <w:tabs>
          <w:tab w:val="left" w:pos="923"/>
        </w:tabs>
        <w:rPr>
          <w:sz w:val="20"/>
          <w:szCs w:val="20"/>
        </w:rPr>
      </w:pPr>
      <w:r w:rsidRPr="00BF31F2">
        <w:rPr>
          <w:sz w:val="20"/>
          <w:szCs w:val="20"/>
        </w:rPr>
        <w:t>Aşağıdakilerden hangisi Malazgirt Savaşı ile ilgili yanlış bir ifadedir?</w:t>
      </w:r>
    </w:p>
    <w:p w:rsidR="0020444D" w:rsidRPr="00BF31F2" w:rsidRDefault="0020444D" w:rsidP="00BF31F2">
      <w:pPr>
        <w:pStyle w:val="ListParagraph"/>
        <w:numPr>
          <w:ilvl w:val="0"/>
          <w:numId w:val="12"/>
        </w:numPr>
        <w:tabs>
          <w:tab w:val="left" w:pos="923"/>
        </w:tabs>
        <w:rPr>
          <w:sz w:val="20"/>
          <w:szCs w:val="20"/>
        </w:rPr>
      </w:pPr>
      <w:r w:rsidRPr="00BF31F2">
        <w:rPr>
          <w:sz w:val="20"/>
          <w:szCs w:val="20"/>
        </w:rPr>
        <w:t>Anadolu Türk tarihinin başlangıcı kabul edilmiştir.</w:t>
      </w:r>
    </w:p>
    <w:p w:rsidR="0020444D" w:rsidRPr="00BF31F2" w:rsidRDefault="0020444D" w:rsidP="00BF31F2">
      <w:pPr>
        <w:pStyle w:val="ListParagraph"/>
        <w:numPr>
          <w:ilvl w:val="0"/>
          <w:numId w:val="12"/>
        </w:numPr>
        <w:tabs>
          <w:tab w:val="left" w:pos="923"/>
        </w:tabs>
        <w:rPr>
          <w:sz w:val="20"/>
          <w:szCs w:val="20"/>
        </w:rPr>
      </w:pPr>
      <w:r w:rsidRPr="00BF31F2">
        <w:rPr>
          <w:sz w:val="20"/>
          <w:szCs w:val="20"/>
        </w:rPr>
        <w:t>Türkler, Bizans’a vergi vermeyi kabul etmişlerdir.</w:t>
      </w:r>
    </w:p>
    <w:p w:rsidR="0020444D" w:rsidRPr="00BF31F2" w:rsidRDefault="0020444D" w:rsidP="00BF31F2">
      <w:pPr>
        <w:pStyle w:val="ListParagraph"/>
        <w:numPr>
          <w:ilvl w:val="0"/>
          <w:numId w:val="12"/>
        </w:numPr>
        <w:tabs>
          <w:tab w:val="left" w:pos="923"/>
        </w:tabs>
        <w:rPr>
          <w:sz w:val="20"/>
          <w:szCs w:val="20"/>
        </w:rPr>
      </w:pPr>
      <w:r w:rsidRPr="00BF31F2">
        <w:rPr>
          <w:sz w:val="20"/>
          <w:szCs w:val="20"/>
        </w:rPr>
        <w:t>Anadolu’daki Türk nüfusu artmaya başlamıştır.</w:t>
      </w:r>
    </w:p>
    <w:p w:rsidR="0020444D" w:rsidRPr="00BF31F2" w:rsidRDefault="0020444D" w:rsidP="00BF31F2">
      <w:pPr>
        <w:pStyle w:val="ListParagraph"/>
        <w:numPr>
          <w:ilvl w:val="0"/>
          <w:numId w:val="12"/>
        </w:numPr>
        <w:tabs>
          <w:tab w:val="left" w:pos="923"/>
        </w:tabs>
        <w:rPr>
          <w:sz w:val="20"/>
          <w:szCs w:val="20"/>
        </w:rPr>
      </w:pPr>
      <w:r w:rsidRPr="00BF31F2">
        <w:rPr>
          <w:sz w:val="20"/>
          <w:szCs w:val="20"/>
        </w:rPr>
        <w:t>Türkler Balkanlara kesin olarak yerleşmişlerdir.</w:t>
      </w:r>
    </w:p>
    <w:p w:rsidR="0020444D" w:rsidRPr="00BF31F2" w:rsidRDefault="0020444D" w:rsidP="00BF31F2">
      <w:pPr>
        <w:pStyle w:val="ListParagraph"/>
        <w:numPr>
          <w:ilvl w:val="0"/>
          <w:numId w:val="2"/>
        </w:numPr>
        <w:tabs>
          <w:tab w:val="left" w:pos="923"/>
        </w:tabs>
        <w:rPr>
          <w:sz w:val="20"/>
          <w:szCs w:val="20"/>
        </w:rPr>
      </w:pPr>
      <w:r w:rsidRPr="00BF31F2">
        <w:rPr>
          <w:sz w:val="20"/>
          <w:szCs w:val="20"/>
        </w:rPr>
        <w:t>I. ve IV. Haçlı seferlerinin önemlerini yazınız?</w:t>
      </w: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rPr>
          <w:sz w:val="20"/>
          <w:szCs w:val="20"/>
        </w:rPr>
      </w:pPr>
    </w:p>
    <w:p w:rsidR="0020444D" w:rsidRPr="00BF31F2" w:rsidRDefault="0020444D" w:rsidP="00BF31F2">
      <w:pPr>
        <w:tabs>
          <w:tab w:val="left" w:pos="923"/>
        </w:tabs>
        <w:ind w:left="360"/>
        <w:rPr>
          <w:sz w:val="20"/>
          <w:szCs w:val="20"/>
        </w:rPr>
      </w:pPr>
    </w:p>
    <w:p w:rsidR="0020444D" w:rsidRDefault="0020444D" w:rsidP="00ED4EB1">
      <w:pPr>
        <w:pStyle w:val="ListParagraph"/>
        <w:tabs>
          <w:tab w:val="left" w:pos="923"/>
        </w:tabs>
        <w:rPr>
          <w:sz w:val="20"/>
          <w:szCs w:val="20"/>
        </w:rPr>
      </w:pPr>
    </w:p>
    <w:p w:rsidR="0020444D" w:rsidRDefault="0020444D" w:rsidP="00ED4EB1">
      <w:pPr>
        <w:pStyle w:val="ListParagraph"/>
        <w:tabs>
          <w:tab w:val="left" w:pos="923"/>
        </w:tabs>
        <w:rPr>
          <w:sz w:val="20"/>
          <w:szCs w:val="20"/>
        </w:rPr>
      </w:pPr>
    </w:p>
    <w:p w:rsidR="0020444D" w:rsidRPr="00BF31F2" w:rsidRDefault="0020444D" w:rsidP="00BF31F2">
      <w:pPr>
        <w:pStyle w:val="ListParagraph"/>
        <w:numPr>
          <w:ilvl w:val="0"/>
          <w:numId w:val="2"/>
        </w:numPr>
        <w:tabs>
          <w:tab w:val="left" w:pos="923"/>
        </w:tabs>
        <w:rPr>
          <w:sz w:val="20"/>
          <w:szCs w:val="20"/>
        </w:rPr>
      </w:pPr>
      <w:r w:rsidRPr="00BF31F2">
        <w:rPr>
          <w:sz w:val="20"/>
          <w:szCs w:val="20"/>
        </w:rPr>
        <w:t>Haçlı Seferleri’nin sebeplerinden 4 tanesini yazınız?</w:t>
      </w: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ind w:left="360"/>
        <w:rPr>
          <w:sz w:val="20"/>
          <w:szCs w:val="20"/>
        </w:rPr>
      </w:pPr>
    </w:p>
    <w:p w:rsidR="0020444D" w:rsidRPr="00BF31F2" w:rsidRDefault="0020444D" w:rsidP="00BF31F2">
      <w:pPr>
        <w:tabs>
          <w:tab w:val="left" w:pos="923"/>
        </w:tabs>
        <w:ind w:left="360"/>
        <w:rPr>
          <w:sz w:val="20"/>
          <w:szCs w:val="20"/>
        </w:rPr>
      </w:pPr>
    </w:p>
    <w:p w:rsidR="0020444D" w:rsidRDefault="0020444D" w:rsidP="00ED4EB1">
      <w:pPr>
        <w:pStyle w:val="ListParagraph"/>
        <w:tabs>
          <w:tab w:val="left" w:pos="923"/>
        </w:tabs>
        <w:rPr>
          <w:sz w:val="20"/>
          <w:szCs w:val="20"/>
        </w:rPr>
      </w:pPr>
    </w:p>
    <w:p w:rsidR="0020444D" w:rsidRDefault="0020444D" w:rsidP="00ED4EB1">
      <w:pPr>
        <w:pStyle w:val="ListParagraph"/>
        <w:tabs>
          <w:tab w:val="left" w:pos="923"/>
        </w:tabs>
        <w:rPr>
          <w:sz w:val="20"/>
          <w:szCs w:val="20"/>
        </w:rPr>
      </w:pPr>
    </w:p>
    <w:p w:rsidR="0020444D" w:rsidRPr="00BF31F2" w:rsidRDefault="0020444D" w:rsidP="00BF31F2">
      <w:pPr>
        <w:pStyle w:val="ListParagraph"/>
        <w:numPr>
          <w:ilvl w:val="0"/>
          <w:numId w:val="2"/>
        </w:numPr>
        <w:tabs>
          <w:tab w:val="left" w:pos="923"/>
        </w:tabs>
        <w:rPr>
          <w:sz w:val="20"/>
          <w:szCs w:val="20"/>
        </w:rPr>
      </w:pPr>
      <w:r w:rsidRPr="00BF31F2">
        <w:rPr>
          <w:sz w:val="20"/>
          <w:szCs w:val="20"/>
        </w:rPr>
        <w:t>Haçlı Seferlerinin sonuçlarından 4 tanesini yazınız?</w:t>
      </w:r>
    </w:p>
    <w:p w:rsidR="0020444D" w:rsidRPr="00BF31F2" w:rsidRDefault="0020444D" w:rsidP="00BF31F2">
      <w:pPr>
        <w:pStyle w:val="ListParagraph"/>
        <w:tabs>
          <w:tab w:val="left" w:pos="923"/>
        </w:tabs>
        <w:rPr>
          <w:sz w:val="20"/>
          <w:szCs w:val="20"/>
        </w:rPr>
      </w:pPr>
    </w:p>
    <w:p w:rsidR="0020444D" w:rsidRDefault="0020444D" w:rsidP="00BF31F2">
      <w:pPr>
        <w:tabs>
          <w:tab w:val="left" w:pos="923"/>
        </w:tabs>
        <w:ind w:left="360"/>
        <w:rPr>
          <w:sz w:val="20"/>
          <w:szCs w:val="20"/>
        </w:rPr>
      </w:pPr>
    </w:p>
    <w:p w:rsidR="0020444D" w:rsidRDefault="0020444D" w:rsidP="00BF31F2">
      <w:pPr>
        <w:tabs>
          <w:tab w:val="left" w:pos="923"/>
        </w:tabs>
        <w:ind w:left="360"/>
        <w:rPr>
          <w:sz w:val="20"/>
          <w:szCs w:val="20"/>
        </w:rPr>
      </w:pPr>
    </w:p>
    <w:p w:rsidR="0020444D" w:rsidRDefault="0020444D" w:rsidP="00BF31F2">
      <w:pPr>
        <w:tabs>
          <w:tab w:val="left" w:pos="923"/>
        </w:tabs>
        <w:ind w:left="360"/>
        <w:rPr>
          <w:sz w:val="20"/>
          <w:szCs w:val="20"/>
        </w:rPr>
      </w:pPr>
    </w:p>
    <w:p w:rsidR="0020444D" w:rsidRDefault="0020444D" w:rsidP="00BF31F2">
      <w:pPr>
        <w:tabs>
          <w:tab w:val="left" w:pos="923"/>
        </w:tabs>
        <w:ind w:left="360"/>
        <w:rPr>
          <w:sz w:val="20"/>
          <w:szCs w:val="20"/>
        </w:rPr>
      </w:pPr>
    </w:p>
    <w:p w:rsidR="0020444D" w:rsidRDefault="0020444D" w:rsidP="00BF31F2">
      <w:pPr>
        <w:tabs>
          <w:tab w:val="left" w:pos="923"/>
        </w:tabs>
        <w:ind w:left="360"/>
        <w:rPr>
          <w:sz w:val="20"/>
          <w:szCs w:val="20"/>
        </w:rPr>
      </w:pPr>
    </w:p>
    <w:p w:rsidR="0020444D" w:rsidRDefault="0020444D" w:rsidP="00BF31F2">
      <w:pPr>
        <w:tabs>
          <w:tab w:val="left" w:pos="923"/>
        </w:tabs>
        <w:ind w:left="360"/>
        <w:rPr>
          <w:sz w:val="20"/>
          <w:szCs w:val="20"/>
        </w:rPr>
      </w:pPr>
      <w:hyperlink r:id="rId5" w:history="1">
        <w:r w:rsidRPr="00935B28">
          <w:rPr>
            <w:rStyle w:val="Hyperlink"/>
            <w:sz w:val="20"/>
            <w:szCs w:val="20"/>
          </w:rPr>
          <w:t>www.sorubak.com</w:t>
        </w:r>
      </w:hyperlink>
      <w:r>
        <w:rPr>
          <w:sz w:val="20"/>
          <w:szCs w:val="20"/>
        </w:rPr>
        <w:t xml:space="preserve"> </w:t>
      </w:r>
    </w:p>
    <w:p w:rsidR="0020444D" w:rsidRDefault="0020444D" w:rsidP="00BF31F2">
      <w:pPr>
        <w:tabs>
          <w:tab w:val="left" w:pos="923"/>
        </w:tabs>
        <w:ind w:left="360"/>
        <w:rPr>
          <w:sz w:val="20"/>
          <w:szCs w:val="20"/>
        </w:rPr>
      </w:pPr>
    </w:p>
    <w:p w:rsidR="0020444D" w:rsidRPr="00BF31F2" w:rsidRDefault="0020444D" w:rsidP="00ED4EB1">
      <w:pPr>
        <w:tabs>
          <w:tab w:val="left" w:pos="923"/>
        </w:tabs>
        <w:rPr>
          <w:sz w:val="20"/>
          <w:szCs w:val="20"/>
        </w:rPr>
      </w:pPr>
      <w:r>
        <w:rPr>
          <w:sz w:val="20"/>
          <w:szCs w:val="20"/>
        </w:rPr>
        <w:t>İLK 10 SORU BEŞER PUAN, 11.SORU 8 PUAN, 12. VE 13. SORULAR 16’ŞAR PUAN, SÜRE 40 DAKİKADIR.</w:t>
      </w:r>
    </w:p>
    <w:sectPr w:rsidR="0020444D" w:rsidRPr="00BF31F2" w:rsidSect="00BF31F2">
      <w:pgSz w:w="11906" w:h="16838"/>
      <w:pgMar w:top="851" w:right="849"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B0C51"/>
    <w:multiLevelType w:val="hybridMultilevel"/>
    <w:tmpl w:val="C48CBB20"/>
    <w:lvl w:ilvl="0" w:tplc="75FCE69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F844778"/>
    <w:multiLevelType w:val="hybridMultilevel"/>
    <w:tmpl w:val="75B4DAE2"/>
    <w:lvl w:ilvl="0" w:tplc="1CCC48A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2AC57F0F"/>
    <w:multiLevelType w:val="hybridMultilevel"/>
    <w:tmpl w:val="A30EF366"/>
    <w:lvl w:ilvl="0" w:tplc="635C553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37091251"/>
    <w:multiLevelType w:val="hybridMultilevel"/>
    <w:tmpl w:val="9FB8D70E"/>
    <w:lvl w:ilvl="0" w:tplc="D30053C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F973389"/>
    <w:multiLevelType w:val="hybridMultilevel"/>
    <w:tmpl w:val="E0329936"/>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83A2FDF"/>
    <w:multiLevelType w:val="hybridMultilevel"/>
    <w:tmpl w:val="8A3489FE"/>
    <w:lvl w:ilvl="0" w:tplc="4FE221A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59891BBA"/>
    <w:multiLevelType w:val="hybridMultilevel"/>
    <w:tmpl w:val="563C8E4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9BD010C"/>
    <w:multiLevelType w:val="hybridMultilevel"/>
    <w:tmpl w:val="94004412"/>
    <w:lvl w:ilvl="0" w:tplc="3AA8B4F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5D5C6E1B"/>
    <w:multiLevelType w:val="hybridMultilevel"/>
    <w:tmpl w:val="0AE66F9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7777B10"/>
    <w:multiLevelType w:val="hybridMultilevel"/>
    <w:tmpl w:val="0B2E37C6"/>
    <w:lvl w:ilvl="0" w:tplc="9FE0E40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0">
    <w:nsid w:val="72B13DB6"/>
    <w:multiLevelType w:val="hybridMultilevel"/>
    <w:tmpl w:val="B6A0AEBE"/>
    <w:lvl w:ilvl="0" w:tplc="2938AE4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7E956CDE"/>
    <w:multiLevelType w:val="hybridMultilevel"/>
    <w:tmpl w:val="A1E69EBC"/>
    <w:lvl w:ilvl="0" w:tplc="85302B9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8"/>
  </w:num>
  <w:num w:numId="2">
    <w:abstractNumId w:val="6"/>
  </w:num>
  <w:num w:numId="3">
    <w:abstractNumId w:val="5"/>
  </w:num>
  <w:num w:numId="4">
    <w:abstractNumId w:val="11"/>
  </w:num>
  <w:num w:numId="5">
    <w:abstractNumId w:val="1"/>
  </w:num>
  <w:num w:numId="6">
    <w:abstractNumId w:val="0"/>
  </w:num>
  <w:num w:numId="7">
    <w:abstractNumId w:val="7"/>
  </w:num>
  <w:num w:numId="8">
    <w:abstractNumId w:val="10"/>
  </w:num>
  <w:num w:numId="9">
    <w:abstractNumId w:val="2"/>
  </w:num>
  <w:num w:numId="10">
    <w:abstractNumId w:val="9"/>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19FF"/>
    <w:rsid w:val="00001963"/>
    <w:rsid w:val="0000209B"/>
    <w:rsid w:val="000052E6"/>
    <w:rsid w:val="00007BED"/>
    <w:rsid w:val="00016287"/>
    <w:rsid w:val="00017399"/>
    <w:rsid w:val="00017645"/>
    <w:rsid w:val="00020783"/>
    <w:rsid w:val="00022170"/>
    <w:rsid w:val="00022B9F"/>
    <w:rsid w:val="00023086"/>
    <w:rsid w:val="0002350E"/>
    <w:rsid w:val="00037899"/>
    <w:rsid w:val="00041BE6"/>
    <w:rsid w:val="000436C4"/>
    <w:rsid w:val="0005111C"/>
    <w:rsid w:val="00051A56"/>
    <w:rsid w:val="000536D9"/>
    <w:rsid w:val="00057A39"/>
    <w:rsid w:val="000613CA"/>
    <w:rsid w:val="00063B40"/>
    <w:rsid w:val="000672C8"/>
    <w:rsid w:val="000719D9"/>
    <w:rsid w:val="00073D65"/>
    <w:rsid w:val="00075243"/>
    <w:rsid w:val="00075E0C"/>
    <w:rsid w:val="0007642D"/>
    <w:rsid w:val="0008297E"/>
    <w:rsid w:val="0008461A"/>
    <w:rsid w:val="0009404D"/>
    <w:rsid w:val="000947D4"/>
    <w:rsid w:val="000A2A32"/>
    <w:rsid w:val="000B0321"/>
    <w:rsid w:val="000B1C06"/>
    <w:rsid w:val="000B1C87"/>
    <w:rsid w:val="000B1D68"/>
    <w:rsid w:val="000B3148"/>
    <w:rsid w:val="000B4BA2"/>
    <w:rsid w:val="000B55EF"/>
    <w:rsid w:val="000B5CEC"/>
    <w:rsid w:val="000B6A71"/>
    <w:rsid w:val="000B6C72"/>
    <w:rsid w:val="000B7539"/>
    <w:rsid w:val="000B7823"/>
    <w:rsid w:val="000C073C"/>
    <w:rsid w:val="000C20A9"/>
    <w:rsid w:val="000C67CA"/>
    <w:rsid w:val="000D53DC"/>
    <w:rsid w:val="000D6BED"/>
    <w:rsid w:val="000E19CD"/>
    <w:rsid w:val="000E25A9"/>
    <w:rsid w:val="000E7517"/>
    <w:rsid w:val="000F389C"/>
    <w:rsid w:val="000F60CD"/>
    <w:rsid w:val="00106229"/>
    <w:rsid w:val="00111382"/>
    <w:rsid w:val="00113544"/>
    <w:rsid w:val="00117ED4"/>
    <w:rsid w:val="00120DFA"/>
    <w:rsid w:val="00134D86"/>
    <w:rsid w:val="00135BA7"/>
    <w:rsid w:val="00140257"/>
    <w:rsid w:val="00140F44"/>
    <w:rsid w:val="00142587"/>
    <w:rsid w:val="00143EA8"/>
    <w:rsid w:val="00145F58"/>
    <w:rsid w:val="0014641A"/>
    <w:rsid w:val="001468A5"/>
    <w:rsid w:val="001474DD"/>
    <w:rsid w:val="0015161F"/>
    <w:rsid w:val="00151D4E"/>
    <w:rsid w:val="00152CE9"/>
    <w:rsid w:val="00154C76"/>
    <w:rsid w:val="00164DC3"/>
    <w:rsid w:val="00167A97"/>
    <w:rsid w:val="00174D64"/>
    <w:rsid w:val="00176FA6"/>
    <w:rsid w:val="00180216"/>
    <w:rsid w:val="0018076C"/>
    <w:rsid w:val="00181B50"/>
    <w:rsid w:val="00183578"/>
    <w:rsid w:val="001840D7"/>
    <w:rsid w:val="001842B4"/>
    <w:rsid w:val="00184803"/>
    <w:rsid w:val="0018651B"/>
    <w:rsid w:val="00186C6D"/>
    <w:rsid w:val="00187920"/>
    <w:rsid w:val="001913E7"/>
    <w:rsid w:val="00191EF4"/>
    <w:rsid w:val="00195773"/>
    <w:rsid w:val="00195790"/>
    <w:rsid w:val="001A1865"/>
    <w:rsid w:val="001A4497"/>
    <w:rsid w:val="001B1717"/>
    <w:rsid w:val="001B44B9"/>
    <w:rsid w:val="001B50B6"/>
    <w:rsid w:val="001B7840"/>
    <w:rsid w:val="001C03BF"/>
    <w:rsid w:val="001C743A"/>
    <w:rsid w:val="001C7918"/>
    <w:rsid w:val="001D2CF5"/>
    <w:rsid w:val="001D343D"/>
    <w:rsid w:val="001D79B1"/>
    <w:rsid w:val="001E5C5E"/>
    <w:rsid w:val="001F0F8C"/>
    <w:rsid w:val="001F23E9"/>
    <w:rsid w:val="001F41E4"/>
    <w:rsid w:val="001F4F30"/>
    <w:rsid w:val="001F6C72"/>
    <w:rsid w:val="001F733B"/>
    <w:rsid w:val="0020010B"/>
    <w:rsid w:val="00200AA7"/>
    <w:rsid w:val="00201282"/>
    <w:rsid w:val="0020182D"/>
    <w:rsid w:val="00203A3A"/>
    <w:rsid w:val="0020444D"/>
    <w:rsid w:val="002045D1"/>
    <w:rsid w:val="00204985"/>
    <w:rsid w:val="002115D3"/>
    <w:rsid w:val="00213655"/>
    <w:rsid w:val="0021399A"/>
    <w:rsid w:val="00214AA1"/>
    <w:rsid w:val="00215270"/>
    <w:rsid w:val="00215BA2"/>
    <w:rsid w:val="002179BA"/>
    <w:rsid w:val="002214B3"/>
    <w:rsid w:val="0022394B"/>
    <w:rsid w:val="00225395"/>
    <w:rsid w:val="0022572B"/>
    <w:rsid w:val="0022609D"/>
    <w:rsid w:val="00226571"/>
    <w:rsid w:val="0022740B"/>
    <w:rsid w:val="00227810"/>
    <w:rsid w:val="00227F99"/>
    <w:rsid w:val="00230C91"/>
    <w:rsid w:val="00241AD4"/>
    <w:rsid w:val="00244E78"/>
    <w:rsid w:val="00245A39"/>
    <w:rsid w:val="0024765C"/>
    <w:rsid w:val="00247BF1"/>
    <w:rsid w:val="002500E6"/>
    <w:rsid w:val="00250BA2"/>
    <w:rsid w:val="00252D54"/>
    <w:rsid w:val="00254190"/>
    <w:rsid w:val="00255F61"/>
    <w:rsid w:val="00264E48"/>
    <w:rsid w:val="00267EB0"/>
    <w:rsid w:val="00270454"/>
    <w:rsid w:val="002711C8"/>
    <w:rsid w:val="002719EF"/>
    <w:rsid w:val="00273E89"/>
    <w:rsid w:val="0027472F"/>
    <w:rsid w:val="00276194"/>
    <w:rsid w:val="00276C33"/>
    <w:rsid w:val="00277D98"/>
    <w:rsid w:val="00281CD6"/>
    <w:rsid w:val="0028242F"/>
    <w:rsid w:val="00283958"/>
    <w:rsid w:val="00284F22"/>
    <w:rsid w:val="002875B1"/>
    <w:rsid w:val="0029037F"/>
    <w:rsid w:val="00293CFB"/>
    <w:rsid w:val="002946FA"/>
    <w:rsid w:val="002A25B4"/>
    <w:rsid w:val="002A4DC7"/>
    <w:rsid w:val="002A5B50"/>
    <w:rsid w:val="002B1220"/>
    <w:rsid w:val="002B2838"/>
    <w:rsid w:val="002C174E"/>
    <w:rsid w:val="002C299A"/>
    <w:rsid w:val="002C37EF"/>
    <w:rsid w:val="002D1137"/>
    <w:rsid w:val="002D1E78"/>
    <w:rsid w:val="002D4477"/>
    <w:rsid w:val="002E3AF1"/>
    <w:rsid w:val="002E51AC"/>
    <w:rsid w:val="002E73CB"/>
    <w:rsid w:val="002E7A4E"/>
    <w:rsid w:val="002E7DCF"/>
    <w:rsid w:val="002F1582"/>
    <w:rsid w:val="002F19FF"/>
    <w:rsid w:val="002F2D13"/>
    <w:rsid w:val="002F4041"/>
    <w:rsid w:val="002F5EAB"/>
    <w:rsid w:val="002F6715"/>
    <w:rsid w:val="002F76AA"/>
    <w:rsid w:val="003072B8"/>
    <w:rsid w:val="00307AA8"/>
    <w:rsid w:val="00310111"/>
    <w:rsid w:val="0031071D"/>
    <w:rsid w:val="003110DB"/>
    <w:rsid w:val="00315D07"/>
    <w:rsid w:val="00316851"/>
    <w:rsid w:val="0032142D"/>
    <w:rsid w:val="003218B2"/>
    <w:rsid w:val="00322F1C"/>
    <w:rsid w:val="00323366"/>
    <w:rsid w:val="00326096"/>
    <w:rsid w:val="00326639"/>
    <w:rsid w:val="00327A0F"/>
    <w:rsid w:val="00327F81"/>
    <w:rsid w:val="00331E48"/>
    <w:rsid w:val="00332F45"/>
    <w:rsid w:val="0033366F"/>
    <w:rsid w:val="00335D79"/>
    <w:rsid w:val="00336426"/>
    <w:rsid w:val="0034327F"/>
    <w:rsid w:val="00346DCF"/>
    <w:rsid w:val="00352EE3"/>
    <w:rsid w:val="00353043"/>
    <w:rsid w:val="003546DB"/>
    <w:rsid w:val="0035654B"/>
    <w:rsid w:val="00357563"/>
    <w:rsid w:val="0036590D"/>
    <w:rsid w:val="00366B78"/>
    <w:rsid w:val="00387156"/>
    <w:rsid w:val="003912AC"/>
    <w:rsid w:val="00392422"/>
    <w:rsid w:val="003938BF"/>
    <w:rsid w:val="003A1068"/>
    <w:rsid w:val="003A14CF"/>
    <w:rsid w:val="003A1607"/>
    <w:rsid w:val="003A2205"/>
    <w:rsid w:val="003A7D35"/>
    <w:rsid w:val="003B00DD"/>
    <w:rsid w:val="003B07AF"/>
    <w:rsid w:val="003B236B"/>
    <w:rsid w:val="003B35A9"/>
    <w:rsid w:val="003B36A5"/>
    <w:rsid w:val="003B5234"/>
    <w:rsid w:val="003B5D6A"/>
    <w:rsid w:val="003B7750"/>
    <w:rsid w:val="003C36E0"/>
    <w:rsid w:val="003D0867"/>
    <w:rsid w:val="003D2052"/>
    <w:rsid w:val="003D3EC1"/>
    <w:rsid w:val="003D46F9"/>
    <w:rsid w:val="003D61F7"/>
    <w:rsid w:val="003E1989"/>
    <w:rsid w:val="003E5C6B"/>
    <w:rsid w:val="003F3D3D"/>
    <w:rsid w:val="003F3FB9"/>
    <w:rsid w:val="003F5803"/>
    <w:rsid w:val="003F699B"/>
    <w:rsid w:val="004011C1"/>
    <w:rsid w:val="0040499A"/>
    <w:rsid w:val="004072A0"/>
    <w:rsid w:val="00410277"/>
    <w:rsid w:val="004120D6"/>
    <w:rsid w:val="00416D48"/>
    <w:rsid w:val="00421994"/>
    <w:rsid w:val="0042402B"/>
    <w:rsid w:val="0042442F"/>
    <w:rsid w:val="004246F9"/>
    <w:rsid w:val="00425686"/>
    <w:rsid w:val="004279D9"/>
    <w:rsid w:val="0043356B"/>
    <w:rsid w:val="00433AD7"/>
    <w:rsid w:val="00440502"/>
    <w:rsid w:val="004419C0"/>
    <w:rsid w:val="00442935"/>
    <w:rsid w:val="00444C64"/>
    <w:rsid w:val="004451C9"/>
    <w:rsid w:val="004518C4"/>
    <w:rsid w:val="00453392"/>
    <w:rsid w:val="004536F1"/>
    <w:rsid w:val="00453810"/>
    <w:rsid w:val="00453D92"/>
    <w:rsid w:val="00461AA7"/>
    <w:rsid w:val="004629DC"/>
    <w:rsid w:val="00467762"/>
    <w:rsid w:val="004728C4"/>
    <w:rsid w:val="004732AC"/>
    <w:rsid w:val="00476169"/>
    <w:rsid w:val="00476236"/>
    <w:rsid w:val="004772A8"/>
    <w:rsid w:val="00480DC2"/>
    <w:rsid w:val="004856DD"/>
    <w:rsid w:val="00491C2E"/>
    <w:rsid w:val="00492BD6"/>
    <w:rsid w:val="004930D2"/>
    <w:rsid w:val="00493E89"/>
    <w:rsid w:val="00494031"/>
    <w:rsid w:val="00495CBE"/>
    <w:rsid w:val="004A22FE"/>
    <w:rsid w:val="004A7BB9"/>
    <w:rsid w:val="004B26B4"/>
    <w:rsid w:val="004B43DA"/>
    <w:rsid w:val="004B46A3"/>
    <w:rsid w:val="004B4923"/>
    <w:rsid w:val="004B76E1"/>
    <w:rsid w:val="004C0E7E"/>
    <w:rsid w:val="004C39F4"/>
    <w:rsid w:val="004C4806"/>
    <w:rsid w:val="004C6404"/>
    <w:rsid w:val="004C734E"/>
    <w:rsid w:val="004D2B94"/>
    <w:rsid w:val="004D3A6E"/>
    <w:rsid w:val="004D5E5E"/>
    <w:rsid w:val="004E0108"/>
    <w:rsid w:val="004E0AC0"/>
    <w:rsid w:val="004E68B5"/>
    <w:rsid w:val="004E73F2"/>
    <w:rsid w:val="004E7ABB"/>
    <w:rsid w:val="004F7E9E"/>
    <w:rsid w:val="005035F4"/>
    <w:rsid w:val="00506B8B"/>
    <w:rsid w:val="005108B0"/>
    <w:rsid w:val="00512902"/>
    <w:rsid w:val="00512C80"/>
    <w:rsid w:val="0052375A"/>
    <w:rsid w:val="0052476D"/>
    <w:rsid w:val="00525BB0"/>
    <w:rsid w:val="00527618"/>
    <w:rsid w:val="00531C3A"/>
    <w:rsid w:val="00532B59"/>
    <w:rsid w:val="0053371B"/>
    <w:rsid w:val="00533ACC"/>
    <w:rsid w:val="00533B8D"/>
    <w:rsid w:val="00534A51"/>
    <w:rsid w:val="0053569B"/>
    <w:rsid w:val="00535C46"/>
    <w:rsid w:val="005367B7"/>
    <w:rsid w:val="00537F07"/>
    <w:rsid w:val="0054118A"/>
    <w:rsid w:val="0054368B"/>
    <w:rsid w:val="00545F69"/>
    <w:rsid w:val="005464A0"/>
    <w:rsid w:val="00546C66"/>
    <w:rsid w:val="00547700"/>
    <w:rsid w:val="00547FA4"/>
    <w:rsid w:val="0055004C"/>
    <w:rsid w:val="00553527"/>
    <w:rsid w:val="00555518"/>
    <w:rsid w:val="00561B08"/>
    <w:rsid w:val="00562720"/>
    <w:rsid w:val="00563A8B"/>
    <w:rsid w:val="00570D81"/>
    <w:rsid w:val="0057214B"/>
    <w:rsid w:val="00574B69"/>
    <w:rsid w:val="005757AB"/>
    <w:rsid w:val="005800D5"/>
    <w:rsid w:val="00580A1D"/>
    <w:rsid w:val="00583F72"/>
    <w:rsid w:val="00584E3E"/>
    <w:rsid w:val="005A3AB7"/>
    <w:rsid w:val="005A5DDC"/>
    <w:rsid w:val="005B2798"/>
    <w:rsid w:val="005B447D"/>
    <w:rsid w:val="005B6006"/>
    <w:rsid w:val="005C1E3C"/>
    <w:rsid w:val="005C4C36"/>
    <w:rsid w:val="005C6B27"/>
    <w:rsid w:val="005D1E31"/>
    <w:rsid w:val="005D4744"/>
    <w:rsid w:val="005E05DD"/>
    <w:rsid w:val="005E3010"/>
    <w:rsid w:val="005E4C34"/>
    <w:rsid w:val="005E4CC2"/>
    <w:rsid w:val="005E5D16"/>
    <w:rsid w:val="005F456A"/>
    <w:rsid w:val="005F6B32"/>
    <w:rsid w:val="006024D1"/>
    <w:rsid w:val="00604D7D"/>
    <w:rsid w:val="00610973"/>
    <w:rsid w:val="006113C3"/>
    <w:rsid w:val="0061478F"/>
    <w:rsid w:val="00615D62"/>
    <w:rsid w:val="00617A3A"/>
    <w:rsid w:val="00620C39"/>
    <w:rsid w:val="0062250F"/>
    <w:rsid w:val="006236F7"/>
    <w:rsid w:val="006303F9"/>
    <w:rsid w:val="0063639A"/>
    <w:rsid w:val="00640A5F"/>
    <w:rsid w:val="00642109"/>
    <w:rsid w:val="006427EE"/>
    <w:rsid w:val="00642CEC"/>
    <w:rsid w:val="006450A8"/>
    <w:rsid w:val="00645BFD"/>
    <w:rsid w:val="006510ED"/>
    <w:rsid w:val="00651D64"/>
    <w:rsid w:val="0065400A"/>
    <w:rsid w:val="0066046D"/>
    <w:rsid w:val="00661676"/>
    <w:rsid w:val="006634D0"/>
    <w:rsid w:val="0066681A"/>
    <w:rsid w:val="00674C8B"/>
    <w:rsid w:val="0068018B"/>
    <w:rsid w:val="00682109"/>
    <w:rsid w:val="00686042"/>
    <w:rsid w:val="00686C15"/>
    <w:rsid w:val="00690581"/>
    <w:rsid w:val="00697307"/>
    <w:rsid w:val="006A3FCE"/>
    <w:rsid w:val="006A488C"/>
    <w:rsid w:val="006A509B"/>
    <w:rsid w:val="006A70AF"/>
    <w:rsid w:val="006A745A"/>
    <w:rsid w:val="006B59B8"/>
    <w:rsid w:val="006C23DC"/>
    <w:rsid w:val="006C6053"/>
    <w:rsid w:val="006C63CF"/>
    <w:rsid w:val="006D024F"/>
    <w:rsid w:val="006D0DAD"/>
    <w:rsid w:val="006D4A5B"/>
    <w:rsid w:val="006E1DE4"/>
    <w:rsid w:val="006E4A5A"/>
    <w:rsid w:val="006F1497"/>
    <w:rsid w:val="006F277D"/>
    <w:rsid w:val="006F30D9"/>
    <w:rsid w:val="006F450B"/>
    <w:rsid w:val="006F5F98"/>
    <w:rsid w:val="00700ABC"/>
    <w:rsid w:val="0070129D"/>
    <w:rsid w:val="007031E3"/>
    <w:rsid w:val="00703D36"/>
    <w:rsid w:val="00704007"/>
    <w:rsid w:val="00704549"/>
    <w:rsid w:val="007073D2"/>
    <w:rsid w:val="00710FC4"/>
    <w:rsid w:val="0071188D"/>
    <w:rsid w:val="0071246B"/>
    <w:rsid w:val="0071283E"/>
    <w:rsid w:val="00716D24"/>
    <w:rsid w:val="00723EB6"/>
    <w:rsid w:val="00724DD3"/>
    <w:rsid w:val="00727779"/>
    <w:rsid w:val="00730A7E"/>
    <w:rsid w:val="007355A2"/>
    <w:rsid w:val="0073741C"/>
    <w:rsid w:val="007432B9"/>
    <w:rsid w:val="00746E11"/>
    <w:rsid w:val="00752B23"/>
    <w:rsid w:val="007561DB"/>
    <w:rsid w:val="00763211"/>
    <w:rsid w:val="0076529B"/>
    <w:rsid w:val="00770CAF"/>
    <w:rsid w:val="0077377D"/>
    <w:rsid w:val="0078338B"/>
    <w:rsid w:val="007835D7"/>
    <w:rsid w:val="00786654"/>
    <w:rsid w:val="007903CE"/>
    <w:rsid w:val="007903D2"/>
    <w:rsid w:val="00795946"/>
    <w:rsid w:val="00795D67"/>
    <w:rsid w:val="00795E5E"/>
    <w:rsid w:val="00796B5F"/>
    <w:rsid w:val="00797109"/>
    <w:rsid w:val="007A4DF0"/>
    <w:rsid w:val="007A4FA3"/>
    <w:rsid w:val="007A5F04"/>
    <w:rsid w:val="007B04B5"/>
    <w:rsid w:val="007B34B4"/>
    <w:rsid w:val="007B53F8"/>
    <w:rsid w:val="007B57F5"/>
    <w:rsid w:val="007B7D07"/>
    <w:rsid w:val="007C28BE"/>
    <w:rsid w:val="007C2EE3"/>
    <w:rsid w:val="007C68A1"/>
    <w:rsid w:val="007C71DB"/>
    <w:rsid w:val="007D05D5"/>
    <w:rsid w:val="007E0E5D"/>
    <w:rsid w:val="007E1668"/>
    <w:rsid w:val="007E2943"/>
    <w:rsid w:val="007E4353"/>
    <w:rsid w:val="007E5771"/>
    <w:rsid w:val="007E7D44"/>
    <w:rsid w:val="007F54BF"/>
    <w:rsid w:val="007F7769"/>
    <w:rsid w:val="00800914"/>
    <w:rsid w:val="00801368"/>
    <w:rsid w:val="00804377"/>
    <w:rsid w:val="008113FF"/>
    <w:rsid w:val="0081487B"/>
    <w:rsid w:val="00825C50"/>
    <w:rsid w:val="00827E19"/>
    <w:rsid w:val="00830B00"/>
    <w:rsid w:val="00830EA4"/>
    <w:rsid w:val="008339E8"/>
    <w:rsid w:val="00833A2A"/>
    <w:rsid w:val="0084018F"/>
    <w:rsid w:val="00843C23"/>
    <w:rsid w:val="00844087"/>
    <w:rsid w:val="00847B00"/>
    <w:rsid w:val="00853754"/>
    <w:rsid w:val="0085560A"/>
    <w:rsid w:val="008627BD"/>
    <w:rsid w:val="008643E6"/>
    <w:rsid w:val="0086644A"/>
    <w:rsid w:val="008664D1"/>
    <w:rsid w:val="008676A7"/>
    <w:rsid w:val="00871ECE"/>
    <w:rsid w:val="00875FD6"/>
    <w:rsid w:val="0088195D"/>
    <w:rsid w:val="0088216B"/>
    <w:rsid w:val="00882B19"/>
    <w:rsid w:val="00883A1E"/>
    <w:rsid w:val="00884A02"/>
    <w:rsid w:val="008853E9"/>
    <w:rsid w:val="0089068B"/>
    <w:rsid w:val="00891E25"/>
    <w:rsid w:val="00893985"/>
    <w:rsid w:val="00894E19"/>
    <w:rsid w:val="0089687F"/>
    <w:rsid w:val="008A21C3"/>
    <w:rsid w:val="008A25D3"/>
    <w:rsid w:val="008A4029"/>
    <w:rsid w:val="008A41CE"/>
    <w:rsid w:val="008A572C"/>
    <w:rsid w:val="008B064F"/>
    <w:rsid w:val="008B10E8"/>
    <w:rsid w:val="008B4E11"/>
    <w:rsid w:val="008C0541"/>
    <w:rsid w:val="008C20CC"/>
    <w:rsid w:val="008C4139"/>
    <w:rsid w:val="008C5C87"/>
    <w:rsid w:val="008D12D2"/>
    <w:rsid w:val="008D1757"/>
    <w:rsid w:val="008D2F5E"/>
    <w:rsid w:val="008D69FD"/>
    <w:rsid w:val="008D76FA"/>
    <w:rsid w:val="008E0AF9"/>
    <w:rsid w:val="008E43EC"/>
    <w:rsid w:val="008E5F3B"/>
    <w:rsid w:val="008E7D47"/>
    <w:rsid w:val="008F264A"/>
    <w:rsid w:val="008F38AB"/>
    <w:rsid w:val="008F3BC4"/>
    <w:rsid w:val="008F4383"/>
    <w:rsid w:val="008F45D3"/>
    <w:rsid w:val="008F7665"/>
    <w:rsid w:val="00904017"/>
    <w:rsid w:val="009048C4"/>
    <w:rsid w:val="00915111"/>
    <w:rsid w:val="009156B4"/>
    <w:rsid w:val="0091594B"/>
    <w:rsid w:val="00921E2E"/>
    <w:rsid w:val="00923EE3"/>
    <w:rsid w:val="009240DB"/>
    <w:rsid w:val="00925996"/>
    <w:rsid w:val="00935B28"/>
    <w:rsid w:val="009362B4"/>
    <w:rsid w:val="00946715"/>
    <w:rsid w:val="00946F60"/>
    <w:rsid w:val="009471B8"/>
    <w:rsid w:val="009522A6"/>
    <w:rsid w:val="00952475"/>
    <w:rsid w:val="009552B8"/>
    <w:rsid w:val="009560F1"/>
    <w:rsid w:val="00961EA7"/>
    <w:rsid w:val="0096355A"/>
    <w:rsid w:val="009637B7"/>
    <w:rsid w:val="009640AB"/>
    <w:rsid w:val="00964DC8"/>
    <w:rsid w:val="0096601A"/>
    <w:rsid w:val="00966735"/>
    <w:rsid w:val="00973E7B"/>
    <w:rsid w:val="00973EFB"/>
    <w:rsid w:val="00974252"/>
    <w:rsid w:val="009745A8"/>
    <w:rsid w:val="00981C49"/>
    <w:rsid w:val="009833A1"/>
    <w:rsid w:val="009858D8"/>
    <w:rsid w:val="00985BB1"/>
    <w:rsid w:val="009864DF"/>
    <w:rsid w:val="00990759"/>
    <w:rsid w:val="00991A94"/>
    <w:rsid w:val="009935E3"/>
    <w:rsid w:val="00995E12"/>
    <w:rsid w:val="009A0AB2"/>
    <w:rsid w:val="009A29D2"/>
    <w:rsid w:val="009A4259"/>
    <w:rsid w:val="009A7EF8"/>
    <w:rsid w:val="009C17E0"/>
    <w:rsid w:val="009C1B6C"/>
    <w:rsid w:val="009D7120"/>
    <w:rsid w:val="009D77D5"/>
    <w:rsid w:val="009E2C08"/>
    <w:rsid w:val="009F3065"/>
    <w:rsid w:val="009F7004"/>
    <w:rsid w:val="009F75FD"/>
    <w:rsid w:val="009F7627"/>
    <w:rsid w:val="00A022FA"/>
    <w:rsid w:val="00A0273B"/>
    <w:rsid w:val="00A02856"/>
    <w:rsid w:val="00A05589"/>
    <w:rsid w:val="00A10D1A"/>
    <w:rsid w:val="00A175B6"/>
    <w:rsid w:val="00A21B67"/>
    <w:rsid w:val="00A225FF"/>
    <w:rsid w:val="00A229E5"/>
    <w:rsid w:val="00A240E6"/>
    <w:rsid w:val="00A31610"/>
    <w:rsid w:val="00A31D4E"/>
    <w:rsid w:val="00A33A6B"/>
    <w:rsid w:val="00A35AEF"/>
    <w:rsid w:val="00A360B3"/>
    <w:rsid w:val="00A36938"/>
    <w:rsid w:val="00A412BB"/>
    <w:rsid w:val="00A41BA5"/>
    <w:rsid w:val="00A44D43"/>
    <w:rsid w:val="00A460C3"/>
    <w:rsid w:val="00A5128E"/>
    <w:rsid w:val="00A54A73"/>
    <w:rsid w:val="00A56107"/>
    <w:rsid w:val="00A57B2E"/>
    <w:rsid w:val="00A60E6F"/>
    <w:rsid w:val="00A65BFE"/>
    <w:rsid w:val="00A66F88"/>
    <w:rsid w:val="00A77361"/>
    <w:rsid w:val="00A82454"/>
    <w:rsid w:val="00A83B80"/>
    <w:rsid w:val="00A83D2F"/>
    <w:rsid w:val="00A858CE"/>
    <w:rsid w:val="00A86045"/>
    <w:rsid w:val="00A91029"/>
    <w:rsid w:val="00A91E3D"/>
    <w:rsid w:val="00A92A0C"/>
    <w:rsid w:val="00A94A97"/>
    <w:rsid w:val="00AA40AE"/>
    <w:rsid w:val="00AA56AE"/>
    <w:rsid w:val="00AA6ACA"/>
    <w:rsid w:val="00AB2B98"/>
    <w:rsid w:val="00AB3286"/>
    <w:rsid w:val="00AB6E35"/>
    <w:rsid w:val="00AB72A1"/>
    <w:rsid w:val="00AC11B7"/>
    <w:rsid w:val="00AC6243"/>
    <w:rsid w:val="00AD04D4"/>
    <w:rsid w:val="00AD1922"/>
    <w:rsid w:val="00AD31C7"/>
    <w:rsid w:val="00AD3A46"/>
    <w:rsid w:val="00AD5A48"/>
    <w:rsid w:val="00AE02D2"/>
    <w:rsid w:val="00AE4F76"/>
    <w:rsid w:val="00AE60A3"/>
    <w:rsid w:val="00AF2D08"/>
    <w:rsid w:val="00AF3114"/>
    <w:rsid w:val="00AF3CCC"/>
    <w:rsid w:val="00AF5ABF"/>
    <w:rsid w:val="00AF5E1B"/>
    <w:rsid w:val="00AF7442"/>
    <w:rsid w:val="00B01961"/>
    <w:rsid w:val="00B01D0D"/>
    <w:rsid w:val="00B03436"/>
    <w:rsid w:val="00B04536"/>
    <w:rsid w:val="00B06AB5"/>
    <w:rsid w:val="00B12095"/>
    <w:rsid w:val="00B15415"/>
    <w:rsid w:val="00B155FC"/>
    <w:rsid w:val="00B16026"/>
    <w:rsid w:val="00B17562"/>
    <w:rsid w:val="00B216E7"/>
    <w:rsid w:val="00B22DFE"/>
    <w:rsid w:val="00B22E93"/>
    <w:rsid w:val="00B23B12"/>
    <w:rsid w:val="00B247C3"/>
    <w:rsid w:val="00B256AE"/>
    <w:rsid w:val="00B26AE8"/>
    <w:rsid w:val="00B34C86"/>
    <w:rsid w:val="00B36881"/>
    <w:rsid w:val="00B41551"/>
    <w:rsid w:val="00B41DF4"/>
    <w:rsid w:val="00B51BBC"/>
    <w:rsid w:val="00B546B9"/>
    <w:rsid w:val="00B54B2F"/>
    <w:rsid w:val="00B5691E"/>
    <w:rsid w:val="00B6067A"/>
    <w:rsid w:val="00B612AD"/>
    <w:rsid w:val="00B67733"/>
    <w:rsid w:val="00B708BB"/>
    <w:rsid w:val="00B7223B"/>
    <w:rsid w:val="00B73492"/>
    <w:rsid w:val="00B812C2"/>
    <w:rsid w:val="00B8228F"/>
    <w:rsid w:val="00B83732"/>
    <w:rsid w:val="00B87433"/>
    <w:rsid w:val="00B90DF1"/>
    <w:rsid w:val="00B972FE"/>
    <w:rsid w:val="00BA2A63"/>
    <w:rsid w:val="00BA3AB3"/>
    <w:rsid w:val="00BB239F"/>
    <w:rsid w:val="00BB3FEC"/>
    <w:rsid w:val="00BB4887"/>
    <w:rsid w:val="00BC40DA"/>
    <w:rsid w:val="00BC439E"/>
    <w:rsid w:val="00BC6A9C"/>
    <w:rsid w:val="00BC7904"/>
    <w:rsid w:val="00BC7C4E"/>
    <w:rsid w:val="00BD6C68"/>
    <w:rsid w:val="00BF093D"/>
    <w:rsid w:val="00BF1F33"/>
    <w:rsid w:val="00BF31F2"/>
    <w:rsid w:val="00BF751C"/>
    <w:rsid w:val="00C0424B"/>
    <w:rsid w:val="00C06526"/>
    <w:rsid w:val="00C101B1"/>
    <w:rsid w:val="00C11EF7"/>
    <w:rsid w:val="00C2020E"/>
    <w:rsid w:val="00C232C6"/>
    <w:rsid w:val="00C26997"/>
    <w:rsid w:val="00C30D83"/>
    <w:rsid w:val="00C30DCC"/>
    <w:rsid w:val="00C336B6"/>
    <w:rsid w:val="00C3799E"/>
    <w:rsid w:val="00C421A0"/>
    <w:rsid w:val="00C43E25"/>
    <w:rsid w:val="00C46C0C"/>
    <w:rsid w:val="00C50698"/>
    <w:rsid w:val="00C533AB"/>
    <w:rsid w:val="00C5553F"/>
    <w:rsid w:val="00C6567C"/>
    <w:rsid w:val="00C67BA7"/>
    <w:rsid w:val="00C7416E"/>
    <w:rsid w:val="00C74BA8"/>
    <w:rsid w:val="00C74F8D"/>
    <w:rsid w:val="00C80847"/>
    <w:rsid w:val="00C8152F"/>
    <w:rsid w:val="00C85FA4"/>
    <w:rsid w:val="00C87886"/>
    <w:rsid w:val="00C87C45"/>
    <w:rsid w:val="00C87CC7"/>
    <w:rsid w:val="00C90F99"/>
    <w:rsid w:val="00C91962"/>
    <w:rsid w:val="00C934FE"/>
    <w:rsid w:val="00C94459"/>
    <w:rsid w:val="00C97245"/>
    <w:rsid w:val="00CA0AC8"/>
    <w:rsid w:val="00CA30A4"/>
    <w:rsid w:val="00CA42FB"/>
    <w:rsid w:val="00CA6079"/>
    <w:rsid w:val="00CB0252"/>
    <w:rsid w:val="00CB2186"/>
    <w:rsid w:val="00CC47AD"/>
    <w:rsid w:val="00CC4EFA"/>
    <w:rsid w:val="00CC63D3"/>
    <w:rsid w:val="00CD49FA"/>
    <w:rsid w:val="00CE4805"/>
    <w:rsid w:val="00CE4D78"/>
    <w:rsid w:val="00CE5366"/>
    <w:rsid w:val="00CE7B62"/>
    <w:rsid w:val="00CF2D27"/>
    <w:rsid w:val="00D01376"/>
    <w:rsid w:val="00D01DB6"/>
    <w:rsid w:val="00D04377"/>
    <w:rsid w:val="00D04F96"/>
    <w:rsid w:val="00D06309"/>
    <w:rsid w:val="00D12AF1"/>
    <w:rsid w:val="00D143E9"/>
    <w:rsid w:val="00D1478B"/>
    <w:rsid w:val="00D16E3B"/>
    <w:rsid w:val="00D1775D"/>
    <w:rsid w:val="00D20CEA"/>
    <w:rsid w:val="00D21323"/>
    <w:rsid w:val="00D315F9"/>
    <w:rsid w:val="00D3488C"/>
    <w:rsid w:val="00D3555F"/>
    <w:rsid w:val="00D50B48"/>
    <w:rsid w:val="00D51202"/>
    <w:rsid w:val="00D53C5A"/>
    <w:rsid w:val="00D55DB3"/>
    <w:rsid w:val="00D60E88"/>
    <w:rsid w:val="00D62FA5"/>
    <w:rsid w:val="00D63781"/>
    <w:rsid w:val="00D65E35"/>
    <w:rsid w:val="00D666D5"/>
    <w:rsid w:val="00D72790"/>
    <w:rsid w:val="00D76302"/>
    <w:rsid w:val="00D76C32"/>
    <w:rsid w:val="00D77D17"/>
    <w:rsid w:val="00D80C4B"/>
    <w:rsid w:val="00D81187"/>
    <w:rsid w:val="00D82B3A"/>
    <w:rsid w:val="00D84DC3"/>
    <w:rsid w:val="00D84E22"/>
    <w:rsid w:val="00D866D1"/>
    <w:rsid w:val="00D86DB5"/>
    <w:rsid w:val="00D90B13"/>
    <w:rsid w:val="00D966F8"/>
    <w:rsid w:val="00DA0A6C"/>
    <w:rsid w:val="00DA247C"/>
    <w:rsid w:val="00DA7E7C"/>
    <w:rsid w:val="00DB02E0"/>
    <w:rsid w:val="00DB0921"/>
    <w:rsid w:val="00DB4944"/>
    <w:rsid w:val="00DC1ABC"/>
    <w:rsid w:val="00DC1F00"/>
    <w:rsid w:val="00DD08B2"/>
    <w:rsid w:val="00DD14A8"/>
    <w:rsid w:val="00DD217F"/>
    <w:rsid w:val="00DD325E"/>
    <w:rsid w:val="00DD3BB9"/>
    <w:rsid w:val="00DD4BA8"/>
    <w:rsid w:val="00DD5002"/>
    <w:rsid w:val="00DD5612"/>
    <w:rsid w:val="00DD6404"/>
    <w:rsid w:val="00DD6BC1"/>
    <w:rsid w:val="00DD6DD4"/>
    <w:rsid w:val="00DD741F"/>
    <w:rsid w:val="00DE05F4"/>
    <w:rsid w:val="00DE7955"/>
    <w:rsid w:val="00DF179F"/>
    <w:rsid w:val="00DF3A53"/>
    <w:rsid w:val="00DF4FB5"/>
    <w:rsid w:val="00DF5D42"/>
    <w:rsid w:val="00DF67C3"/>
    <w:rsid w:val="00E02FD8"/>
    <w:rsid w:val="00E03684"/>
    <w:rsid w:val="00E108CB"/>
    <w:rsid w:val="00E146EE"/>
    <w:rsid w:val="00E15091"/>
    <w:rsid w:val="00E17D2B"/>
    <w:rsid w:val="00E21BF1"/>
    <w:rsid w:val="00E221AA"/>
    <w:rsid w:val="00E24DCD"/>
    <w:rsid w:val="00E25C2E"/>
    <w:rsid w:val="00E26976"/>
    <w:rsid w:val="00E309A3"/>
    <w:rsid w:val="00E325BA"/>
    <w:rsid w:val="00E32E21"/>
    <w:rsid w:val="00E36ADB"/>
    <w:rsid w:val="00E43411"/>
    <w:rsid w:val="00E43607"/>
    <w:rsid w:val="00E46665"/>
    <w:rsid w:val="00E518E3"/>
    <w:rsid w:val="00E55A99"/>
    <w:rsid w:val="00E56A34"/>
    <w:rsid w:val="00E57BB9"/>
    <w:rsid w:val="00E629A4"/>
    <w:rsid w:val="00E6330C"/>
    <w:rsid w:val="00E7155D"/>
    <w:rsid w:val="00E71E0A"/>
    <w:rsid w:val="00E73F57"/>
    <w:rsid w:val="00E74333"/>
    <w:rsid w:val="00E76FBA"/>
    <w:rsid w:val="00E77B6D"/>
    <w:rsid w:val="00E8316E"/>
    <w:rsid w:val="00E859D9"/>
    <w:rsid w:val="00E87D02"/>
    <w:rsid w:val="00E930B5"/>
    <w:rsid w:val="00E942E8"/>
    <w:rsid w:val="00E94B81"/>
    <w:rsid w:val="00EA17FA"/>
    <w:rsid w:val="00EA2456"/>
    <w:rsid w:val="00EA58FF"/>
    <w:rsid w:val="00EA623C"/>
    <w:rsid w:val="00EA6A60"/>
    <w:rsid w:val="00EB3D31"/>
    <w:rsid w:val="00EB42D7"/>
    <w:rsid w:val="00EB44D3"/>
    <w:rsid w:val="00EB56BF"/>
    <w:rsid w:val="00EB5BED"/>
    <w:rsid w:val="00EC2FAA"/>
    <w:rsid w:val="00EC419F"/>
    <w:rsid w:val="00EC6A15"/>
    <w:rsid w:val="00EC6DE6"/>
    <w:rsid w:val="00ED1E55"/>
    <w:rsid w:val="00ED2AD7"/>
    <w:rsid w:val="00ED3B07"/>
    <w:rsid w:val="00ED3DF5"/>
    <w:rsid w:val="00ED4EB1"/>
    <w:rsid w:val="00EE1C71"/>
    <w:rsid w:val="00EE2191"/>
    <w:rsid w:val="00EE6D5B"/>
    <w:rsid w:val="00EE7CDF"/>
    <w:rsid w:val="00EF01CC"/>
    <w:rsid w:val="00EF2C22"/>
    <w:rsid w:val="00EF58C0"/>
    <w:rsid w:val="00EF60BF"/>
    <w:rsid w:val="00F04902"/>
    <w:rsid w:val="00F125D7"/>
    <w:rsid w:val="00F1600D"/>
    <w:rsid w:val="00F2130C"/>
    <w:rsid w:val="00F2192B"/>
    <w:rsid w:val="00F22A9D"/>
    <w:rsid w:val="00F24E04"/>
    <w:rsid w:val="00F337EB"/>
    <w:rsid w:val="00F3605A"/>
    <w:rsid w:val="00F366A9"/>
    <w:rsid w:val="00F36849"/>
    <w:rsid w:val="00F4108A"/>
    <w:rsid w:val="00F41E69"/>
    <w:rsid w:val="00F421E9"/>
    <w:rsid w:val="00F42510"/>
    <w:rsid w:val="00F455A9"/>
    <w:rsid w:val="00F46AA4"/>
    <w:rsid w:val="00F476AD"/>
    <w:rsid w:val="00F5113C"/>
    <w:rsid w:val="00F549B4"/>
    <w:rsid w:val="00F553F9"/>
    <w:rsid w:val="00F56A7B"/>
    <w:rsid w:val="00F61F63"/>
    <w:rsid w:val="00F6570C"/>
    <w:rsid w:val="00F666E2"/>
    <w:rsid w:val="00F66AA8"/>
    <w:rsid w:val="00F674AB"/>
    <w:rsid w:val="00F70B8D"/>
    <w:rsid w:val="00F71A83"/>
    <w:rsid w:val="00F75591"/>
    <w:rsid w:val="00F80629"/>
    <w:rsid w:val="00F81351"/>
    <w:rsid w:val="00F814AC"/>
    <w:rsid w:val="00F837BE"/>
    <w:rsid w:val="00F84CBF"/>
    <w:rsid w:val="00F8656B"/>
    <w:rsid w:val="00F93663"/>
    <w:rsid w:val="00F95A1A"/>
    <w:rsid w:val="00F9725D"/>
    <w:rsid w:val="00F9791B"/>
    <w:rsid w:val="00FA0ACD"/>
    <w:rsid w:val="00FA0EC0"/>
    <w:rsid w:val="00FA2F47"/>
    <w:rsid w:val="00FB10FF"/>
    <w:rsid w:val="00FB163D"/>
    <w:rsid w:val="00FB2981"/>
    <w:rsid w:val="00FB627E"/>
    <w:rsid w:val="00FC25E9"/>
    <w:rsid w:val="00FC6636"/>
    <w:rsid w:val="00FD00E9"/>
    <w:rsid w:val="00FD30BE"/>
    <w:rsid w:val="00FD4785"/>
    <w:rsid w:val="00FD4A51"/>
    <w:rsid w:val="00FE0A07"/>
    <w:rsid w:val="00FE2F1D"/>
    <w:rsid w:val="00FE393A"/>
    <w:rsid w:val="00FE3A6F"/>
    <w:rsid w:val="00FF2466"/>
    <w:rsid w:val="00FF65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D2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F19F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2F19FF"/>
    <w:pPr>
      <w:ind w:left="720"/>
      <w:contextualSpacing/>
    </w:pPr>
  </w:style>
  <w:style w:type="paragraph" w:styleId="BalloonText">
    <w:name w:val="Balloon Text"/>
    <w:basedOn w:val="Normal"/>
    <w:link w:val="BalloonTextChar"/>
    <w:uiPriority w:val="99"/>
    <w:semiHidden/>
    <w:rsid w:val="00700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0ABC"/>
    <w:rPr>
      <w:rFonts w:ascii="Tahoma" w:hAnsi="Tahoma" w:cs="Tahoma"/>
      <w:sz w:val="16"/>
      <w:szCs w:val="16"/>
    </w:rPr>
  </w:style>
  <w:style w:type="character" w:styleId="Hyperlink">
    <w:name w:val="Hyperlink"/>
    <w:basedOn w:val="DefaultParagraphFont"/>
    <w:uiPriority w:val="99"/>
    <w:rsid w:val="009A7EF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2</Pages>
  <Words>561</Words>
  <Characters>3203</Characters>
  <Application>Microsoft Office Outlook</Application>
  <DocSecurity>0</DocSecurity>
  <Lines>0</Lines>
  <Paragraphs>0</Paragraphs>
  <ScaleCrop>false</ScaleCrop>
  <Company>bysimlasu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kadir</dc:creator>
  <cp:keywords/>
  <dc:description/>
  <cp:lastModifiedBy>EDANUR HANIM</cp:lastModifiedBy>
  <cp:revision>2</cp:revision>
  <dcterms:created xsi:type="dcterms:W3CDTF">2011-11-29T19:03:00Z</dcterms:created>
  <dcterms:modified xsi:type="dcterms:W3CDTF">2011-11-30T21:01:00Z</dcterms:modified>
</cp:coreProperties>
</file>