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1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466"/>
      </w:tblGrid>
      <w:tr w:rsidR="00816D66" w:rsidTr="000A0EC5">
        <w:trPr>
          <w:trHeight w:val="835"/>
        </w:trPr>
        <w:tc>
          <w:tcPr>
            <w:tcW w:w="3466" w:type="dxa"/>
          </w:tcPr>
          <w:p w:rsidR="00816D66" w:rsidRPr="000A0EC5" w:rsidRDefault="00816D66" w:rsidP="008875C6">
            <w:pPr>
              <w:ind w:left="-250" w:firstLine="250"/>
              <w:rPr>
                <w:b/>
                <w:sz w:val="28"/>
                <w:szCs w:val="28"/>
              </w:rPr>
            </w:pPr>
            <w:r w:rsidRPr="000A0EC5">
              <w:rPr>
                <w:b/>
                <w:sz w:val="28"/>
                <w:szCs w:val="28"/>
              </w:rPr>
              <w:t>Adı Soyadı:</w:t>
            </w:r>
          </w:p>
          <w:p w:rsidR="00816D66" w:rsidRPr="008875C6" w:rsidRDefault="00816D66" w:rsidP="00176DE4">
            <w:pPr>
              <w:rPr>
                <w:sz w:val="28"/>
                <w:szCs w:val="28"/>
              </w:rPr>
            </w:pPr>
            <w:r w:rsidRPr="000A0EC5">
              <w:rPr>
                <w:b/>
                <w:sz w:val="28"/>
                <w:szCs w:val="28"/>
              </w:rPr>
              <w:t>No:</w:t>
            </w:r>
          </w:p>
        </w:tc>
      </w:tr>
    </w:tbl>
    <w:p w:rsidR="00816D66" w:rsidRDefault="00816D66" w:rsidP="00EC57B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48pt;margin-top:.3pt;width:273pt;height:692.4pt;z-index:251658240;mso-position-horizontal-relative:text;mso-position-vertical-relative:text" strokecolor="white">
            <v:textbox style="mso-next-textbox:#_x0000_s1026">
              <w:txbxContent>
                <w:p w:rsidR="00816D66" w:rsidRDefault="00816D66" w:rsidP="00EC57B8">
                  <w:r w:rsidRPr="00176DE4">
                    <w:rPr>
                      <w:b/>
                      <w:sz w:val="28"/>
                      <w:szCs w:val="28"/>
                    </w:rPr>
                    <w:t>1)</w:t>
                  </w:r>
                  <w:r>
                    <w:t xml:space="preserve"> -5,+2,+7,-6    yandaki sayılardan hangisi </w:t>
                  </w:r>
                  <w:r w:rsidRPr="00B01C45">
                    <w:rPr>
                      <w:b/>
                    </w:rPr>
                    <w:t>en küçüktür</w:t>
                  </w:r>
                  <w:r>
                    <w:t>?</w:t>
                  </w:r>
                </w:p>
                <w:p w:rsidR="00816D66" w:rsidRDefault="00816D66" w:rsidP="00EC57B8">
                  <w:r>
                    <w:t xml:space="preserve">           A) +5       B) -6        C) -2        D) +7</w:t>
                  </w:r>
                </w:p>
                <w:p w:rsidR="00816D66" w:rsidRDefault="00816D66" w:rsidP="00EC57B8"/>
                <w:p w:rsidR="00816D66" w:rsidRDefault="00816D66" w:rsidP="00EC57B8"/>
                <w:p w:rsidR="00816D66" w:rsidRDefault="00816D66" w:rsidP="004B3F32">
                  <w:pPr>
                    <w:rPr>
                      <w:b/>
                    </w:rPr>
                  </w:pPr>
                  <w:r w:rsidRPr="00176DE4">
                    <w:rPr>
                      <w:b/>
                      <w:sz w:val="28"/>
                      <w:szCs w:val="28"/>
                    </w:rPr>
                    <w:t>2)</w:t>
                  </w:r>
                  <w:r>
                    <w:t xml:space="preserve"> Aşağıdakilerden hangisi</w:t>
                  </w:r>
                  <w:r>
                    <w:rPr>
                      <w:b/>
                    </w:rPr>
                    <w:t xml:space="preserve"> </w:t>
                  </w:r>
                  <w:smartTag w:uri="urn:schemas-microsoft-com:office:smarttags" w:element="metricconverter">
                    <w:smartTagPr>
                      <w:attr w:name="ProductID" w:val="18 in"/>
                    </w:smartTagPr>
                    <w:r>
                      <w:rPr>
                        <w:b/>
                      </w:rPr>
                      <w:t xml:space="preserve">18 </w:t>
                    </w:r>
                    <w:r>
                      <w:t>in</w:t>
                    </w:r>
                  </w:smartTag>
                  <w:r>
                    <w:t xml:space="preserve"> çarpanı değildir?</w:t>
                  </w:r>
                  <w:r>
                    <w:rPr>
                      <w:b/>
                    </w:rPr>
                    <w:t xml:space="preserve"> </w:t>
                  </w:r>
                </w:p>
                <w:p w:rsidR="00816D66" w:rsidRPr="002040FB" w:rsidRDefault="00816D66" w:rsidP="004B3F32">
                  <w:r>
                    <w:rPr>
                      <w:b/>
                    </w:rPr>
                    <w:t xml:space="preserve">     A)  </w:t>
                  </w:r>
                  <w:r>
                    <w:t>2</w:t>
                  </w:r>
                  <w:r>
                    <w:rPr>
                      <w:b/>
                    </w:rPr>
                    <w:t xml:space="preserve">           B)  </w:t>
                  </w:r>
                  <w:r>
                    <w:t>4</w:t>
                  </w:r>
                  <w:r>
                    <w:rPr>
                      <w:b/>
                    </w:rPr>
                    <w:t xml:space="preserve">          C)  </w:t>
                  </w:r>
                  <w:r>
                    <w:t>6</w:t>
                  </w:r>
                  <w:r>
                    <w:rPr>
                      <w:b/>
                    </w:rPr>
                    <w:t xml:space="preserve">        D)  </w:t>
                  </w:r>
                  <w:r>
                    <w:t>9</w:t>
                  </w:r>
                </w:p>
                <w:p w:rsidR="00816D66" w:rsidRDefault="00816D66" w:rsidP="00A25BF5"/>
                <w:p w:rsidR="00816D66" w:rsidRDefault="00816D66" w:rsidP="00EC57B8"/>
                <w:p w:rsidR="00816D66" w:rsidRDefault="00816D66" w:rsidP="00EC57B8"/>
                <w:p w:rsidR="00816D66" w:rsidRDefault="00816D66" w:rsidP="00EC57B8">
                  <w:pPr>
                    <w:rPr>
                      <w:b/>
                      <w:u w:val="single"/>
                    </w:rPr>
                  </w:pPr>
                  <w:r w:rsidRPr="00176DE4">
                    <w:rPr>
                      <w:b/>
                      <w:sz w:val="28"/>
                      <w:szCs w:val="28"/>
                    </w:rPr>
                    <w:t>3)</w:t>
                  </w:r>
                  <w:r>
                    <w:t xml:space="preserve"> Aşağıdakilerden hangisi </w:t>
                  </w:r>
                  <w:r w:rsidRPr="00ED0501">
                    <w:rPr>
                      <w:b/>
                      <w:u w:val="single"/>
                    </w:rPr>
                    <w:t>yanlıştır?</w:t>
                  </w:r>
                </w:p>
                <w:p w:rsidR="00816D66" w:rsidRDefault="00816D66" w:rsidP="00EC57B8"/>
                <w:p w:rsidR="00816D66" w:rsidRDefault="00816D66" w:rsidP="00EC57B8">
                  <w:r w:rsidRPr="00ED0501">
                    <w:t xml:space="preserve">A) </w:t>
                  </w:r>
                  <w:r>
                    <w:t xml:space="preserve"> </w:t>
                  </w:r>
                  <w:r w:rsidRPr="00ED0501">
                    <w:rPr>
                      <w:position w:val="-14"/>
                    </w:rPr>
                    <w:object w:dxaOrig="420" w:dyaOrig="40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9" type="#_x0000_t75" style="width:21pt;height:20.25pt" o:ole="">
                        <v:imagedata r:id="rId6" o:title=""/>
                      </v:shape>
                      <o:OLEObject Type="Embed" ProgID="Equation.3" ShapeID="_x0000_i1029" DrawAspect="Content" ObjectID="_1383495157" r:id="rId7"/>
                    </w:object>
                  </w:r>
                  <w:r>
                    <w:t>&gt;</w:t>
                  </w:r>
                  <w:r w:rsidRPr="00ED0501">
                    <w:rPr>
                      <w:position w:val="-14"/>
                    </w:rPr>
                    <w:object w:dxaOrig="440" w:dyaOrig="400">
                      <v:shape id="_x0000_i1030" type="#_x0000_t75" style="width:21.75pt;height:20.25pt" o:ole="">
                        <v:imagedata r:id="rId8" o:title=""/>
                      </v:shape>
                      <o:OLEObject Type="Embed" ProgID="Equation.3" ShapeID="_x0000_i1030" DrawAspect="Content" ObjectID="_1383495158" r:id="rId9"/>
                    </w:object>
                  </w:r>
                  <w:r>
                    <w:t xml:space="preserve">           B)  -10&gt;+2</w:t>
                  </w:r>
                </w:p>
                <w:p w:rsidR="00816D66" w:rsidRDefault="00816D66" w:rsidP="00EC57B8">
                  <w:r>
                    <w:t>C)  +5&gt;-2                  D)  +1&gt;-18</w:t>
                  </w:r>
                </w:p>
                <w:p w:rsidR="00816D66" w:rsidRDefault="00816D66" w:rsidP="00EC57B8"/>
                <w:p w:rsidR="00816D66" w:rsidRDefault="00816D66" w:rsidP="00EC57B8"/>
                <w:p w:rsidR="00816D66" w:rsidRDefault="00816D66" w:rsidP="00A25BF5">
                  <w:r w:rsidRPr="00176DE4">
                    <w:rPr>
                      <w:b/>
                      <w:sz w:val="28"/>
                      <w:szCs w:val="28"/>
                    </w:rPr>
                    <w:t>4)</w:t>
                  </w:r>
                  <w:r>
                    <w:t xml:space="preserve"> </w:t>
                  </w:r>
                </w:p>
                <w:p w:rsidR="00816D66" w:rsidRDefault="00816D66" w:rsidP="00F63767">
                  <w:r>
                    <w:rPr>
                      <w:noProof/>
                    </w:rPr>
                    <w:pict>
                      <v:shape id="Resim 1" o:spid="_x0000_i1031" type="#_x0000_t75" style="width:238.5pt;height:165.75pt;visibility:visible">
                        <v:imagedata r:id="rId10" o:title="" gain="58982f"/>
                      </v:shape>
                    </w:pict>
                  </w:r>
                </w:p>
                <w:p w:rsidR="00816D66" w:rsidRDefault="00816D66" w:rsidP="00F63767"/>
                <w:p w:rsidR="00816D66" w:rsidRDefault="00816D66" w:rsidP="00F63767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816D66" w:rsidRDefault="00816D66" w:rsidP="00F63767">
                  <w:r>
                    <w:rPr>
                      <w:b/>
                      <w:sz w:val="28"/>
                      <w:szCs w:val="28"/>
                    </w:rPr>
                    <w:t>5</w:t>
                  </w:r>
                  <w:r w:rsidRPr="00176DE4">
                    <w:rPr>
                      <w:b/>
                      <w:sz w:val="28"/>
                      <w:szCs w:val="28"/>
                    </w:rPr>
                    <w:t>)</w:t>
                  </w:r>
                  <w:r>
                    <w:t xml:space="preserve">   6,9,18,13,24 sayılarının aritmetik ortalaması aşağıdakilerden hangisidir?</w:t>
                  </w:r>
                </w:p>
                <w:p w:rsidR="00816D66" w:rsidRDefault="00816D66" w:rsidP="00AB3581">
                  <w:r>
                    <w:t xml:space="preserve">           A) 7         B) 10         C) 12         D) </w:t>
                  </w:r>
                </w:p>
                <w:p w:rsidR="00816D66" w:rsidRDefault="00816D66" w:rsidP="00A25BF5"/>
                <w:p w:rsidR="00816D66" w:rsidRDefault="00816D66" w:rsidP="00176DE4"/>
                <w:p w:rsidR="00816D66" w:rsidRDefault="00816D66" w:rsidP="00176DE4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816D66" w:rsidRDefault="00816D66" w:rsidP="00176DE4">
                  <w:r>
                    <w:rPr>
                      <w:b/>
                      <w:sz w:val="28"/>
                      <w:szCs w:val="28"/>
                    </w:rPr>
                    <w:t>6</w:t>
                  </w:r>
                  <w:r w:rsidRPr="00176DE4">
                    <w:rPr>
                      <w:b/>
                      <w:sz w:val="28"/>
                      <w:szCs w:val="28"/>
                    </w:rPr>
                    <w:t>)</w:t>
                  </w:r>
                  <w:r>
                    <w:t xml:space="preserve">   967a sayısının 5’e tam olarak bölünebilmesi için a sayısı kaç olmalıdır?</w:t>
                  </w:r>
                </w:p>
                <w:p w:rsidR="00816D66" w:rsidRDefault="00816D66" w:rsidP="00176DE4">
                  <w:r>
                    <w:t xml:space="preserve">     A) 1             B) 3            C) 4          D) 0</w:t>
                  </w:r>
                </w:p>
                <w:p w:rsidR="00816D66" w:rsidRDefault="00816D66" w:rsidP="00EB6AA5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816D66" w:rsidRDefault="00816D66" w:rsidP="00EB6AA5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816D66" w:rsidRDefault="00816D66" w:rsidP="00EB6AA5">
                  <w:r>
                    <w:rPr>
                      <w:b/>
                      <w:sz w:val="28"/>
                      <w:szCs w:val="28"/>
                    </w:rPr>
                    <w:t>7</w:t>
                  </w:r>
                  <w:r w:rsidRPr="00176DE4">
                    <w:rPr>
                      <w:b/>
                      <w:sz w:val="28"/>
                      <w:szCs w:val="28"/>
                    </w:rPr>
                    <w:t>)</w:t>
                  </w:r>
                  <w:r>
                    <w:t xml:space="preserve"> Batman’da hava sıcaklığı  -7</w:t>
                  </w:r>
                  <w:r w:rsidRPr="003B03AA">
                    <w:rPr>
                      <w:position w:val="-6"/>
                    </w:rPr>
                    <w:object w:dxaOrig="340" w:dyaOrig="320">
                      <v:shape id="_x0000_i1032" type="#_x0000_t75" style="width:17.25pt;height:15.75pt" o:ole="">
                        <v:imagedata r:id="rId11" o:title=""/>
                      </v:shape>
                      <o:OLEObject Type="Embed" ProgID="Equation.3" ShapeID="_x0000_i1032" DrawAspect="Content" ObjectID="_1383495159" r:id="rId12"/>
                    </w:object>
                  </w:r>
                  <w:r>
                    <w:t xml:space="preserve"> dir.Hava sıcaklığı 3 derece daha düşerse yeni sıcaklık kaç derece olur?</w:t>
                  </w:r>
                </w:p>
                <w:p w:rsidR="00816D66" w:rsidRDefault="00816D66" w:rsidP="00EB6AA5"/>
                <w:p w:rsidR="00816D66" w:rsidRDefault="00816D66" w:rsidP="00EB6AA5">
                  <w:r>
                    <w:t xml:space="preserve">     A) -7      B) -8         C) -9        D) -10</w:t>
                  </w:r>
                </w:p>
                <w:p w:rsidR="00816D66" w:rsidRPr="00F63767" w:rsidRDefault="00816D66" w:rsidP="00EC57B8"/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234pt;margin-top:.3pt;width:274.15pt;height:678.5pt;z-index:251659264;mso-position-horizontal-relative:text;mso-position-vertical-relative:text" strokecolor="white">
            <v:textbox style="mso-next-textbox:#_x0000_s1027">
              <w:txbxContent>
                <w:p w:rsidR="00816D66" w:rsidRDefault="00816D66" w:rsidP="00AB3581">
                  <w:r>
                    <w:rPr>
                      <w:b/>
                      <w:sz w:val="28"/>
                      <w:szCs w:val="28"/>
                    </w:rPr>
                    <w:t>8</w:t>
                  </w:r>
                  <w:r w:rsidRPr="00176DE4">
                    <w:rPr>
                      <w:b/>
                      <w:sz w:val="28"/>
                      <w:szCs w:val="28"/>
                    </w:rPr>
                    <w:t>)</w:t>
                  </w:r>
                  <w:r>
                    <w:t xml:space="preserve">  </w:t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411"/>
                    <w:gridCol w:w="411"/>
                    <w:gridCol w:w="411"/>
                    <w:gridCol w:w="411"/>
                    <w:gridCol w:w="411"/>
                    <w:gridCol w:w="411"/>
                  </w:tblGrid>
                  <w:tr w:rsidR="00816D66" w:rsidTr="00F30572">
                    <w:trPr>
                      <w:trHeight w:val="305"/>
                    </w:trPr>
                    <w:tc>
                      <w:tcPr>
                        <w:tcW w:w="411" w:type="dxa"/>
                      </w:tcPr>
                      <w:p w:rsidR="00816D66" w:rsidRDefault="00816D66" w:rsidP="00F30572"/>
                    </w:tc>
                    <w:tc>
                      <w:tcPr>
                        <w:tcW w:w="411" w:type="dxa"/>
                      </w:tcPr>
                      <w:p w:rsidR="00816D66" w:rsidRDefault="00816D66" w:rsidP="00F30572"/>
                    </w:tc>
                    <w:tc>
                      <w:tcPr>
                        <w:tcW w:w="411" w:type="dxa"/>
                      </w:tcPr>
                      <w:p w:rsidR="00816D66" w:rsidRDefault="00816D66" w:rsidP="00F30572"/>
                    </w:tc>
                    <w:tc>
                      <w:tcPr>
                        <w:tcW w:w="411" w:type="dxa"/>
                      </w:tcPr>
                      <w:p w:rsidR="00816D66" w:rsidRDefault="00816D66" w:rsidP="00F30572">
                        <w:r>
                          <w:t>2</w:t>
                        </w:r>
                      </w:p>
                    </w:tc>
                    <w:tc>
                      <w:tcPr>
                        <w:tcW w:w="411" w:type="dxa"/>
                      </w:tcPr>
                      <w:p w:rsidR="00816D66" w:rsidRDefault="00816D66" w:rsidP="00F30572"/>
                    </w:tc>
                    <w:tc>
                      <w:tcPr>
                        <w:tcW w:w="411" w:type="dxa"/>
                      </w:tcPr>
                      <w:p w:rsidR="00816D66" w:rsidRDefault="00816D66" w:rsidP="00F30572"/>
                    </w:tc>
                  </w:tr>
                  <w:tr w:rsidR="00816D66" w:rsidTr="00F30572">
                    <w:trPr>
                      <w:trHeight w:val="288"/>
                    </w:trPr>
                    <w:tc>
                      <w:tcPr>
                        <w:tcW w:w="411" w:type="dxa"/>
                      </w:tcPr>
                      <w:p w:rsidR="00816D66" w:rsidRDefault="00816D66" w:rsidP="00F30572"/>
                    </w:tc>
                    <w:tc>
                      <w:tcPr>
                        <w:tcW w:w="411" w:type="dxa"/>
                      </w:tcPr>
                      <w:p w:rsidR="00816D66" w:rsidRDefault="00816D66" w:rsidP="00F30572"/>
                    </w:tc>
                    <w:tc>
                      <w:tcPr>
                        <w:tcW w:w="411" w:type="dxa"/>
                      </w:tcPr>
                      <w:p w:rsidR="00816D66" w:rsidRDefault="00816D66" w:rsidP="00F30572"/>
                    </w:tc>
                    <w:tc>
                      <w:tcPr>
                        <w:tcW w:w="411" w:type="dxa"/>
                        <w:shd w:val="clear" w:color="auto" w:fill="8C8C8C"/>
                      </w:tcPr>
                      <w:p w:rsidR="00816D66" w:rsidRDefault="00816D66" w:rsidP="00F30572"/>
                    </w:tc>
                    <w:tc>
                      <w:tcPr>
                        <w:tcW w:w="411" w:type="dxa"/>
                        <w:shd w:val="clear" w:color="auto" w:fill="8C8C8C"/>
                      </w:tcPr>
                      <w:p w:rsidR="00816D66" w:rsidRDefault="00816D66" w:rsidP="00F30572"/>
                    </w:tc>
                    <w:tc>
                      <w:tcPr>
                        <w:tcW w:w="411" w:type="dxa"/>
                      </w:tcPr>
                      <w:p w:rsidR="00816D66" w:rsidRDefault="00816D66" w:rsidP="00F30572"/>
                    </w:tc>
                  </w:tr>
                  <w:tr w:rsidR="00816D66" w:rsidTr="00F30572">
                    <w:trPr>
                      <w:trHeight w:val="288"/>
                    </w:trPr>
                    <w:tc>
                      <w:tcPr>
                        <w:tcW w:w="411" w:type="dxa"/>
                      </w:tcPr>
                      <w:p w:rsidR="00816D66" w:rsidRDefault="00816D66" w:rsidP="00F30572"/>
                    </w:tc>
                    <w:tc>
                      <w:tcPr>
                        <w:tcW w:w="411" w:type="dxa"/>
                      </w:tcPr>
                      <w:p w:rsidR="00816D66" w:rsidRDefault="00816D66" w:rsidP="00F30572"/>
                    </w:tc>
                    <w:tc>
                      <w:tcPr>
                        <w:tcW w:w="411" w:type="dxa"/>
                      </w:tcPr>
                      <w:p w:rsidR="00816D66" w:rsidRDefault="00816D66" w:rsidP="00F30572"/>
                    </w:tc>
                    <w:tc>
                      <w:tcPr>
                        <w:tcW w:w="411" w:type="dxa"/>
                      </w:tcPr>
                      <w:p w:rsidR="00816D66" w:rsidRDefault="00816D66" w:rsidP="00F30572"/>
                    </w:tc>
                    <w:tc>
                      <w:tcPr>
                        <w:tcW w:w="411" w:type="dxa"/>
                      </w:tcPr>
                      <w:p w:rsidR="00816D66" w:rsidRDefault="00816D66" w:rsidP="00F30572"/>
                    </w:tc>
                    <w:tc>
                      <w:tcPr>
                        <w:tcW w:w="411" w:type="dxa"/>
                      </w:tcPr>
                      <w:p w:rsidR="00816D66" w:rsidRDefault="00816D66" w:rsidP="00F30572"/>
                    </w:tc>
                  </w:tr>
                  <w:tr w:rsidR="00816D66" w:rsidTr="00F30572">
                    <w:trPr>
                      <w:trHeight w:val="288"/>
                    </w:trPr>
                    <w:tc>
                      <w:tcPr>
                        <w:tcW w:w="411" w:type="dxa"/>
                      </w:tcPr>
                      <w:p w:rsidR="00816D66" w:rsidRDefault="00816D66" w:rsidP="00F30572">
                        <w:r>
                          <w:t>1</w:t>
                        </w:r>
                      </w:p>
                    </w:tc>
                    <w:tc>
                      <w:tcPr>
                        <w:tcW w:w="411" w:type="dxa"/>
                      </w:tcPr>
                      <w:p w:rsidR="00816D66" w:rsidRDefault="00816D66" w:rsidP="00F30572"/>
                    </w:tc>
                    <w:tc>
                      <w:tcPr>
                        <w:tcW w:w="411" w:type="dxa"/>
                      </w:tcPr>
                      <w:p w:rsidR="00816D66" w:rsidRDefault="00816D66" w:rsidP="00F30572"/>
                    </w:tc>
                    <w:tc>
                      <w:tcPr>
                        <w:tcW w:w="411" w:type="dxa"/>
                      </w:tcPr>
                      <w:p w:rsidR="00816D66" w:rsidRDefault="00816D66" w:rsidP="00F30572"/>
                    </w:tc>
                    <w:tc>
                      <w:tcPr>
                        <w:tcW w:w="411" w:type="dxa"/>
                      </w:tcPr>
                      <w:p w:rsidR="00816D66" w:rsidRDefault="00816D66" w:rsidP="00F30572"/>
                    </w:tc>
                    <w:tc>
                      <w:tcPr>
                        <w:tcW w:w="411" w:type="dxa"/>
                      </w:tcPr>
                      <w:p w:rsidR="00816D66" w:rsidRDefault="00816D66" w:rsidP="00F30572"/>
                    </w:tc>
                  </w:tr>
                  <w:tr w:rsidR="00816D66" w:rsidTr="00F30572">
                    <w:trPr>
                      <w:trHeight w:val="288"/>
                    </w:trPr>
                    <w:tc>
                      <w:tcPr>
                        <w:tcW w:w="411" w:type="dxa"/>
                        <w:shd w:val="clear" w:color="auto" w:fill="A0A0A0"/>
                      </w:tcPr>
                      <w:p w:rsidR="00816D66" w:rsidRDefault="00816D66" w:rsidP="00F30572"/>
                    </w:tc>
                    <w:tc>
                      <w:tcPr>
                        <w:tcW w:w="411" w:type="dxa"/>
                        <w:shd w:val="clear" w:color="auto" w:fill="A0A0A0"/>
                      </w:tcPr>
                      <w:p w:rsidR="00816D66" w:rsidRDefault="00816D66" w:rsidP="00F30572"/>
                    </w:tc>
                    <w:tc>
                      <w:tcPr>
                        <w:tcW w:w="411" w:type="dxa"/>
                      </w:tcPr>
                      <w:p w:rsidR="00816D66" w:rsidRDefault="00816D66" w:rsidP="00F30572"/>
                    </w:tc>
                    <w:tc>
                      <w:tcPr>
                        <w:tcW w:w="411" w:type="dxa"/>
                      </w:tcPr>
                      <w:p w:rsidR="00816D66" w:rsidRDefault="00816D66" w:rsidP="00F30572"/>
                    </w:tc>
                    <w:tc>
                      <w:tcPr>
                        <w:tcW w:w="411" w:type="dxa"/>
                      </w:tcPr>
                      <w:p w:rsidR="00816D66" w:rsidRDefault="00816D66" w:rsidP="00F30572"/>
                    </w:tc>
                    <w:tc>
                      <w:tcPr>
                        <w:tcW w:w="411" w:type="dxa"/>
                      </w:tcPr>
                      <w:p w:rsidR="00816D66" w:rsidRDefault="00816D66" w:rsidP="00F30572"/>
                    </w:tc>
                  </w:tr>
                  <w:tr w:rsidR="00816D66" w:rsidTr="00F30572">
                    <w:trPr>
                      <w:trHeight w:val="305"/>
                    </w:trPr>
                    <w:tc>
                      <w:tcPr>
                        <w:tcW w:w="411" w:type="dxa"/>
                      </w:tcPr>
                      <w:p w:rsidR="00816D66" w:rsidRDefault="00816D66" w:rsidP="00F30572"/>
                    </w:tc>
                    <w:tc>
                      <w:tcPr>
                        <w:tcW w:w="411" w:type="dxa"/>
                      </w:tcPr>
                      <w:p w:rsidR="00816D66" w:rsidRDefault="00816D66" w:rsidP="00F30572"/>
                    </w:tc>
                    <w:tc>
                      <w:tcPr>
                        <w:tcW w:w="411" w:type="dxa"/>
                      </w:tcPr>
                      <w:p w:rsidR="00816D66" w:rsidRDefault="00816D66" w:rsidP="00F30572"/>
                    </w:tc>
                    <w:tc>
                      <w:tcPr>
                        <w:tcW w:w="411" w:type="dxa"/>
                      </w:tcPr>
                      <w:p w:rsidR="00816D66" w:rsidRDefault="00816D66" w:rsidP="00F30572"/>
                    </w:tc>
                    <w:tc>
                      <w:tcPr>
                        <w:tcW w:w="411" w:type="dxa"/>
                      </w:tcPr>
                      <w:p w:rsidR="00816D66" w:rsidRDefault="00816D66" w:rsidP="00F30572"/>
                    </w:tc>
                    <w:tc>
                      <w:tcPr>
                        <w:tcW w:w="411" w:type="dxa"/>
                      </w:tcPr>
                      <w:p w:rsidR="00816D66" w:rsidRDefault="00816D66" w:rsidP="00F30572"/>
                    </w:tc>
                  </w:tr>
                </w:tbl>
                <w:p w:rsidR="00816D66" w:rsidRDefault="00816D66" w:rsidP="00AB3581"/>
                <w:p w:rsidR="00816D66" w:rsidRDefault="00816D66" w:rsidP="00AB3581">
                  <w:r>
                    <w:t xml:space="preserve">  Yukarıda 1. Şekil 2. Şekle ötelenmiştir.yapılan öteleme hareketi aşağıdakilerden hangisidir?</w:t>
                  </w:r>
                </w:p>
                <w:p w:rsidR="00816D66" w:rsidRDefault="00816D66" w:rsidP="00AB3581"/>
                <w:p w:rsidR="00816D66" w:rsidRDefault="00816D66" w:rsidP="00AB3581">
                  <w:r>
                    <w:t>A) 3 sağa 2 yukarı           B) 2 sağa 3 yukarı</w:t>
                  </w:r>
                </w:p>
                <w:p w:rsidR="00816D66" w:rsidRDefault="00816D66" w:rsidP="00AB3581">
                  <w:r>
                    <w:t>C) 3 sağa 3 yukarı       D) 3 sağa 4 yukarı</w:t>
                  </w:r>
                </w:p>
                <w:p w:rsidR="00816D66" w:rsidRDefault="00816D66" w:rsidP="00EC57B8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816D66" w:rsidRPr="00AB3581" w:rsidRDefault="00816D66" w:rsidP="00AB3581">
                  <w:r>
                    <w:rPr>
                      <w:b/>
                      <w:sz w:val="28"/>
                      <w:szCs w:val="28"/>
                    </w:rPr>
                    <w:t>9</w:t>
                  </w:r>
                  <w:r w:rsidRPr="00176DE4">
                    <w:rPr>
                      <w:b/>
                      <w:sz w:val="28"/>
                      <w:szCs w:val="28"/>
                    </w:rPr>
                    <w:t>)</w:t>
                  </w:r>
                  <w:r>
                    <w:rPr>
                      <w:b/>
                      <w:sz w:val="28"/>
                      <w:szCs w:val="28"/>
                    </w:rPr>
                    <w:t xml:space="preserve">  6</w:t>
                  </w:r>
                  <w:r>
                    <w:t xml:space="preserve"> ile </w:t>
                  </w:r>
                  <w:r>
                    <w:rPr>
                      <w:b/>
                      <w:sz w:val="28"/>
                    </w:rPr>
                    <w:t>8</w:t>
                  </w:r>
                  <w:r>
                    <w:t xml:space="preserve"> sayılarının ortak </w:t>
                  </w:r>
                  <w:r>
                    <w:rPr>
                      <w:b/>
                      <w:u w:val="single"/>
                    </w:rPr>
                    <w:t xml:space="preserve">katlarını </w:t>
                  </w:r>
                  <w:r>
                    <w:t>yazınız.</w:t>
                  </w:r>
                </w:p>
                <w:p w:rsidR="00816D66" w:rsidRDefault="00816D66" w:rsidP="00EC57B8"/>
                <w:p w:rsidR="00816D66" w:rsidRDefault="00816D66" w:rsidP="00EC57B8">
                  <w:pPr>
                    <w:rPr>
                      <w:noProof/>
                    </w:rPr>
                  </w:pPr>
                </w:p>
                <w:p w:rsidR="00816D66" w:rsidRDefault="00816D66" w:rsidP="00EC57B8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816D66" w:rsidRDefault="00816D66" w:rsidP="004B3F32">
                  <w:pPr>
                    <w:rPr>
                      <w:b/>
                      <w:noProof/>
                      <w:sz w:val="28"/>
                    </w:rPr>
                  </w:pPr>
                </w:p>
                <w:p w:rsidR="00816D66" w:rsidRDefault="00816D66" w:rsidP="004B3F32">
                  <w:pPr>
                    <w:rPr>
                      <w:b/>
                      <w:noProof/>
                      <w:sz w:val="28"/>
                    </w:rPr>
                  </w:pPr>
                </w:p>
                <w:p w:rsidR="00816D66" w:rsidRDefault="00816D66" w:rsidP="004B3F32">
                  <w:pPr>
                    <w:rPr>
                      <w:b/>
                      <w:noProof/>
                      <w:sz w:val="28"/>
                    </w:rPr>
                  </w:pPr>
                </w:p>
                <w:p w:rsidR="00816D66" w:rsidRDefault="00816D66" w:rsidP="004B3F32">
                  <w:pPr>
                    <w:rPr>
                      <w:b/>
                      <w:noProof/>
                      <w:sz w:val="28"/>
                    </w:rPr>
                  </w:pPr>
                </w:p>
                <w:p w:rsidR="00816D66" w:rsidRDefault="00816D66" w:rsidP="004B3F32">
                  <w:r w:rsidRPr="00AB3581">
                    <w:rPr>
                      <w:b/>
                      <w:noProof/>
                      <w:sz w:val="28"/>
                    </w:rPr>
                    <w:t>10)</w:t>
                  </w:r>
                  <w:r>
                    <w:rPr>
                      <w:b/>
                      <w:noProof/>
                      <w:sz w:val="28"/>
                    </w:rPr>
                    <w:t xml:space="preserve"> </w:t>
                  </w:r>
                  <w:r w:rsidRPr="00AB3581">
                    <w:t>Aşağıdaki ifadelerin başlarına</w:t>
                  </w:r>
                  <w:r w:rsidRPr="007408CD">
                    <w:rPr>
                      <w:b/>
                    </w:rPr>
                    <w:t xml:space="preserve"> doğru ise D yanlış ise Y yazın.</w:t>
                  </w:r>
                </w:p>
                <w:p w:rsidR="00816D66" w:rsidRDefault="00816D66" w:rsidP="004B3F32">
                  <w:r>
                    <w:t>(      )91 sayısı 3 ile bölünebilir</w:t>
                  </w:r>
                </w:p>
                <w:p w:rsidR="00816D66" w:rsidRDefault="00816D66" w:rsidP="004B3F32"/>
                <w:p w:rsidR="00816D66" w:rsidRDefault="00816D66" w:rsidP="004B3F32">
                  <w:r>
                    <w:t>(        )hem 2 hemde 3 e bölünen sayı 6 ya da bölünür.</w:t>
                  </w:r>
                </w:p>
                <w:p w:rsidR="00816D66" w:rsidRDefault="00816D66" w:rsidP="004B3F32"/>
                <w:p w:rsidR="00816D66" w:rsidRDefault="00816D66" w:rsidP="004B3F32">
                  <w:r>
                    <w:t>(       )son rakamı 0 veya 5 olanlar 5 e bölünür.</w:t>
                  </w:r>
                </w:p>
                <w:p w:rsidR="00816D66" w:rsidRDefault="00816D66" w:rsidP="004B3F32"/>
                <w:p w:rsidR="00816D66" w:rsidRDefault="00816D66" w:rsidP="004B3F32">
                  <w:r>
                    <w:t>(       )son iki basamağı 00 olanlar 4 e bölünür.</w:t>
                  </w:r>
                </w:p>
                <w:p w:rsidR="00816D66" w:rsidRDefault="00816D66" w:rsidP="004B3F32"/>
                <w:p w:rsidR="00816D66" w:rsidRDefault="00816D66" w:rsidP="004B3F32">
                  <w:r>
                    <w:t>(       ) son basamağı tek olan sayılar 2 ye bölünür.</w:t>
                  </w:r>
                </w:p>
                <w:p w:rsidR="00816D66" w:rsidRDefault="00816D66" w:rsidP="00EC57B8">
                  <w:pPr>
                    <w:rPr>
                      <w:b/>
                      <w:noProof/>
                    </w:rPr>
                  </w:pPr>
                  <w:r w:rsidRPr="00DC2E14">
                    <w:rPr>
                      <w:b/>
                      <w:noProof/>
                    </w:rPr>
                    <w:t xml:space="preserve">          </w:t>
                  </w:r>
                  <w:r>
                    <w:rPr>
                      <w:b/>
                      <w:noProof/>
                    </w:rPr>
                    <w:t xml:space="preserve">                  </w:t>
                  </w:r>
                </w:p>
                <w:p w:rsidR="00816D66" w:rsidRDefault="00816D66" w:rsidP="00EC57B8">
                  <w:pPr>
                    <w:rPr>
                      <w:b/>
                      <w:noProof/>
                    </w:rPr>
                  </w:pPr>
                </w:p>
                <w:p w:rsidR="00816D66" w:rsidRPr="00DC2E14" w:rsidRDefault="00816D66" w:rsidP="004B3F32">
                  <w:pPr>
                    <w:ind w:left="-142" w:firstLine="142"/>
                    <w:rPr>
                      <w:b/>
                      <w:noProof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sz w:val="22"/>
                      <w:szCs w:val="22"/>
                    </w:rPr>
                    <w:t xml:space="preserve">Not:Her sorunun </w:t>
                  </w:r>
                  <w:r w:rsidRPr="00DC2E14">
                    <w:rPr>
                      <w:b/>
                      <w:noProof/>
                      <w:sz w:val="22"/>
                      <w:szCs w:val="22"/>
                    </w:rPr>
                    <w:t xml:space="preserve">diğerleri 10P dır.                             </w:t>
                  </w:r>
                </w:p>
                <w:p w:rsidR="00816D66" w:rsidRPr="00DC2E14" w:rsidRDefault="00816D66" w:rsidP="004B3F32">
                  <w:pPr>
                    <w:rPr>
                      <w:b/>
                      <w:noProof/>
                    </w:rPr>
                  </w:pPr>
                  <w:r>
                    <w:rPr>
                      <w:b/>
                      <w:noProof/>
                      <w:sz w:val="28"/>
                      <w:szCs w:val="28"/>
                    </w:rPr>
                    <w:t xml:space="preserve">                                            </w:t>
                  </w:r>
                  <w:r w:rsidRPr="00DC2E14">
                    <w:rPr>
                      <w:b/>
                      <w:noProof/>
                    </w:rPr>
                    <w:t>BAŞARILAR</w:t>
                  </w:r>
                </w:p>
                <w:p w:rsidR="00816D66" w:rsidRPr="00DC2E14" w:rsidRDefault="00816D66" w:rsidP="004B3F32">
                  <w:pPr>
                    <w:rPr>
                      <w:b/>
                      <w:noProof/>
                    </w:rPr>
                  </w:pPr>
                  <w:r w:rsidRPr="00DC2E14">
                    <w:rPr>
                      <w:b/>
                      <w:noProof/>
                      <w:sz w:val="20"/>
                      <w:szCs w:val="20"/>
                    </w:rPr>
                    <w:t xml:space="preserve">                                 </w:t>
                  </w:r>
                  <w:r>
                    <w:rPr>
                      <w:b/>
                      <w:noProof/>
                      <w:sz w:val="20"/>
                      <w:szCs w:val="20"/>
                    </w:rPr>
                    <w:t xml:space="preserve">                              </w:t>
                  </w:r>
                  <w:r w:rsidRPr="00DC2E14">
                    <w:rPr>
                      <w:b/>
                      <w:noProof/>
                    </w:rPr>
                    <w:t>Yusuf  İNAN</w:t>
                  </w:r>
                </w:p>
                <w:p w:rsidR="00816D66" w:rsidRPr="00DC2E14" w:rsidRDefault="00816D66" w:rsidP="00EC57B8">
                  <w:pPr>
                    <w:rPr>
                      <w:b/>
                      <w:noProof/>
                    </w:rPr>
                  </w:pPr>
                  <w:r>
                    <w:rPr>
                      <w:b/>
                      <w:noProof/>
                    </w:rPr>
                    <w:t xml:space="preserve">                                              </w:t>
                  </w:r>
                  <w:r w:rsidRPr="00DC2E14">
                    <w:rPr>
                      <w:b/>
                      <w:noProof/>
                    </w:rPr>
                    <w:t>Matematik Öğretmeni</w:t>
                  </w:r>
                </w:p>
              </w:txbxContent>
            </v:textbox>
            <w10:wrap type="square"/>
          </v:shape>
        </w:pict>
      </w:r>
    </w:p>
    <w:p w:rsidR="00816D66" w:rsidRDefault="00816D66" w:rsidP="00EC57B8">
      <w:r>
        <w:rPr>
          <w:noProof/>
        </w:rPr>
        <w:pict>
          <v:line id="_x0000_s1028" style="position:absolute;z-index:251660288" from="225pt,9.3pt" to="225pt,621.3pt"/>
        </w:pict>
      </w:r>
    </w:p>
    <w:p w:rsidR="00816D66" w:rsidRDefault="00816D66" w:rsidP="00EC57B8"/>
    <w:p w:rsidR="00816D66" w:rsidRDefault="00816D66" w:rsidP="00EC57B8"/>
    <w:p w:rsidR="00816D66" w:rsidRDefault="00816D66" w:rsidP="00EC57B8"/>
    <w:p w:rsidR="00816D66" w:rsidRDefault="00816D66" w:rsidP="00EC57B8"/>
    <w:p w:rsidR="00816D66" w:rsidRDefault="00816D66" w:rsidP="00EC57B8"/>
    <w:p w:rsidR="00816D66" w:rsidRDefault="00816D66" w:rsidP="00EC57B8"/>
    <w:p w:rsidR="00816D66" w:rsidRDefault="00816D66" w:rsidP="00EC57B8"/>
    <w:p w:rsidR="00816D66" w:rsidRDefault="00816D66" w:rsidP="00EC57B8"/>
    <w:p w:rsidR="00816D66" w:rsidRDefault="00816D66" w:rsidP="00EC57B8"/>
    <w:p w:rsidR="00816D66" w:rsidRDefault="00816D66" w:rsidP="00EC57B8"/>
    <w:p w:rsidR="00816D66" w:rsidRDefault="00816D66" w:rsidP="00EC57B8"/>
    <w:p w:rsidR="00816D66" w:rsidRDefault="00816D66" w:rsidP="00EC57B8"/>
    <w:p w:rsidR="00816D66" w:rsidRDefault="00816D66" w:rsidP="00EC57B8"/>
    <w:p w:rsidR="00816D66" w:rsidRDefault="00816D66" w:rsidP="00EC57B8"/>
    <w:p w:rsidR="00816D66" w:rsidRDefault="00816D66" w:rsidP="00EC57B8"/>
    <w:p w:rsidR="00816D66" w:rsidRDefault="00816D66" w:rsidP="00EC57B8"/>
    <w:p w:rsidR="00816D66" w:rsidRDefault="00816D66" w:rsidP="00EC57B8"/>
    <w:p w:rsidR="00816D66" w:rsidRDefault="00816D66" w:rsidP="00EC57B8"/>
    <w:p w:rsidR="00816D66" w:rsidRDefault="00816D66" w:rsidP="00EC57B8"/>
    <w:p w:rsidR="00816D66" w:rsidRDefault="00816D66" w:rsidP="00EC57B8"/>
    <w:p w:rsidR="00816D66" w:rsidRDefault="00816D66" w:rsidP="00EC57B8"/>
    <w:p w:rsidR="00816D66" w:rsidRDefault="00816D66" w:rsidP="00EC57B8"/>
    <w:p w:rsidR="00816D66" w:rsidRDefault="00816D66" w:rsidP="00EC57B8"/>
    <w:p w:rsidR="00816D66" w:rsidRDefault="00816D66" w:rsidP="00EC57B8"/>
    <w:p w:rsidR="00816D66" w:rsidRDefault="00816D66" w:rsidP="00EC57B8"/>
    <w:p w:rsidR="00816D66" w:rsidRDefault="00816D66" w:rsidP="00EC57B8"/>
    <w:p w:rsidR="00816D66" w:rsidRDefault="00816D66" w:rsidP="00EC57B8"/>
    <w:p w:rsidR="00816D66" w:rsidRDefault="00816D66" w:rsidP="00EC57B8"/>
    <w:p w:rsidR="00816D66" w:rsidRDefault="00816D66" w:rsidP="00EC57B8"/>
    <w:p w:rsidR="00816D66" w:rsidRDefault="00816D66" w:rsidP="00EC57B8"/>
    <w:p w:rsidR="00816D66" w:rsidRDefault="00816D66" w:rsidP="00EC57B8"/>
    <w:p w:rsidR="00816D66" w:rsidRDefault="00816D66" w:rsidP="00EC57B8"/>
    <w:p w:rsidR="00816D66" w:rsidRDefault="00816D66" w:rsidP="00EC57B8"/>
    <w:p w:rsidR="00816D66" w:rsidRDefault="00816D66" w:rsidP="00EC57B8"/>
    <w:p w:rsidR="00816D66" w:rsidRDefault="00816D66" w:rsidP="00EC57B8"/>
    <w:p w:rsidR="00816D66" w:rsidRDefault="00816D66" w:rsidP="00EC57B8"/>
    <w:p w:rsidR="00816D66" w:rsidRDefault="00816D66" w:rsidP="00EC57B8"/>
    <w:p w:rsidR="00816D66" w:rsidRDefault="00816D66" w:rsidP="00EC57B8"/>
    <w:p w:rsidR="00816D66" w:rsidRDefault="00816D66" w:rsidP="00EC57B8"/>
    <w:p w:rsidR="00816D66" w:rsidRDefault="00816D66" w:rsidP="00EC57B8"/>
    <w:p w:rsidR="00816D66" w:rsidRDefault="00816D66" w:rsidP="00EC57B8"/>
    <w:p w:rsidR="00816D66" w:rsidRDefault="00816D66" w:rsidP="00EC57B8"/>
    <w:p w:rsidR="00816D66" w:rsidRDefault="00816D66"/>
    <w:sectPr w:rsidR="00816D66" w:rsidSect="00EB6AA5">
      <w:headerReference w:type="default" r:id="rId13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6D66" w:rsidRDefault="00816D66" w:rsidP="00EB6AA5">
      <w:r>
        <w:separator/>
      </w:r>
    </w:p>
  </w:endnote>
  <w:endnote w:type="continuationSeparator" w:id="0">
    <w:p w:rsidR="00816D66" w:rsidRDefault="00816D66" w:rsidP="00EB6A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6D66" w:rsidRDefault="00816D66" w:rsidP="00EB6AA5">
      <w:r>
        <w:separator/>
      </w:r>
    </w:p>
  </w:footnote>
  <w:footnote w:type="continuationSeparator" w:id="0">
    <w:p w:rsidR="00816D66" w:rsidRDefault="00816D66" w:rsidP="00EB6A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D66" w:rsidRPr="0042485A" w:rsidRDefault="00816D66" w:rsidP="00EB6AA5">
    <w:pPr>
      <w:tabs>
        <w:tab w:val="left" w:pos="7740"/>
      </w:tabs>
      <w:jc w:val="center"/>
      <w:rPr>
        <w:rFonts w:ascii="Arial" w:hAnsi="Arial" w:cs="Arial"/>
        <w:sz w:val="2"/>
      </w:rPr>
    </w:pPr>
    <w:r>
      <w:rPr>
        <w:rFonts w:ascii="Arial" w:hAnsi="Arial" w:cs="Arial"/>
        <w:b/>
      </w:rPr>
      <w:t xml:space="preserve">2011-2012 </w:t>
    </w:r>
    <w:r w:rsidRPr="00DC2E14">
      <w:rPr>
        <w:rFonts w:ascii="Arial" w:hAnsi="Arial" w:cs="Arial"/>
        <w:b/>
      </w:rPr>
      <w:t xml:space="preserve"> EĞİTİM ÖĞRETİM YILI KÖSELER İ.Ö.O 6.SINIF  MATEMATİK DERSİ 1.D</w:t>
    </w:r>
    <w:r>
      <w:rPr>
        <w:rFonts w:ascii="Arial" w:hAnsi="Arial" w:cs="Arial"/>
        <w:b/>
      </w:rPr>
      <w:t>ÖNEM  2.YAZILI SINAV SORULARIDIR.</w:t>
    </w:r>
    <w:r w:rsidRPr="0042485A">
      <w:rPr>
        <w:rFonts w:ascii="Arial" w:hAnsi="Arial" w:cs="Arial"/>
        <w:b/>
        <w:sz w:val="8"/>
      </w:rPr>
      <w:t>rgs</w:t>
    </w:r>
  </w:p>
  <w:p w:rsidR="00816D66" w:rsidRDefault="00816D6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57B8"/>
    <w:rsid w:val="00032FF9"/>
    <w:rsid w:val="000A0EC5"/>
    <w:rsid w:val="000F22DC"/>
    <w:rsid w:val="000F4555"/>
    <w:rsid w:val="00121889"/>
    <w:rsid w:val="00162038"/>
    <w:rsid w:val="00176DE4"/>
    <w:rsid w:val="002040FB"/>
    <w:rsid w:val="00267636"/>
    <w:rsid w:val="00362890"/>
    <w:rsid w:val="003B03AA"/>
    <w:rsid w:val="003B1261"/>
    <w:rsid w:val="0042485A"/>
    <w:rsid w:val="004634A0"/>
    <w:rsid w:val="00470E26"/>
    <w:rsid w:val="004B3F32"/>
    <w:rsid w:val="005751D4"/>
    <w:rsid w:val="005962E5"/>
    <w:rsid w:val="005E648E"/>
    <w:rsid w:val="0064644A"/>
    <w:rsid w:val="006715D9"/>
    <w:rsid w:val="006A4FC2"/>
    <w:rsid w:val="006A762C"/>
    <w:rsid w:val="006C5AA2"/>
    <w:rsid w:val="007408CD"/>
    <w:rsid w:val="007B37A7"/>
    <w:rsid w:val="00816D66"/>
    <w:rsid w:val="0082415D"/>
    <w:rsid w:val="008379BC"/>
    <w:rsid w:val="00841839"/>
    <w:rsid w:val="0088531F"/>
    <w:rsid w:val="008875C6"/>
    <w:rsid w:val="009C0825"/>
    <w:rsid w:val="00A11791"/>
    <w:rsid w:val="00A25BF5"/>
    <w:rsid w:val="00A34BD5"/>
    <w:rsid w:val="00A83049"/>
    <w:rsid w:val="00AB2D41"/>
    <w:rsid w:val="00AB3581"/>
    <w:rsid w:val="00AD0AC0"/>
    <w:rsid w:val="00AF09C5"/>
    <w:rsid w:val="00B01C45"/>
    <w:rsid w:val="00B028C9"/>
    <w:rsid w:val="00B3386B"/>
    <w:rsid w:val="00BD2D71"/>
    <w:rsid w:val="00C933F4"/>
    <w:rsid w:val="00CE5606"/>
    <w:rsid w:val="00D02198"/>
    <w:rsid w:val="00D36C7B"/>
    <w:rsid w:val="00DA40CA"/>
    <w:rsid w:val="00DC2E14"/>
    <w:rsid w:val="00DC471F"/>
    <w:rsid w:val="00DE74F8"/>
    <w:rsid w:val="00E36FAC"/>
    <w:rsid w:val="00E4498F"/>
    <w:rsid w:val="00E609B7"/>
    <w:rsid w:val="00EB6AA5"/>
    <w:rsid w:val="00EC57B8"/>
    <w:rsid w:val="00ED0501"/>
    <w:rsid w:val="00EE582E"/>
    <w:rsid w:val="00F2584E"/>
    <w:rsid w:val="00F30572"/>
    <w:rsid w:val="00F451ED"/>
    <w:rsid w:val="00F63767"/>
    <w:rsid w:val="00F95DA0"/>
    <w:rsid w:val="00FC1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7B8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76DE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EB6AA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B6AA5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EB6AA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B6AA5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4.wmf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9</Words>
  <Characters>56</Characters>
  <Application>Microsoft Office Outlook</Application>
  <DocSecurity>0</DocSecurity>
  <Lines>0</Lines>
  <Paragraphs>0</Paragraphs>
  <ScaleCrop>false</ScaleCrop>
  <Company>1984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2009 EĞİTİM ÖĞRETİM YILI BAĞLAR İ</dc:title>
  <dc:subject/>
  <dc:creator>Karademir</dc:creator>
  <cp:keywords/>
  <dc:description/>
  <cp:lastModifiedBy>EDANUR HANIM</cp:lastModifiedBy>
  <cp:revision>4</cp:revision>
  <cp:lastPrinted>2009-01-12T08:37:00Z</cp:lastPrinted>
  <dcterms:created xsi:type="dcterms:W3CDTF">2010-12-07T18:55:00Z</dcterms:created>
  <dcterms:modified xsi:type="dcterms:W3CDTF">2011-11-22T17:26:00Z</dcterms:modified>
</cp:coreProperties>
</file>