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55" w:rsidRPr="00970668" w:rsidRDefault="006B5955" w:rsidP="00970668">
      <w:pPr>
        <w:jc w:val="center"/>
        <w:rPr>
          <w:b/>
        </w:rPr>
      </w:pPr>
      <w:r>
        <w:rPr>
          <w:b/>
        </w:rPr>
        <w:t>HAFTALIK DEĞERLENDİRME-2</w:t>
      </w:r>
    </w:p>
    <w:p w:rsidR="006B5955" w:rsidRPr="00970668" w:rsidRDefault="006B5955" w:rsidP="00C44C8D">
      <w:pPr>
        <w:spacing w:after="0" w:line="240" w:lineRule="auto"/>
        <w:rPr>
          <w:b/>
        </w:rPr>
      </w:pPr>
      <w:r w:rsidRPr="00970668">
        <w:rPr>
          <w:b/>
        </w:rPr>
        <w:t>ADI SOYADI:</w:t>
      </w:r>
    </w:p>
    <w:p w:rsidR="006B5955" w:rsidRPr="00970668" w:rsidRDefault="006B5955" w:rsidP="00C44C8D">
      <w:pPr>
        <w:spacing w:after="0" w:line="240" w:lineRule="auto"/>
        <w:rPr>
          <w:b/>
        </w:rPr>
      </w:pPr>
      <w:r w:rsidRPr="00970668">
        <w:rPr>
          <w:b/>
        </w:rPr>
        <w:tab/>
      </w:r>
      <w:r w:rsidRPr="00970668">
        <w:rPr>
          <w:b/>
        </w:rPr>
        <w:tab/>
        <w:t>MATEMATİK</w:t>
      </w:r>
      <w:r>
        <w:rPr>
          <w:b/>
        </w:rPr>
        <w:t>(Her soru 4p)</w:t>
      </w:r>
    </w:p>
    <w:p w:rsidR="006B5955" w:rsidRDefault="006B5955" w:rsidP="00FF1403">
      <w:pPr>
        <w:spacing w:after="0" w:line="240" w:lineRule="auto"/>
      </w:pPr>
      <w:r w:rsidRPr="00970668">
        <w:rPr>
          <w:b/>
        </w:rPr>
        <w:t>1.</w:t>
      </w:r>
      <w:r>
        <w:t xml:space="preserve">  </w:t>
      </w:r>
      <w:r>
        <w:tab/>
      </w:r>
      <w:r>
        <w:tab/>
        <w:t>A=4, K=7, R=0, E=9, D=6, İ=3</w:t>
      </w:r>
    </w:p>
    <w:p w:rsidR="006B5955" w:rsidRPr="00970668" w:rsidRDefault="006B5955" w:rsidP="00FF1403">
      <w:pPr>
        <w:spacing w:after="0" w:line="240" w:lineRule="auto"/>
        <w:rPr>
          <w:b/>
          <w:u w:val="single"/>
        </w:rPr>
      </w:pPr>
      <w:r>
        <w:t xml:space="preserve">Yukarıda her harf bir rakamla şifrelenmiştir. </w:t>
      </w:r>
      <w:r w:rsidRPr="00E55F20">
        <w:rPr>
          <w:b/>
        </w:rPr>
        <w:t>Buna göre  “KARAKEDİ” şeklinde şifrelenen sayıyı yazınız.</w:t>
      </w:r>
      <w:r>
        <w:t xml:space="preserve"> </w:t>
      </w:r>
    </w:p>
    <w:p w:rsidR="006B5955" w:rsidRDefault="006B595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5.7pt;margin-top:23.35pt;width:0;height:29.3pt;z-index:2516648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33.2pt;margin-top:23.35pt;width:0;height:25.5pt;flip:y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33.2pt;margin-top:23.35pt;width:22.5pt;height:0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19.7pt;margin-top:23.35pt;width:0;height:25.5pt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97.2pt;margin-top:23.35pt;width:0;height:24pt;flip:y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97.2pt;margin-top:23.35pt;width:22.5pt;height:0;z-index:251651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49.2pt;margin-top:23.35pt;width:22.5pt;height:0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37.2pt;margin-top:23.35pt;width:0;height:20.25pt;z-index:251648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18.45pt;margin-top:23.35pt;width:0;height:20.25pt;flip:y;z-index:251647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8.45pt;margin-top:23.35pt;width:22.5pt;height:0;z-index:251646464" o:connectortype="straight">
            <v:stroke endarrow="block"/>
          </v:shape>
        </w:pict>
      </w:r>
    </w:p>
    <w:p w:rsidR="006B5955" w:rsidRDefault="006B5955">
      <w:r>
        <w:rPr>
          <w:noProof/>
          <w:lang w:eastAsia="tr-TR"/>
        </w:rPr>
        <w:pict>
          <v:shape id="_x0000_s1036" type="#_x0000_t32" style="position:absolute;margin-left:133.2pt;margin-top:23.4pt;width:22.5pt;height:0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97.2pt;margin-top:23.4pt;width:22.5pt;height:0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18.45pt;margin-top:18.15pt;width:22.5pt;height:0;z-index:251649536" o:connectortype="straight">
            <v:stroke endarrow="block"/>
          </v:shape>
        </w:pict>
      </w:r>
      <w:r w:rsidRPr="00970668">
        <w:rPr>
          <w:b/>
        </w:rPr>
        <w:t>2</w:t>
      </w:r>
      <w:r w:rsidRPr="00970668">
        <w:t xml:space="preserve">.   </w:t>
      </w:r>
    </w:p>
    <w:p w:rsidR="006B5955" w:rsidRDefault="006B5955">
      <w:pPr>
        <w:rPr>
          <w:b/>
        </w:rPr>
      </w:pPr>
      <w:r>
        <w:rPr>
          <w:b/>
        </w:rPr>
        <w:t xml:space="preserve">     1. adım</w:t>
      </w:r>
      <w:r>
        <w:rPr>
          <w:b/>
        </w:rPr>
        <w:tab/>
      </w:r>
      <w:r>
        <w:rPr>
          <w:b/>
        </w:rPr>
        <w:tab/>
        <w:t>2.adım</w:t>
      </w:r>
    </w:p>
    <w:p w:rsidR="006B5955" w:rsidRDefault="006B5955">
      <w:pPr>
        <w:rPr>
          <w:b/>
        </w:rPr>
      </w:pPr>
      <w:r>
        <w:rPr>
          <w:noProof/>
          <w:lang w:eastAsia="tr-TR"/>
        </w:rPr>
        <w:pict>
          <v:shape id="_x0000_s1039" type="#_x0000_t32" style="position:absolute;margin-left:97.2pt;margin-top:1pt;width:22.5pt;height:0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85.2pt;margin-top:1pt;width:0;height:30.8pt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64.95pt;margin-top:25pt;width:22.5pt;height:0;z-index:251665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64.2pt;margin-top:1pt;width:0;height:24pt;flip:y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64.2pt;margin-top:1pt;width:22.5pt;height:0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40.95pt;margin-top:1pt;width:0;height:24pt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18.5pt;margin-top:25pt;width:22.5pt;height:0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8.45pt;margin-top:1pt;width:.05pt;height:24pt;flip:y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18.45pt;margin-top:1pt;width:22.5pt;height:0;z-index:251657728" o:connectortype="straight">
            <v:stroke endarrow="block"/>
          </v:shape>
        </w:pict>
      </w:r>
    </w:p>
    <w:p w:rsidR="006B5955" w:rsidRDefault="006B5955">
      <w:pPr>
        <w:rPr>
          <w:b/>
        </w:rPr>
      </w:pPr>
      <w:r>
        <w:rPr>
          <w:b/>
        </w:rPr>
        <w:tab/>
        <w:t>3. adım</w:t>
      </w:r>
    </w:p>
    <w:p w:rsidR="006B5955" w:rsidRPr="004B5103" w:rsidRDefault="006B5955">
      <w:r w:rsidRPr="004B5103">
        <w:t>Buna göre 6. adımda kaç tane  ok kullanılır?</w:t>
      </w:r>
    </w:p>
    <w:p w:rsidR="006B5955" w:rsidRDefault="006B5955">
      <w:pPr>
        <w:rPr>
          <w:b/>
        </w:rPr>
      </w:pPr>
      <w:r>
        <w:rPr>
          <w:b/>
        </w:rPr>
        <w:t>A)17</w:t>
      </w:r>
      <w:r>
        <w:rPr>
          <w:b/>
        </w:rPr>
        <w:tab/>
        <w:t>B)16</w:t>
      </w:r>
      <w:r>
        <w:rPr>
          <w:b/>
        </w:rPr>
        <w:tab/>
        <w:t>C)15</w:t>
      </w:r>
      <w:r>
        <w:rPr>
          <w:b/>
        </w:rPr>
        <w:tab/>
        <w:t>D)14</w:t>
      </w:r>
    </w:p>
    <w:p w:rsidR="006B5955" w:rsidRPr="00E55F20" w:rsidRDefault="006B5955" w:rsidP="00C44C8D">
      <w:pPr>
        <w:spacing w:after="0" w:line="240" w:lineRule="auto"/>
        <w:rPr>
          <w:b/>
        </w:rPr>
      </w:pPr>
      <w:r w:rsidRPr="00970668">
        <w:rPr>
          <w:b/>
        </w:rPr>
        <w:t>3.</w:t>
      </w:r>
      <w:r>
        <w:t xml:space="preserve">   Aşağıdaki T.C. kimlik numarasının ilk iki hanesi verilmiştir. Kalan dokuz haneyi, verilen bilgilere göre bulup </w:t>
      </w:r>
      <w:r w:rsidRPr="00E55F20">
        <w:rPr>
          <w:b/>
        </w:rPr>
        <w:t>daha sonra aşağıdaki soruyu cevaplayınız.</w:t>
      </w:r>
    </w:p>
    <w:p w:rsidR="006B5955" w:rsidRDefault="006B5955" w:rsidP="00C44C8D">
      <w:pPr>
        <w:spacing w:after="0" w:line="240" w:lineRule="auto"/>
        <w:rPr>
          <w:b/>
        </w:rPr>
      </w:pPr>
    </w:p>
    <w:p w:rsidR="006B5955" w:rsidRDefault="006B5955" w:rsidP="00C44C8D">
      <w:pPr>
        <w:spacing w:after="0" w:line="240" w:lineRule="auto"/>
      </w:pPr>
      <w:r w:rsidRPr="00C44C8D">
        <w:rPr>
          <w:b/>
        </w:rPr>
        <w:t>1.</w:t>
      </w:r>
      <w:r>
        <w:t xml:space="preserve"> I. Bölmedeki rakamların toplamı 11’dir</w:t>
      </w:r>
    </w:p>
    <w:p w:rsidR="006B5955" w:rsidRDefault="006B5955" w:rsidP="00C44C8D">
      <w:pPr>
        <w:spacing w:after="0" w:line="240" w:lineRule="auto"/>
      </w:pPr>
      <w:r w:rsidRPr="00C44C8D">
        <w:rPr>
          <w:b/>
        </w:rPr>
        <w:t>2.</w:t>
      </w:r>
      <w:r>
        <w:t xml:space="preserve"> I, II ve III. Bölmelerdeki rakamların toplamı eşittir.</w:t>
      </w:r>
    </w:p>
    <w:p w:rsidR="006B5955" w:rsidRDefault="006B5955" w:rsidP="00C44C8D">
      <w:pPr>
        <w:spacing w:after="0" w:line="240" w:lineRule="auto"/>
      </w:pPr>
    </w:p>
    <w:p w:rsidR="006B5955" w:rsidRDefault="006B5955" w:rsidP="00C44C8D">
      <w:pPr>
        <w:spacing w:after="0" w:line="240" w:lineRule="auto"/>
      </w:pPr>
      <w:r>
        <w:rPr>
          <w:noProof/>
          <w:lang w:eastAsia="tr-TR"/>
        </w:rPr>
        <w:pict>
          <v:shape id="_x0000_s1048" style="position:absolute;margin-left:13.95pt;margin-top:12.55pt;width:11.95pt;height:8.25pt;z-index:251670016" coordsize="374,165" path="m,c51,82,102,165,164,165,226,165,339,22,374,e" filled="f">
            <v:path arrowok="t"/>
          </v:shape>
        </w:pict>
      </w:r>
      <w:r>
        <w:rPr>
          <w:noProof/>
          <w:lang w:eastAsia="tr-TR"/>
        </w:rPr>
        <w:pict>
          <v:shape id="_x0000_s1049" style="position:absolute;margin-left:49.2pt;margin-top:8.8pt;width:18.7pt;height:8.25pt;z-index:251668992" coordsize="374,165" path="m,c51,82,102,165,164,165,226,165,339,22,374,e" filled="f">
            <v:path arrowok="t"/>
          </v:shape>
        </w:pict>
      </w:r>
      <w:r>
        <w:rPr>
          <w:noProof/>
          <w:lang w:eastAsia="tr-TR"/>
        </w:rPr>
        <w:pict>
          <v:shape id="_x0000_s1050" style="position:absolute;margin-left:30.5pt;margin-top:8.8pt;width:18.7pt;height:8.25pt;z-index:251671040" coordsize="374,165" path="m,c51,82,102,165,164,165,226,165,339,22,374,e" filled="f">
            <v:path arrowok="t"/>
          </v:shape>
        </w:pict>
      </w:r>
      <w:r>
        <w:t>22 0?7 3??  11?</w:t>
      </w:r>
    </w:p>
    <w:p w:rsidR="006B5955" w:rsidRDefault="006B5955" w:rsidP="00C44C8D">
      <w:pPr>
        <w:spacing w:after="0" w:line="240" w:lineRule="auto"/>
      </w:pPr>
      <w:r>
        <w:t xml:space="preserve">       III.     II.     I.</w:t>
      </w:r>
    </w:p>
    <w:p w:rsidR="006B5955" w:rsidRPr="00E55F20" w:rsidRDefault="006B5955" w:rsidP="00C44C8D">
      <w:pPr>
        <w:spacing w:after="0" w:line="240" w:lineRule="auto"/>
        <w:rPr>
          <w:b/>
        </w:rPr>
      </w:pPr>
      <w:r>
        <w:t xml:space="preserve">Buna göre </w:t>
      </w:r>
      <w:r>
        <w:rPr>
          <w:b/>
        </w:rPr>
        <w:t xml:space="preserve">? </w:t>
      </w:r>
      <w:r w:rsidRPr="00E55F20">
        <w:rPr>
          <w:b/>
        </w:rPr>
        <w:t>olan basamaklara gelecek rakamların toplamı kaç olur?</w:t>
      </w:r>
    </w:p>
    <w:p w:rsidR="006B5955" w:rsidRDefault="006B5955" w:rsidP="00C44C8D">
      <w:pPr>
        <w:spacing w:after="0" w:line="240" w:lineRule="auto"/>
      </w:pPr>
      <w:r>
        <w:t>A)18</w:t>
      </w:r>
      <w:r>
        <w:tab/>
      </w:r>
      <w:r>
        <w:tab/>
        <w:t>B)21</w:t>
      </w:r>
      <w:r>
        <w:tab/>
      </w:r>
      <w:r>
        <w:tab/>
        <w:t>C)22</w:t>
      </w:r>
      <w:r>
        <w:tab/>
      </w:r>
      <w:r>
        <w:tab/>
        <w:t>D)23</w:t>
      </w:r>
    </w:p>
    <w:p w:rsidR="006B5955" w:rsidRDefault="006B5955">
      <w:pPr>
        <w:rPr>
          <w:b/>
        </w:rPr>
      </w:pPr>
    </w:p>
    <w:p w:rsidR="006B5955" w:rsidRDefault="006B5955" w:rsidP="00E55F20">
      <w:pPr>
        <w:spacing w:after="0" w:line="240" w:lineRule="auto"/>
      </w:pPr>
      <w:r w:rsidRPr="00970668">
        <w:rPr>
          <w:b/>
        </w:rPr>
        <w:t>4.</w:t>
      </w:r>
      <w:r>
        <w:t xml:space="preserve"> </w:t>
      </w:r>
      <w:r>
        <w:tab/>
        <w:t>Cumartesi=11.00-12.15</w:t>
      </w:r>
    </w:p>
    <w:p w:rsidR="006B5955" w:rsidRDefault="006B5955" w:rsidP="00E55F20">
      <w:pPr>
        <w:spacing w:after="0" w:line="240" w:lineRule="auto"/>
      </w:pPr>
      <w:r>
        <w:tab/>
        <w:t>Pazar=13.00-14.00</w:t>
      </w:r>
    </w:p>
    <w:p w:rsidR="006B5955" w:rsidRDefault="006B5955">
      <w:r>
        <w:t xml:space="preserve">Yukarıda okul basketbol takımının antrenman süreleri bulunmaktadır. Buna göre okulumuzda </w:t>
      </w:r>
      <w:r w:rsidRPr="00C44C8D">
        <w:rPr>
          <w:b/>
          <w:u w:val="single"/>
        </w:rPr>
        <w:t>5 haftada</w:t>
      </w:r>
      <w:r>
        <w:t xml:space="preserve"> kaç saat kaç dakika antrenman yapılmaktadır?</w:t>
      </w:r>
    </w:p>
    <w:p w:rsidR="006B5955" w:rsidRDefault="006B5955"/>
    <w:p w:rsidR="006B5955" w:rsidRDefault="006B5955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1" type="#_x0000_t96" style="position:absolute;margin-left:192.45pt;margin-top:23.1pt;width:13.5pt;height:12.75pt;z-index:251641344"/>
        </w:pict>
      </w:r>
      <w:r w:rsidRPr="00970668">
        <w:rPr>
          <w:b/>
        </w:rPr>
        <w:t xml:space="preserve">5. </w:t>
      </w:r>
      <w:r>
        <w:t xml:space="preserve">       8</w:t>
      </w:r>
      <w:r>
        <w:tab/>
      </w:r>
      <w:r>
        <w:tab/>
        <w:t xml:space="preserve"> </w:t>
      </w:r>
      <w:r>
        <w:tab/>
        <w:t>9</w:t>
      </w:r>
      <w:r>
        <w:tab/>
      </w:r>
      <w:r>
        <w:tab/>
        <w:t>7</w:t>
      </w:r>
      <w:r>
        <w:tab/>
        <w:t xml:space="preserve">           </w:t>
      </w:r>
    </w:p>
    <w:p w:rsidR="006B5955" w:rsidRDefault="006B5955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2" type="#_x0000_t12" style="position:absolute;margin-left:170.7pt;margin-top:19.4pt;width:16.5pt;height:15.75pt;z-index:251640320"/>
        </w:pict>
      </w:r>
      <w:r>
        <w:t>5        39     10       4</w:t>
      </w:r>
      <w:r>
        <w:tab/>
        <w:t>39      8</w:t>
      </w:r>
      <w:r>
        <w:tab/>
        <w:t xml:space="preserve">      6</w:t>
      </w:r>
      <w:r>
        <w:tab/>
        <w:t xml:space="preserve">*          </w:t>
      </w:r>
    </w:p>
    <w:p w:rsidR="006B5955" w:rsidRDefault="006B5955">
      <w:r>
        <w:t xml:space="preserve">           16</w:t>
      </w:r>
      <w:r>
        <w:tab/>
      </w:r>
      <w:r>
        <w:tab/>
        <w:t>18</w:t>
      </w:r>
      <w:r>
        <w:tab/>
      </w:r>
      <w:r>
        <w:tab/>
      </w:r>
      <w:r>
        <w:tab/>
        <w:t xml:space="preserve">           </w:t>
      </w:r>
    </w:p>
    <w:p w:rsidR="006B5955" w:rsidRPr="00E55F20" w:rsidRDefault="006B5955">
      <w:pPr>
        <w:rPr>
          <w:b/>
          <w:u w:val="single"/>
        </w:rPr>
      </w:pPr>
      <w:r>
        <w:rPr>
          <w:noProof/>
          <w:lang w:eastAsia="tr-TR"/>
        </w:rPr>
        <w:pict>
          <v:shape id="_x0000_s1053" type="#_x0000_t12" style="position:absolute;margin-left:199.2pt;margin-top:54.8pt;width:16.5pt;height:15.75pt;z-index:251645440"/>
        </w:pict>
      </w:r>
      <w:r>
        <w:rPr>
          <w:noProof/>
          <w:lang w:eastAsia="tr-TR"/>
        </w:rPr>
        <w:pict>
          <v:shape id="_x0000_s1054" type="#_x0000_t96" style="position:absolute;margin-left:119.7pt;margin-top:54.8pt;width:13.5pt;height:12.75pt;z-index:251643392"/>
        </w:pict>
      </w:r>
      <w:r>
        <w:rPr>
          <w:noProof/>
          <w:lang w:eastAsia="tr-TR"/>
        </w:rPr>
        <w:pict>
          <v:shape id="_x0000_s1055" type="#_x0000_t12" style="position:absolute;margin-left:59.7pt;margin-top:54.8pt;width:16.5pt;height:15.75pt;z-index:251642368"/>
        </w:pict>
      </w:r>
      <w:r>
        <w:t xml:space="preserve">Yukarıdaki şekilde yerleştirilen sayıların arasında bir kural bulunmaktadır. </w:t>
      </w:r>
      <w:r w:rsidRPr="00E55F20">
        <w:rPr>
          <w:b/>
          <w:u w:val="single"/>
        </w:rPr>
        <w:t>Buna göre aşağıdakilerden hangisi yanlıştır?</w:t>
      </w:r>
    </w:p>
    <w:p w:rsidR="006B5955" w:rsidRDefault="006B5955">
      <w:r>
        <w:rPr>
          <w:noProof/>
          <w:lang w:eastAsia="tr-TR"/>
        </w:rPr>
        <w:pict>
          <v:shape id="_x0000_s1056" type="#_x0000_t96" style="position:absolute;margin-left:178.95pt;margin-top:1.45pt;width:13.5pt;height:12.75pt;z-index:251644416"/>
        </w:pict>
      </w:r>
      <w:r>
        <w:t>A)*=39</w:t>
      </w:r>
      <w:r>
        <w:tab/>
        <w:t xml:space="preserve">      B)       =12      C)       =14   D)*+      +       =64</w:t>
      </w:r>
    </w:p>
    <w:p w:rsidR="006B5955" w:rsidRDefault="006B5955" w:rsidP="004B5103">
      <w:pPr>
        <w:spacing w:after="0" w:line="240" w:lineRule="auto"/>
      </w:pPr>
      <w:r w:rsidRPr="00970668">
        <w:rPr>
          <w:b/>
        </w:rPr>
        <w:t>6.</w:t>
      </w:r>
      <w:r>
        <w:rPr>
          <w:b/>
        </w:rPr>
        <w:t xml:space="preserve">   </w:t>
      </w:r>
      <w:r>
        <w:t xml:space="preserve">K+L+M+N+O+Ö+P+R+S=90 </w:t>
      </w:r>
    </w:p>
    <w:p w:rsidR="006B5955" w:rsidRPr="00E55F20" w:rsidRDefault="006B5955">
      <w:pPr>
        <w:rPr>
          <w:b/>
          <w:u w:val="single"/>
        </w:rPr>
      </w:pPr>
      <w:r w:rsidRPr="00E55F20">
        <w:t>Yukarıdaki harfler</w:t>
      </w:r>
      <w:r w:rsidRPr="00E55F20">
        <w:rPr>
          <w:b/>
        </w:rPr>
        <w:t xml:space="preserve"> ardışık sayılardır.</w:t>
      </w:r>
      <w:r>
        <w:t xml:space="preserve"> Buna göre </w:t>
      </w:r>
      <w:r w:rsidRPr="00E55F20">
        <w:rPr>
          <w:b/>
          <w:u w:val="single"/>
        </w:rPr>
        <w:t>K ve S harflerine karşılık gelen sayıları bulunuz.</w:t>
      </w:r>
    </w:p>
    <w:p w:rsidR="006B5955" w:rsidRDefault="006B5955"/>
    <w:p w:rsidR="006B5955" w:rsidRPr="00E55F20" w:rsidRDefault="006B5955">
      <w:pPr>
        <w:rPr>
          <w:b/>
          <w:u w:val="single"/>
        </w:rPr>
      </w:pPr>
      <w:r w:rsidRPr="00970668">
        <w:rPr>
          <w:b/>
        </w:rPr>
        <w:t xml:space="preserve">7.  </w:t>
      </w:r>
      <w:r>
        <w:t xml:space="preserve">   Kemal her gün 10.45 ile 11.30 saatleri arasında 20 sayfa kitap okumaktadır. </w:t>
      </w:r>
      <w:r w:rsidRPr="00E55F20">
        <w:rPr>
          <w:b/>
          <w:u w:val="single"/>
        </w:rPr>
        <w:t>Buna göre Kemal 160 sayfalık kitabı kaç saatte okumuştur?</w:t>
      </w:r>
    </w:p>
    <w:p w:rsidR="006B5955" w:rsidRDefault="006B5955"/>
    <w:p w:rsidR="006B5955" w:rsidRDefault="006B5955"/>
    <w:p w:rsidR="006B5955" w:rsidRPr="004B5103" w:rsidRDefault="006B5955" w:rsidP="004B5103">
      <w:pPr>
        <w:spacing w:after="0" w:line="240" w:lineRule="auto"/>
      </w:pPr>
      <w:r w:rsidRPr="00970668">
        <w:rPr>
          <w:b/>
        </w:rPr>
        <w:t>8.</w:t>
      </w:r>
      <w:r>
        <w:t xml:space="preserve"> Bir simitçi Salı günü sabah 64, öğlen 32, akşam 12 simit satmıştır.</w:t>
      </w:r>
      <w:r w:rsidRPr="004B5103">
        <w:t xml:space="preserve">Simitçinin </w:t>
      </w:r>
      <w:r w:rsidRPr="004B5103">
        <w:rPr>
          <w:b/>
        </w:rPr>
        <w:t xml:space="preserve">Salı ve Çarşamba günü sattığı simitlerin ortalamasının 114 </w:t>
      </w:r>
      <w:r w:rsidRPr="004B5103">
        <w:t xml:space="preserve">olmasını istiyoruz. </w:t>
      </w:r>
    </w:p>
    <w:p w:rsidR="006B5955" w:rsidRDefault="006B5955" w:rsidP="004B5103">
      <w:pPr>
        <w:spacing w:after="0" w:line="240" w:lineRule="auto"/>
      </w:pPr>
      <w:r>
        <w:t xml:space="preserve">O halde simitçi </w:t>
      </w:r>
      <w:r w:rsidRPr="004B5103">
        <w:rPr>
          <w:b/>
          <w:u w:val="single"/>
        </w:rPr>
        <w:t>Çarşamba günü kaç simit satmalıdır?</w:t>
      </w:r>
      <w:r>
        <w:t xml:space="preserve"> </w:t>
      </w:r>
    </w:p>
    <w:p w:rsidR="006B5955" w:rsidRDefault="006B5955"/>
    <w:p w:rsidR="006B5955" w:rsidRPr="00E55F20" w:rsidRDefault="006B5955">
      <w:pPr>
        <w:rPr>
          <w:b/>
          <w:u w:val="single"/>
        </w:rPr>
      </w:pPr>
      <w:r w:rsidRPr="00970668">
        <w:rPr>
          <w:b/>
        </w:rPr>
        <w:t>9.</w:t>
      </w:r>
      <w:r>
        <w:t xml:space="preserve"> Dört arkadaştan üçünün boyları sırasıyla 192cm, </w:t>
      </w:r>
      <w:smartTag w:uri="urn:schemas-microsoft-com:office:smarttags" w:element="metricconverter">
        <w:smartTagPr>
          <w:attr w:name="ProductID" w:val="194 cm"/>
        </w:smartTagPr>
        <w:r>
          <w:t>194 cm</w:t>
        </w:r>
      </w:smartTag>
      <w:r>
        <w:t xml:space="preserve">, 188cm’dir. </w:t>
      </w:r>
      <w:r w:rsidRPr="00E55F20">
        <w:rPr>
          <w:b/>
          <w:u w:val="single"/>
        </w:rPr>
        <w:t xml:space="preserve">Dördüncü kişinin boyu kaç cm olursa boy ortalamaları </w:t>
      </w:r>
      <w:smartTag w:uri="urn:schemas-microsoft-com:office:smarttags" w:element="metricconverter">
        <w:smartTagPr>
          <w:attr w:name="ProductID" w:val="190 cm"/>
        </w:smartTagPr>
        <w:r w:rsidRPr="00E55F20">
          <w:rPr>
            <w:b/>
            <w:u w:val="single"/>
          </w:rPr>
          <w:t>190 cm</w:t>
        </w:r>
      </w:smartTag>
      <w:r w:rsidRPr="00E55F20">
        <w:rPr>
          <w:b/>
          <w:u w:val="single"/>
        </w:rPr>
        <w:t xml:space="preserve"> olur?</w:t>
      </w:r>
    </w:p>
    <w:p w:rsidR="006B5955" w:rsidRDefault="006B5955"/>
    <w:p w:rsidR="006B5955" w:rsidRDefault="006B5955" w:rsidP="004B5103">
      <w:pPr>
        <w:spacing w:after="0" w:line="240" w:lineRule="auto"/>
      </w:pPr>
      <w:r>
        <w:rPr>
          <w:noProof/>
          <w:lang w:eastAsia="tr-TR"/>
        </w:rPr>
        <w:pict>
          <v:shape id="_x0000_s1057" type="#_x0000_t32" style="position:absolute;margin-left:132.35pt;margin-top:9.9pt;width:53.25pt;height:0;z-index:25167308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27.35pt;margin-top:9.9pt;width:81pt;height:0;z-index:251672064" o:connectortype="straight">
            <v:stroke startarrow="block" endarrow="block"/>
          </v:shape>
        </w:pict>
      </w:r>
      <w:r w:rsidRPr="00970668">
        <w:rPr>
          <w:b/>
        </w:rPr>
        <w:t>10.</w:t>
      </w:r>
      <w:r>
        <w:t xml:space="preserve"> </w:t>
      </w:r>
    </w:p>
    <w:p w:rsidR="006B5955" w:rsidRDefault="006B5955" w:rsidP="004B5103">
      <w:pPr>
        <w:spacing w:after="0" w:line="240" w:lineRule="auto"/>
      </w:pPr>
      <w:r>
        <w:tab/>
      </w:r>
      <w:smartTag w:uri="urn:schemas-microsoft-com:office:smarttags" w:element="metricconverter">
        <w:smartTagPr>
          <w:attr w:name="ProductID" w:val="16 cm"/>
        </w:smartTagPr>
        <w:r>
          <w:t>16 cm</w:t>
        </w:r>
      </w:smartTag>
      <w:r>
        <w:tab/>
      </w:r>
      <w:r>
        <w:tab/>
      </w:r>
      <w:r>
        <w:tab/>
        <w:t>13cm</w:t>
      </w:r>
    </w:p>
    <w:p w:rsidR="006B5955" w:rsidRDefault="006B5955" w:rsidP="004B5103">
      <w:pPr>
        <w:spacing w:after="0" w:line="240" w:lineRule="auto"/>
        <w:jc w:val="center"/>
        <w:rPr>
          <w:b/>
        </w:rPr>
      </w:pPr>
      <w:r>
        <w:rPr>
          <w:noProof/>
          <w:lang w:eastAsia="tr-TR"/>
        </w:rPr>
        <w:pict>
          <v:shape id="_x0000_s1059" type="#_x0000_t32" style="position:absolute;left:0;text-align:left;margin-left:136.1pt;margin-top:6.2pt;width:33.75pt;height:0;z-index:25167513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0" type="#_x0000_t32" style="position:absolute;left:0;text-align:left;margin-left:32.6pt;margin-top:6.2pt;width:42.75pt;height:.05pt;z-index:251674112" o:connectortype="straight">
            <v:stroke startarrow="block" endarrow="block"/>
          </v:shape>
        </w:pict>
      </w:r>
    </w:p>
    <w:p w:rsidR="006B5955" w:rsidRPr="004B5103" w:rsidRDefault="006B5955" w:rsidP="004B5103">
      <w:pPr>
        <w:spacing w:after="0" w:line="240" w:lineRule="auto"/>
      </w:pPr>
      <w:r>
        <w:rPr>
          <w:b/>
        </w:rPr>
        <w:tab/>
      </w:r>
      <w:smartTag w:uri="urn:schemas-microsoft-com:office:smarttags" w:element="metricconverter">
        <w:smartTagPr>
          <w:attr w:name="ProductID" w:val="10 cm"/>
        </w:smartTagPr>
        <w:r w:rsidRPr="004B5103">
          <w:t>10 cm</w:t>
        </w:r>
      </w:smartTag>
      <w:r w:rsidRPr="004B5103">
        <w:tab/>
      </w:r>
      <w:r w:rsidRPr="004B5103">
        <w:tab/>
      </w:r>
      <w:r w:rsidRPr="004B5103">
        <w:tab/>
      </w:r>
      <w:smartTag w:uri="urn:schemas-microsoft-com:office:smarttags" w:element="metricconverter">
        <w:smartTagPr>
          <w:attr w:name="ProductID" w:val="9 cm"/>
        </w:smartTagPr>
        <w:r w:rsidRPr="004B5103">
          <w:t>9 cm</w:t>
        </w:r>
      </w:smartTag>
    </w:p>
    <w:p w:rsidR="006B5955" w:rsidRPr="00E55F20" w:rsidRDefault="006B5955" w:rsidP="004B5103">
      <w:pPr>
        <w:spacing w:after="0" w:line="240" w:lineRule="auto"/>
        <w:rPr>
          <w:b/>
          <w:u w:val="single"/>
        </w:rPr>
      </w:pPr>
      <w:r w:rsidRPr="00E55F20">
        <w:t>Yukarıdaki okların aritmetik ortalamasında</w:t>
      </w:r>
      <w:r>
        <w:rPr>
          <w:b/>
        </w:rPr>
        <w:t xml:space="preserve">, 9 cm’lik ok çıkarıldığında </w:t>
      </w:r>
      <w:r w:rsidRPr="00E55F20">
        <w:rPr>
          <w:b/>
          <w:u w:val="single"/>
        </w:rPr>
        <w:t>nasıl bir değişim olur?</w:t>
      </w:r>
    </w:p>
    <w:p w:rsidR="006B5955" w:rsidRPr="00E55F20" w:rsidRDefault="006B5955" w:rsidP="004B5103">
      <w:pPr>
        <w:spacing w:after="0" w:line="240" w:lineRule="auto"/>
      </w:pPr>
      <w:r w:rsidRPr="00E55F20">
        <w:t>A)Değişmez</w:t>
      </w:r>
      <w:r w:rsidRPr="00E55F20">
        <w:tab/>
      </w:r>
      <w:r w:rsidRPr="00E55F20">
        <w:tab/>
        <w:t>B)</w:t>
      </w:r>
      <w:smartTag w:uri="urn:schemas-microsoft-com:office:smarttags" w:element="metricconverter">
        <w:smartTagPr>
          <w:attr w:name="ProductID" w:val="3 cm"/>
        </w:smartTagPr>
        <w:r w:rsidRPr="00E55F20">
          <w:t>3 cm</w:t>
        </w:r>
      </w:smartTag>
      <w:r w:rsidRPr="00E55F20">
        <w:t xml:space="preserve"> azalır</w:t>
      </w:r>
      <w:r w:rsidRPr="00E55F20">
        <w:tab/>
      </w:r>
    </w:p>
    <w:p w:rsidR="006B5955" w:rsidRPr="00E55F20" w:rsidRDefault="006B5955" w:rsidP="004B5103">
      <w:pPr>
        <w:spacing w:after="0" w:line="240" w:lineRule="auto"/>
      </w:pPr>
      <w:r w:rsidRPr="00E55F20">
        <w:t>C)</w:t>
      </w:r>
      <w:smartTag w:uri="urn:schemas-microsoft-com:office:smarttags" w:element="metricconverter">
        <w:smartTagPr>
          <w:attr w:name="ProductID" w:val="2 cm"/>
        </w:smartTagPr>
        <w:r w:rsidRPr="00E55F20">
          <w:t>2 cm</w:t>
        </w:r>
      </w:smartTag>
      <w:r w:rsidRPr="00E55F20">
        <w:t xml:space="preserve"> azalır</w:t>
      </w:r>
      <w:r w:rsidRPr="00E55F20">
        <w:tab/>
      </w:r>
      <w:r w:rsidRPr="00E55F20">
        <w:tab/>
        <w:t>D)</w:t>
      </w:r>
      <w:smartTag w:uri="urn:schemas-microsoft-com:office:smarttags" w:element="metricconverter">
        <w:smartTagPr>
          <w:attr w:name="ProductID" w:val="1 cm"/>
        </w:smartTagPr>
        <w:r w:rsidRPr="00E55F20">
          <w:t>1 cm</w:t>
        </w:r>
      </w:smartTag>
      <w:r w:rsidRPr="00E55F20">
        <w:t xml:space="preserve"> artar</w:t>
      </w:r>
    </w:p>
    <w:p w:rsidR="006B5955" w:rsidRPr="00970668" w:rsidRDefault="006B5955" w:rsidP="008E5055">
      <w:pPr>
        <w:spacing w:after="0" w:line="240" w:lineRule="auto"/>
        <w:jc w:val="center"/>
        <w:rPr>
          <w:b/>
        </w:rPr>
      </w:pPr>
      <w:r w:rsidRPr="00970668">
        <w:rPr>
          <w:b/>
        </w:rPr>
        <w:t>TÜRKÇE</w:t>
      </w:r>
      <w:r>
        <w:rPr>
          <w:b/>
        </w:rPr>
        <w:t>(Her soru 3p)</w:t>
      </w:r>
    </w:p>
    <w:p w:rsidR="006B5955" w:rsidRPr="008E5055" w:rsidRDefault="006B5955" w:rsidP="008E505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1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Aşağıdaki cümlelerin hangisinde</w:t>
      </w:r>
      <w:r w:rsidRPr="008E5055">
        <w:rPr>
          <w:rFonts w:cs="Calibri"/>
          <w:b/>
          <w:u w:val="single"/>
        </w:rPr>
        <w:t>, ismin-i halinde bir kelime yoktur?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Yaşadığımız yeri temiz tutmalıyız.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b- ) Tembellik bulaşıcı bir hastalık gibidir.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Ben o filmi daha önce de izlemiştim.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d- ) Kardeşimi okulun önünde bekleyeceğim.</w:t>
      </w:r>
    </w:p>
    <w:p w:rsidR="006B5955" w:rsidRDefault="006B5955" w:rsidP="00623C25">
      <w:pPr>
        <w:spacing w:after="0" w:line="240" w:lineRule="auto"/>
        <w:rPr>
          <w:rFonts w:cs="Calibri"/>
          <w:b/>
        </w:rPr>
      </w:pPr>
    </w:p>
    <w:p w:rsidR="006B5955" w:rsidRPr="008E505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2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Aşağıdaki cümlelerin hangisinde koyu harfte yazılmış sözcükte </w:t>
      </w:r>
      <w:r w:rsidRPr="008E5055">
        <w:rPr>
          <w:rFonts w:cs="Calibri"/>
          <w:b/>
          <w:u w:val="single"/>
        </w:rPr>
        <w:t>ünsüz yumuşaması olmuştur?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a- ) Karşıdaki </w:t>
      </w:r>
      <w:r w:rsidRPr="00623C25">
        <w:rPr>
          <w:rFonts w:cs="Calibri"/>
          <w:b/>
        </w:rPr>
        <w:t>ağaçta</w:t>
      </w:r>
      <w:r w:rsidRPr="00623C25">
        <w:rPr>
          <w:rFonts w:cs="Calibri"/>
        </w:rPr>
        <w:t xml:space="preserve"> bir kuş yuvası vardı.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b- ) Anne kuş her akşam yuvaya </w:t>
      </w:r>
      <w:r w:rsidRPr="00623C25">
        <w:rPr>
          <w:rFonts w:cs="Calibri"/>
          <w:b/>
        </w:rPr>
        <w:t>yiyecek</w:t>
      </w:r>
      <w:r w:rsidRPr="00623C25">
        <w:rPr>
          <w:rFonts w:cs="Calibri"/>
        </w:rPr>
        <w:t xml:space="preserve"> taşırdı.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c- ) Yavrular kısa zamanda büyüyüp </w:t>
      </w:r>
      <w:r w:rsidRPr="00623C25">
        <w:rPr>
          <w:rFonts w:cs="Calibri"/>
          <w:b/>
        </w:rPr>
        <w:t>uçtular</w:t>
      </w:r>
      <w:r w:rsidRPr="00623C25">
        <w:rPr>
          <w:rFonts w:cs="Calibri"/>
        </w:rPr>
        <w:t>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d- ) Ancak, bir gün yavrulardan birinin </w:t>
      </w:r>
      <w:r w:rsidRPr="00623C25">
        <w:rPr>
          <w:rFonts w:cs="Calibri"/>
          <w:b/>
        </w:rPr>
        <w:t>kanadı</w:t>
      </w:r>
      <w:r w:rsidRPr="00623C25">
        <w:rPr>
          <w:rFonts w:cs="Calibri"/>
        </w:rPr>
        <w:t xml:space="preserve"> kırıldı.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Hayvanları, işlerine yaradıkları için sevenler vardır; ben ona hayvan sevmek demem. Kasabın koyunu sevmesi gibi... Şu hayvanı güzel, bu hayvanı çirkin bulanlardan değilim ben. Cennet kuşunun parlak tüylerine hayran olup da kargayı küçümseyenleri anlamam.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3</w:t>
      </w:r>
      <w:r w:rsidRPr="00623C25">
        <w:rPr>
          <w:rFonts w:cs="Calibri"/>
          <w:b/>
        </w:rPr>
        <w:t>.</w:t>
      </w:r>
      <w:r>
        <w:rPr>
          <w:rFonts w:cs="Calibri"/>
        </w:rPr>
        <w:t xml:space="preserve"> </w:t>
      </w:r>
      <w:r w:rsidRPr="00623C25">
        <w:rPr>
          <w:rFonts w:cs="Calibri"/>
        </w:rPr>
        <w:t xml:space="preserve">Paragraftan aşağıdakilerden </w:t>
      </w:r>
      <w:r w:rsidRPr="00623C25">
        <w:rPr>
          <w:rFonts w:cs="Calibri"/>
          <w:b/>
          <w:u w:val="single"/>
        </w:rPr>
        <w:t>hangisi çıkarılamaz?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Çıkara dayanan sevgi, sevgi değildir.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b- ) Her hayvan sevilmeye layıktır.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Sevginin ölçüsü dış görünüş değildir.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d- ) İnsanlar kendi hayvanlarını daha çok severler.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4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Aşağıdaki fiillerden </w:t>
      </w:r>
      <w:r w:rsidRPr="00623C25">
        <w:rPr>
          <w:rFonts w:cs="Calibri"/>
          <w:b/>
          <w:u w:val="single"/>
        </w:rPr>
        <w:t>hangisi geçmiş zamanlıdır?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geçmiş                                 b- ) veriyor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Söylerim                               d- ) Gelecek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5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Aşağıdaki kelimelerden </w:t>
      </w:r>
      <w:r w:rsidRPr="00623C25">
        <w:rPr>
          <w:rFonts w:cs="Calibri"/>
          <w:b/>
          <w:u w:val="single"/>
        </w:rPr>
        <w:t>hangisinin yazımı yanlıştır?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Simitci   b- ) Gözcü   c- ) Demirci   d- ) Sepetçi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</w:p>
    <w:p w:rsidR="006B5955" w:rsidRPr="00623C25" w:rsidRDefault="006B5955" w:rsidP="00623C25">
      <w:pPr>
        <w:spacing w:after="0" w:line="240" w:lineRule="auto"/>
        <w:rPr>
          <w:rFonts w:cs="Calibri"/>
        </w:rPr>
      </w:pP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>
        <w:rPr>
          <w:rFonts w:cs="Calibri"/>
        </w:rPr>
        <w:t xml:space="preserve">   </w:t>
      </w:r>
      <w:r w:rsidRPr="00623C25">
        <w:rPr>
          <w:rFonts w:cs="Calibri"/>
          <w:b/>
        </w:rPr>
        <w:t>Kahve pek tenha idi. İki üç kişi sönmüş sobanın yanında alçak sesle dertleşiyor; bir ihtiyar memur, burnunda gözlük, elinde bir gazete ile uyukluyordu. Kahvenin ortasında duran adam dikkatimi çekti. Yanında altın başlı bir erkek çocuğu, çocuğun elinde de bir kafes vardı.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 w:rsidRPr="00623C25">
        <w:rPr>
          <w:rFonts w:cs="Calibri"/>
          <w:b/>
        </w:rPr>
        <w:t xml:space="preserve"> 6.</w:t>
      </w:r>
      <w:r>
        <w:rPr>
          <w:rFonts w:cs="Calibri"/>
        </w:rPr>
        <w:t xml:space="preserve"> </w:t>
      </w:r>
      <w:r w:rsidRPr="00623C25">
        <w:rPr>
          <w:rFonts w:cs="Calibri"/>
        </w:rPr>
        <w:t xml:space="preserve">Paragrafta aşağıdaki varlıkların </w:t>
      </w:r>
      <w:r w:rsidRPr="00623C25">
        <w:rPr>
          <w:rFonts w:cs="Calibri"/>
          <w:b/>
          <w:u w:val="single"/>
        </w:rPr>
        <w:t>hangisinin özelliği belirtilmemiştir?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Kahve</w:t>
      </w:r>
      <w:r w:rsidRPr="00623C25">
        <w:rPr>
          <w:rFonts w:cs="Calibri"/>
        </w:rPr>
        <w:tab/>
      </w:r>
      <w:r w:rsidRPr="00623C25">
        <w:rPr>
          <w:rFonts w:cs="Calibri"/>
        </w:rPr>
        <w:tab/>
      </w:r>
      <w:r w:rsidRPr="00623C25">
        <w:rPr>
          <w:rFonts w:cs="Calibri"/>
        </w:rPr>
        <w:tab/>
        <w:t>b- ) Soba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Çocuk</w:t>
      </w:r>
      <w:r w:rsidRPr="00623C25">
        <w:rPr>
          <w:rFonts w:cs="Calibri"/>
        </w:rPr>
        <w:tab/>
      </w:r>
      <w:r w:rsidRPr="00623C25">
        <w:rPr>
          <w:rFonts w:cs="Calibri"/>
        </w:rPr>
        <w:tab/>
      </w:r>
      <w:r w:rsidRPr="00623C25">
        <w:rPr>
          <w:rFonts w:cs="Calibri"/>
        </w:rPr>
        <w:tab/>
        <w:t xml:space="preserve">d- ) Kafes      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</w:rPr>
        <w:t xml:space="preserve">         </w:t>
      </w:r>
      <w:r>
        <w:rPr>
          <w:rFonts w:cs="Calibri"/>
        </w:rPr>
        <w:tab/>
      </w:r>
      <w:r w:rsidRPr="00623C25">
        <w:rPr>
          <w:rFonts w:cs="Calibri"/>
        </w:rPr>
        <w:t xml:space="preserve">  </w:t>
      </w:r>
      <w:r w:rsidRPr="00623C25">
        <w:rPr>
          <w:rFonts w:cs="Calibri"/>
          <w:b/>
        </w:rPr>
        <w:t>Bilirim sıkılır evde boş duran;</w:t>
      </w:r>
      <w:r w:rsidRPr="00623C25">
        <w:rPr>
          <w:rFonts w:cs="Calibri"/>
          <w:b/>
        </w:rPr>
        <w:tab/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</w:t>
      </w:r>
      <w:r w:rsidRPr="00623C25">
        <w:rPr>
          <w:rFonts w:cs="Calibri"/>
          <w:b/>
        </w:rPr>
        <w:tab/>
        <w:t>İdmandır uyuşuk kanı coşturan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</w:t>
      </w:r>
      <w:r w:rsidRPr="00623C25">
        <w:rPr>
          <w:rFonts w:cs="Calibri"/>
          <w:b/>
        </w:rPr>
        <w:tab/>
        <w:t>Yangına baş açık seni koşturan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</w:t>
      </w:r>
      <w:r w:rsidRPr="00623C25">
        <w:rPr>
          <w:rFonts w:cs="Calibri"/>
          <w:b/>
        </w:rPr>
        <w:tab/>
        <w:t>O işin keyfidir, parası değil!..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7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Dörtlükte </w:t>
      </w:r>
      <w:r w:rsidRPr="00623C25">
        <w:rPr>
          <w:rFonts w:cs="Calibri"/>
          <w:b/>
          <w:u w:val="single"/>
        </w:rPr>
        <w:t>asıl anlatılmak istenen nedir?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a- ) Para kazanmak herkes için önemli değildir. 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b- ) İnsanlar sevdikleri işlerde daha iyi çalışırlar.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İnsanlar boş durmaktan sıkılmazlar.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d- ) Hareketli işler insanı yorar.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        Hep aydın günlerimiz olmalı,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Milletçe, el ele, beraber.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Geniş ovalarında yurdumun,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Buğdaylar yükselmeli sarı sarı;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Bire bin vermeli başaklar,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Ambarlar dolup dolup taşmalı,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Genç, ihtiyar, çoluk çocuk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</w:t>
      </w:r>
      <w:r w:rsidRPr="00623C25">
        <w:rPr>
          <w:rFonts w:cs="Calibri"/>
          <w:b/>
        </w:rPr>
        <w:tab/>
        <w:t>Çalışmalı, çalışmalı.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8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Yukarıdaki şiirde şair, </w:t>
      </w:r>
      <w:r w:rsidRPr="00623C25">
        <w:rPr>
          <w:rFonts w:cs="Calibri"/>
          <w:b/>
          <w:u w:val="single"/>
        </w:rPr>
        <w:t>aşağıdakilerin hangisini dilememiştir?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Ulusça birlik ve beraberlik içinde olmamızı.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b- ) Buğdayların bire bin vermesini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Ulusça herkesin çalışmasını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d- ) Topraklarımızın genişlemesini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</w:rPr>
        <w:t xml:space="preserve">      </w:t>
      </w:r>
      <w:r w:rsidRPr="00623C25">
        <w:rPr>
          <w:rFonts w:cs="Calibri"/>
        </w:rPr>
        <w:tab/>
      </w:r>
      <w:r w:rsidRPr="00623C25">
        <w:rPr>
          <w:rFonts w:cs="Calibri"/>
          <w:b/>
        </w:rPr>
        <w:t>Dolunayı saran bulut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</w:t>
      </w:r>
      <w:r w:rsidRPr="00623C25">
        <w:rPr>
          <w:rFonts w:cs="Calibri"/>
          <w:b/>
        </w:rPr>
        <w:tab/>
        <w:t>Başında yaşmak ninemin.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</w:t>
      </w:r>
      <w:r w:rsidRPr="00623C25">
        <w:rPr>
          <w:rFonts w:cs="Calibri"/>
          <w:b/>
        </w:rPr>
        <w:tab/>
        <w:t>Bebelere tek dileğim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 w:rsidRPr="00623C25">
        <w:rPr>
          <w:rFonts w:cs="Calibri"/>
          <w:b/>
        </w:rPr>
        <w:t xml:space="preserve">      </w:t>
      </w:r>
      <w:r w:rsidRPr="00623C25">
        <w:rPr>
          <w:rFonts w:cs="Calibri"/>
          <w:b/>
        </w:rPr>
        <w:tab/>
        <w:t>Yaşını aşmak ninemin.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9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Dörtlüğe göre </w:t>
      </w:r>
      <w:r w:rsidRPr="00623C25">
        <w:rPr>
          <w:rFonts w:cs="Calibri"/>
          <w:b/>
          <w:u w:val="single"/>
        </w:rPr>
        <w:t xml:space="preserve">şairin isteği nedir? 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a- ) Bebeklerin büyüyüp uzun yıllar yaşaması.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b- ) Ninesinin başına yaşmak örtmesi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c- ) Bulutun dolunayı sarması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d- ) Ninesinin daha fazla yaşaması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</w:rPr>
      </w:pPr>
      <w:r>
        <w:rPr>
          <w:rFonts w:cs="Calibri"/>
        </w:rPr>
        <w:t xml:space="preserve">    </w:t>
      </w:r>
      <w:r w:rsidRPr="00623C25">
        <w:rPr>
          <w:rFonts w:cs="Calibri"/>
          <w:b/>
        </w:rPr>
        <w:t>Yemyeşil ağaçlarla çevrili köyün, kıvrıla kıvrıla dönen toprak yolunda, kara kuru kısa bir adamın gölgesi göründü.</w:t>
      </w:r>
    </w:p>
    <w:p w:rsidR="006B5955" w:rsidRPr="00623C25" w:rsidRDefault="006B5955" w:rsidP="00623C25">
      <w:pPr>
        <w:spacing w:after="0" w:line="240" w:lineRule="auto"/>
        <w:rPr>
          <w:rFonts w:cs="Calibri"/>
          <w:b/>
          <w:u w:val="single"/>
        </w:rPr>
      </w:pPr>
      <w:r>
        <w:rPr>
          <w:rFonts w:cs="Calibri"/>
          <w:b/>
        </w:rPr>
        <w:t>10</w:t>
      </w:r>
      <w:r w:rsidRPr="00623C25">
        <w:rPr>
          <w:rFonts w:cs="Calibri"/>
          <w:b/>
        </w:rPr>
        <w:t>.</w:t>
      </w:r>
      <w:r w:rsidRPr="00623C25">
        <w:rPr>
          <w:rFonts w:cs="Calibri"/>
        </w:rPr>
        <w:t xml:space="preserve"> Yukarıdaki paragrafa göre aşağıdakilerden </w:t>
      </w:r>
      <w:r w:rsidRPr="00623C25">
        <w:rPr>
          <w:rFonts w:cs="Calibri"/>
          <w:b/>
          <w:u w:val="single"/>
        </w:rPr>
        <w:t>hangisi yolun özelliğidir?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a- ) Yemyeşil ağaçlarla çevrili olması  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b- ) Gölgelik olması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 xml:space="preserve">c- ) Kısa olması                  </w:t>
      </w:r>
    </w:p>
    <w:p w:rsidR="006B5955" w:rsidRPr="00623C25" w:rsidRDefault="006B5955" w:rsidP="00623C25">
      <w:pPr>
        <w:spacing w:after="0" w:line="240" w:lineRule="auto"/>
        <w:rPr>
          <w:rFonts w:cs="Calibri"/>
        </w:rPr>
      </w:pPr>
      <w:r w:rsidRPr="00623C25">
        <w:rPr>
          <w:rFonts w:cs="Calibri"/>
        </w:rPr>
        <w:t>d- ) Kıvrıla kıvrıla dönmesi</w:t>
      </w:r>
    </w:p>
    <w:p w:rsidR="006B5955" w:rsidRDefault="006B5955" w:rsidP="007413FB">
      <w:pPr>
        <w:pStyle w:val="NoSpacing"/>
        <w:rPr>
          <w:rFonts w:cs="Calibri"/>
          <w:b/>
        </w:rPr>
      </w:pPr>
      <w:r w:rsidRPr="00970668">
        <w:rPr>
          <w:rFonts w:cs="Calibri"/>
        </w:rPr>
        <w:tab/>
      </w:r>
      <w:r w:rsidRPr="00970668">
        <w:rPr>
          <w:rFonts w:cs="Calibri"/>
          <w:b/>
        </w:rPr>
        <w:t>FEN VE TEKNOLOJİ</w:t>
      </w:r>
      <w:r>
        <w:rPr>
          <w:b/>
        </w:rPr>
        <w:t>(Her soru 3p)</w:t>
      </w:r>
    </w:p>
    <w:p w:rsidR="006B5955" w:rsidRPr="005E61AC" w:rsidRDefault="006B5955" w:rsidP="005E61AC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FB5502">
        <w:rPr>
          <w:bCs/>
        </w:rPr>
        <w:t xml:space="preserve">1.Aşağıda verilenleri </w:t>
      </w:r>
      <w:r w:rsidRPr="005E61AC">
        <w:rPr>
          <w:b/>
          <w:bCs/>
        </w:rPr>
        <w:t>bitkisel ve hayvansal besinler olarak gruplarsak hangisi grubun dışında yer alır?</w:t>
      </w:r>
    </w:p>
    <w:p w:rsidR="006B5955" w:rsidRDefault="006B5955" w:rsidP="005E61AC">
      <w:pPr>
        <w:pStyle w:val="NoSpacing"/>
        <w:rPr>
          <w:bCs/>
        </w:rPr>
      </w:pPr>
      <w:r w:rsidRPr="00FB5502">
        <w:rPr>
          <w:bCs/>
        </w:rPr>
        <w:t>A)ceviz</w:t>
      </w:r>
      <w:r>
        <w:rPr>
          <w:bCs/>
        </w:rPr>
        <w:tab/>
      </w:r>
      <w:r w:rsidRPr="00FB5502">
        <w:rPr>
          <w:bCs/>
        </w:rPr>
        <w:tab/>
        <w:t>B)bal</w:t>
      </w:r>
      <w:r w:rsidRPr="00FB5502">
        <w:rPr>
          <w:bCs/>
        </w:rPr>
        <w:tab/>
        <w:t xml:space="preserve">C)yumurta </w:t>
      </w:r>
      <w:r w:rsidRPr="00FB5502">
        <w:rPr>
          <w:bCs/>
        </w:rPr>
        <w:tab/>
        <w:t>D)peynir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2. Aşağıdaki cümlede boş bırakılan yeri doldurunuz.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“Besinlerin içerdikleri su ve mineraller…………………………………..tan kana geçer.”</w:t>
      </w:r>
    </w:p>
    <w:p w:rsidR="006B5955" w:rsidRPr="00FB5502" w:rsidRDefault="006B5955" w:rsidP="005E61AC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6B5955" w:rsidRDefault="006B5955" w:rsidP="005E61AC">
      <w:pPr>
        <w:spacing w:after="0" w:line="240" w:lineRule="auto"/>
        <w:ind w:left="-180"/>
        <w:rPr>
          <w:sz w:val="16"/>
          <w:szCs w:val="16"/>
        </w:rPr>
      </w:pPr>
      <w:r w:rsidRPr="00863756">
        <w:rPr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6.75pt;height:135pt;visibility:visible">
            <v:imagedata r:id="rId5" o:title=""/>
          </v:shape>
        </w:pic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Default="006B5955" w:rsidP="005E61AC">
      <w:pPr>
        <w:pStyle w:val="NoSpacing"/>
        <w:rPr>
          <w:rFonts w:cs="Calibri"/>
          <w:b/>
        </w:rPr>
      </w:pPr>
      <w:r>
        <w:rPr>
          <w:rFonts w:cs="Calibri"/>
          <w:b/>
        </w:rPr>
        <w:t>4. Fasulye/süt/bezelye/yumurta</w:t>
      </w:r>
    </w:p>
    <w:p w:rsidR="006B5955" w:rsidRPr="00FB5502" w:rsidRDefault="006B5955" w:rsidP="005E61AC">
      <w:pPr>
        <w:pStyle w:val="NoSpacing"/>
        <w:rPr>
          <w:rFonts w:cs="Calibri"/>
          <w:b/>
        </w:rPr>
      </w:pPr>
      <w:r w:rsidRPr="00FB5502">
        <w:rPr>
          <w:rFonts w:cs="Calibri"/>
        </w:rPr>
        <w:t>Yukarıda verilen yiyeceklerde</w:t>
      </w:r>
      <w:r>
        <w:rPr>
          <w:rFonts w:cs="Calibri"/>
        </w:rPr>
        <w:t>,</w:t>
      </w:r>
      <w:r w:rsidRPr="00FB5502">
        <w:rPr>
          <w:rFonts w:cs="Calibri"/>
        </w:rPr>
        <w:t xml:space="preserve"> </w:t>
      </w:r>
      <w:r w:rsidRPr="00FB5502">
        <w:rPr>
          <w:rFonts w:cs="Calibri"/>
          <w:b/>
        </w:rPr>
        <w:t>hangi besin içeriği bol miktarda bulunur?</w:t>
      </w:r>
    </w:p>
    <w:p w:rsidR="006B5955" w:rsidRDefault="006B5955" w:rsidP="005E61AC">
      <w:pPr>
        <w:pStyle w:val="NoSpacing"/>
        <w:rPr>
          <w:rFonts w:cs="Calibri"/>
        </w:rPr>
      </w:pPr>
      <w:r w:rsidRPr="00FB5502">
        <w:rPr>
          <w:rFonts w:cs="Calibri"/>
        </w:rPr>
        <w:t>A)yağ</w:t>
      </w:r>
      <w:r w:rsidRPr="00FB5502">
        <w:rPr>
          <w:rFonts w:cs="Calibri"/>
        </w:rPr>
        <w:tab/>
        <w:t xml:space="preserve">B)karbonhidrat </w:t>
      </w:r>
      <w:r w:rsidRPr="00FB5502">
        <w:rPr>
          <w:rFonts w:cs="Calibri"/>
        </w:rPr>
        <w:tab/>
      </w:r>
      <w:r>
        <w:rPr>
          <w:rFonts w:cs="Calibri"/>
        </w:rPr>
        <w:t xml:space="preserve">   </w:t>
      </w:r>
      <w:r w:rsidRPr="00FB5502">
        <w:rPr>
          <w:rFonts w:cs="Calibri"/>
        </w:rPr>
        <w:t>C)protein</w:t>
      </w:r>
      <w:r w:rsidRPr="00FB5502">
        <w:rPr>
          <w:rFonts w:cs="Calibri"/>
        </w:rPr>
        <w:tab/>
        <w:t>D)vitamin</w: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Pr="005E61AC" w:rsidRDefault="006B5955" w:rsidP="005E61AC">
      <w:pPr>
        <w:pStyle w:val="NoSpacing"/>
        <w:rPr>
          <w:rFonts w:cs="Calibri"/>
          <w:b/>
        </w:rPr>
      </w:pPr>
      <w:r w:rsidRPr="005E61AC">
        <w:rPr>
          <w:rFonts w:cs="Calibri"/>
          <w:b/>
        </w:rPr>
        <w:t>5.</w:t>
      </w:r>
      <w:r>
        <w:rPr>
          <w:rFonts w:cs="Calibri"/>
        </w:rPr>
        <w:t xml:space="preserve"> Aşağıdakilerden hangisi yağ ve karbonhidratların </w:t>
      </w:r>
      <w:r w:rsidRPr="005E61AC">
        <w:rPr>
          <w:rFonts w:cs="Calibri"/>
          <w:b/>
        </w:rPr>
        <w:t>ortak özelliğidir?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A)Enerji verici olmaları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B)Düzenleyici olmaları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C)Yapıcı ve onarıcı olmaları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D)Hayvanlar tarafından üretilmeleri</w: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Pr="005E61AC" w:rsidRDefault="006B5955" w:rsidP="005E61AC">
      <w:pPr>
        <w:pStyle w:val="NoSpacing"/>
        <w:rPr>
          <w:rFonts w:cs="Calibri"/>
          <w:b/>
        </w:rPr>
      </w:pPr>
      <w:r w:rsidRPr="005E61AC">
        <w:rPr>
          <w:rFonts w:cs="Calibri"/>
          <w:b/>
        </w:rPr>
        <w:t>6.</w:t>
      </w:r>
      <w:r>
        <w:rPr>
          <w:rFonts w:cs="Calibri"/>
        </w:rPr>
        <w:t xml:space="preserve"> Aşağıdaki eşleştirmelerden </w:t>
      </w:r>
      <w:r w:rsidRPr="005E61AC">
        <w:rPr>
          <w:rFonts w:cs="Calibri"/>
          <w:b/>
        </w:rPr>
        <w:t>hangisi yanlıştır?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A)Balık-&gt;protein</w:t>
      </w:r>
      <w:r>
        <w:rPr>
          <w:rFonts w:cs="Calibri"/>
        </w:rPr>
        <w:tab/>
      </w:r>
      <w:r>
        <w:rPr>
          <w:rFonts w:cs="Calibri"/>
        </w:rPr>
        <w:tab/>
        <w:t>B)Karpuz-&gt;yağ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C)Makarna-&gt;karbonhidrat</w:t>
      </w:r>
      <w:r>
        <w:rPr>
          <w:rFonts w:cs="Calibri"/>
        </w:rPr>
        <w:tab/>
        <w:t>D)Zeytin-&gt;yağ</w: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Pr="005E61AC" w:rsidRDefault="006B5955" w:rsidP="005E61AC">
      <w:pPr>
        <w:pStyle w:val="NoSpacing"/>
        <w:rPr>
          <w:rFonts w:cs="Calibri"/>
          <w:b/>
          <w:u w:val="single"/>
        </w:rPr>
      </w:pPr>
      <w:r w:rsidRPr="005E61AC">
        <w:rPr>
          <w:rFonts w:cs="Calibri"/>
          <w:b/>
        </w:rPr>
        <w:t>7.</w:t>
      </w:r>
      <w:r>
        <w:rPr>
          <w:rFonts w:cs="Calibri"/>
        </w:rPr>
        <w:t xml:space="preserve">On iki aylık bir bebeğin </w:t>
      </w:r>
      <w:r w:rsidRPr="005E61AC">
        <w:rPr>
          <w:rFonts w:cs="Calibri"/>
          <w:b/>
        </w:rPr>
        <w:t>henüz azı dişleri olmadığından</w:t>
      </w:r>
      <w:r>
        <w:rPr>
          <w:rFonts w:cs="Calibri"/>
        </w:rPr>
        <w:t xml:space="preserve"> </w:t>
      </w:r>
      <w:r w:rsidRPr="005E61AC">
        <w:rPr>
          <w:rFonts w:cs="Calibri"/>
          <w:b/>
          <w:u w:val="single"/>
        </w:rPr>
        <w:t>hangisini yapamaz?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A)Çiğnemeyi</w:t>
      </w:r>
      <w:r>
        <w:rPr>
          <w:rFonts w:cs="Calibri"/>
        </w:rPr>
        <w:tab/>
      </w:r>
      <w:r>
        <w:rPr>
          <w:rFonts w:cs="Calibri"/>
        </w:rPr>
        <w:tab/>
        <w:t>B)Koparmayı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C)Kesmeyi</w:t>
      </w:r>
      <w:r>
        <w:rPr>
          <w:rFonts w:cs="Calibri"/>
        </w:rPr>
        <w:tab/>
      </w:r>
      <w:r>
        <w:rPr>
          <w:rFonts w:cs="Calibri"/>
        </w:rPr>
        <w:tab/>
        <w:t>D)Parçalamayı</w: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Pr="005E61AC" w:rsidRDefault="006B5955" w:rsidP="005E61AC">
      <w:pPr>
        <w:pStyle w:val="NoSpacing"/>
        <w:rPr>
          <w:rFonts w:cs="Calibri"/>
          <w:b/>
        </w:rPr>
      </w:pPr>
      <w:r w:rsidRPr="005E61AC">
        <w:rPr>
          <w:rFonts w:cs="Calibri"/>
          <w:b/>
        </w:rPr>
        <w:t>8.</w:t>
      </w:r>
      <w:r>
        <w:rPr>
          <w:rFonts w:cs="Calibri"/>
        </w:rPr>
        <w:t xml:space="preserve"> Besinler vücudumuza girer, sindirime uğrar ve vücuttan dışarıya atılırlar. </w:t>
      </w:r>
      <w:r w:rsidRPr="005E61AC">
        <w:rPr>
          <w:rFonts w:cs="Calibri"/>
          <w:b/>
        </w:rPr>
        <w:t xml:space="preserve">Buna göre sindirimin </w:t>
      </w:r>
      <w:r w:rsidRPr="005E61AC">
        <w:rPr>
          <w:rFonts w:cs="Calibri"/>
          <w:b/>
          <w:u w:val="single"/>
        </w:rPr>
        <w:t>başlangıç ve bitiş</w:t>
      </w:r>
      <w:r w:rsidRPr="005E61AC">
        <w:rPr>
          <w:rFonts w:cs="Calibri"/>
          <w:b/>
        </w:rPr>
        <w:t xml:space="preserve"> noktalarını yazınız.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</w: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Default="006B5955" w:rsidP="005E61AC">
      <w:pPr>
        <w:pStyle w:val="NoSpacing"/>
        <w:rPr>
          <w:rFonts w:cs="Calibri"/>
        </w:rPr>
      </w:pPr>
      <w:r w:rsidRPr="005E61AC">
        <w:rPr>
          <w:rFonts w:cs="Calibri"/>
          <w:b/>
        </w:rPr>
        <w:t>9.</w:t>
      </w:r>
      <w:r>
        <w:rPr>
          <w:rFonts w:cs="Calibri"/>
        </w:rPr>
        <w:t xml:space="preserve"> </w:t>
      </w:r>
      <w:r>
        <w:rPr>
          <w:rFonts w:cs="Calibri"/>
        </w:rPr>
        <w:tab/>
        <w:t>I.Ağız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ab/>
        <w:t>II. Yemek borusu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ab/>
        <w:t>III. İnce bağırsak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ab/>
        <w:t>IV. Kalın bağırsak</w:t>
      </w:r>
    </w:p>
    <w:p w:rsidR="006B5955" w:rsidRPr="005E61AC" w:rsidRDefault="006B5955" w:rsidP="005E61AC">
      <w:pPr>
        <w:pStyle w:val="NoSpacing"/>
        <w:rPr>
          <w:rFonts w:cs="Calibri"/>
          <w:b/>
        </w:rPr>
      </w:pPr>
      <w:r>
        <w:rPr>
          <w:rFonts w:cs="Calibri"/>
        </w:rPr>
        <w:t xml:space="preserve">Yukarıda verilenlerden hangilerinde </w:t>
      </w:r>
      <w:r w:rsidRPr="005E61AC">
        <w:rPr>
          <w:rFonts w:cs="Calibri"/>
          <w:b/>
          <w:u w:val="single"/>
        </w:rPr>
        <w:t xml:space="preserve">kesinlikle </w:t>
      </w:r>
      <w:r w:rsidRPr="005E61AC">
        <w:rPr>
          <w:rFonts w:cs="Calibri"/>
          <w:b/>
        </w:rPr>
        <w:t>besin emilimi gerçekleşmez?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A) III-IV</w:t>
      </w:r>
      <w:r>
        <w:rPr>
          <w:rFonts w:cs="Calibri"/>
        </w:rPr>
        <w:tab/>
      </w:r>
      <w:r>
        <w:rPr>
          <w:rFonts w:cs="Calibri"/>
        </w:rPr>
        <w:tab/>
        <w:t>B)I-II</w:t>
      </w:r>
      <w:r>
        <w:rPr>
          <w:rFonts w:cs="Calibri"/>
        </w:rPr>
        <w:tab/>
      </w:r>
      <w:r>
        <w:rPr>
          <w:rFonts w:cs="Calibri"/>
        </w:rPr>
        <w:tab/>
        <w:t>C)II-III</w:t>
      </w:r>
      <w:r>
        <w:rPr>
          <w:rFonts w:cs="Calibri"/>
        </w:rPr>
        <w:tab/>
      </w:r>
      <w:r>
        <w:rPr>
          <w:rFonts w:cs="Calibri"/>
        </w:rPr>
        <w:tab/>
        <w:t>D)hepsi</w:t>
      </w:r>
    </w:p>
    <w:p w:rsidR="006B5955" w:rsidRDefault="006B5955" w:rsidP="005E61AC">
      <w:pPr>
        <w:pStyle w:val="NoSpacing"/>
        <w:rPr>
          <w:rFonts w:cs="Calibri"/>
          <w:b/>
        </w:rPr>
      </w:pPr>
    </w:p>
    <w:p w:rsidR="006B5955" w:rsidRDefault="006B5955" w:rsidP="005E61AC">
      <w:pPr>
        <w:pStyle w:val="NoSpacing"/>
        <w:rPr>
          <w:rFonts w:cs="Calibri"/>
          <w:b/>
          <w:u w:val="single"/>
        </w:rPr>
      </w:pPr>
      <w:r w:rsidRPr="005E61AC">
        <w:rPr>
          <w:rFonts w:cs="Calibri"/>
          <w:b/>
        </w:rPr>
        <w:t>10.</w:t>
      </w:r>
      <w:r>
        <w:rPr>
          <w:rFonts w:cs="Calibri"/>
        </w:rPr>
        <w:t xml:space="preserve"> Vücudumuza alınan besinlerin </w:t>
      </w:r>
      <w:r w:rsidRPr="005E61AC">
        <w:rPr>
          <w:rFonts w:cs="Calibri"/>
          <w:b/>
          <w:u w:val="single"/>
        </w:rPr>
        <w:t xml:space="preserve">sindirim sisteminde izledikleri yolu </w:t>
      </w:r>
      <w:r>
        <w:rPr>
          <w:rFonts w:cs="Calibri"/>
          <w:b/>
          <w:u w:val="single"/>
        </w:rPr>
        <w:t xml:space="preserve">sırasıyla </w:t>
      </w:r>
      <w:r w:rsidRPr="005E61AC">
        <w:rPr>
          <w:rFonts w:cs="Calibri"/>
          <w:b/>
          <w:u w:val="single"/>
        </w:rPr>
        <w:t>yazınız.</w:t>
      </w:r>
    </w:p>
    <w:p w:rsidR="006B5955" w:rsidRDefault="006B5955" w:rsidP="005E61AC">
      <w:pPr>
        <w:pStyle w:val="NoSpacing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5955" w:rsidRPr="005E61AC" w:rsidRDefault="006B5955" w:rsidP="005E61AC">
      <w:pPr>
        <w:pStyle w:val="NoSpacing"/>
        <w:rPr>
          <w:rFonts w:cs="Calibri"/>
        </w:rPr>
      </w:pPr>
      <w:hyperlink r:id="rId6" w:history="1">
        <w:r w:rsidRPr="00042E1C">
          <w:rPr>
            <w:rStyle w:val="Hyperlink"/>
            <w:rFonts w:cs="Calibri"/>
          </w:rPr>
          <w:t>www.sorubak.com</w:t>
        </w:r>
      </w:hyperlink>
      <w:r>
        <w:rPr>
          <w:rFonts w:cs="Calibri"/>
        </w:rPr>
        <w:t xml:space="preserve"> </w:t>
      </w:r>
    </w:p>
    <w:sectPr w:rsidR="006B5955" w:rsidRPr="005E61AC" w:rsidSect="000A51C6">
      <w:pgSz w:w="11906" w:h="16838"/>
      <w:pgMar w:top="426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B45D4"/>
    <w:multiLevelType w:val="hybridMultilevel"/>
    <w:tmpl w:val="958C9BAC"/>
    <w:lvl w:ilvl="0" w:tplc="CC7A1038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0"/>
        </w:tabs>
        <w:ind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1C6"/>
    <w:rsid w:val="000041C2"/>
    <w:rsid w:val="00042E1C"/>
    <w:rsid w:val="000A51C6"/>
    <w:rsid w:val="00112F83"/>
    <w:rsid w:val="0013099E"/>
    <w:rsid w:val="001C08BB"/>
    <w:rsid w:val="00237259"/>
    <w:rsid w:val="00271E98"/>
    <w:rsid w:val="004A1170"/>
    <w:rsid w:val="004B5103"/>
    <w:rsid w:val="005D415F"/>
    <w:rsid w:val="005E61AC"/>
    <w:rsid w:val="00623C25"/>
    <w:rsid w:val="006B5955"/>
    <w:rsid w:val="007413FB"/>
    <w:rsid w:val="00863756"/>
    <w:rsid w:val="008E5055"/>
    <w:rsid w:val="00970668"/>
    <w:rsid w:val="00BA193C"/>
    <w:rsid w:val="00C44C8D"/>
    <w:rsid w:val="00C71B8F"/>
    <w:rsid w:val="00D1630E"/>
    <w:rsid w:val="00D16A9B"/>
    <w:rsid w:val="00D846A3"/>
    <w:rsid w:val="00E55F20"/>
    <w:rsid w:val="00FB5502"/>
    <w:rsid w:val="00FD3E29"/>
    <w:rsid w:val="00FF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E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413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B5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5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372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1074</Words>
  <Characters>6125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TOSHİBA</dc:creator>
  <cp:keywords/>
  <dc:description/>
  <cp:lastModifiedBy>EDANUR HANIM</cp:lastModifiedBy>
  <cp:revision>10</cp:revision>
  <cp:lastPrinted>2011-10-02T17:24:00Z</cp:lastPrinted>
  <dcterms:created xsi:type="dcterms:W3CDTF">2011-10-02T16:32:00Z</dcterms:created>
  <dcterms:modified xsi:type="dcterms:W3CDTF">2011-11-02T16:59:00Z</dcterms:modified>
</cp:coreProperties>
</file>