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241" w:rsidRPr="004C486B" w:rsidRDefault="00594241" w:rsidP="004C486B">
      <w:pPr>
        <w:spacing w:before="100" w:beforeAutospacing="1" w:after="180" w:line="240" w:lineRule="auto"/>
        <w:outlineLvl w:val="1"/>
        <w:rPr>
          <w:rFonts w:ascii="Trebuchet MS" w:hAnsi="Trebuchet MS"/>
          <w:b/>
          <w:bCs/>
          <w:color w:val="333333"/>
          <w:sz w:val="24"/>
          <w:szCs w:val="24"/>
          <w:lang w:eastAsia="tr-TR"/>
        </w:rPr>
      </w:pPr>
      <w:r w:rsidRPr="004C486B">
        <w:rPr>
          <w:rFonts w:ascii="Trebuchet MS" w:hAnsi="Trebuchet MS"/>
          <w:b/>
          <w:bCs/>
          <w:color w:val="333333"/>
          <w:sz w:val="24"/>
          <w:szCs w:val="24"/>
          <w:lang w:eastAsia="tr-TR"/>
        </w:rPr>
        <w:t>5.SINIF ONDALIK KESİRLER TEST</w:t>
      </w:r>
    </w:p>
    <w:p w:rsidR="00594241" w:rsidRDefault="00594241" w:rsidP="004C486B">
      <w:pPr>
        <w:rPr>
          <w:rFonts w:ascii="Arial" w:hAnsi="Arial" w:cs="Arial"/>
          <w:color w:val="333333"/>
          <w:sz w:val="20"/>
          <w:szCs w:val="20"/>
          <w:lang w:eastAsia="tr-TR"/>
        </w:rPr>
      </w:pP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 xml:space="preserve">1) 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>Aşağıdakilerden hangisi yanlıştır?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0,8g= 80cg B) 0,08dg= 0,08cg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 xml:space="preserve">C) 0,08kental=8 kg D) 0,008 ton= </w:t>
      </w:r>
      <w:smartTag w:uri="urn:schemas-microsoft-com:office:smarttags" w:element="metricconverter">
        <w:smartTagPr>
          <w:attr w:name="ProductID" w:val="80 kg"/>
        </w:smartTagPr>
        <w:r w:rsidRPr="004C486B">
          <w:rPr>
            <w:rFonts w:ascii="Arial" w:hAnsi="Arial" w:cs="Arial"/>
            <w:color w:val="333333"/>
            <w:sz w:val="20"/>
            <w:szCs w:val="20"/>
            <w:lang w:eastAsia="tr-TR"/>
          </w:rPr>
          <w:t>80 kg</w:t>
        </w:r>
      </w:smartTag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>2)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 Metresi 30 000 000 TL olan bir kumaşın </w:t>
      </w:r>
      <w:smartTag w:uri="urn:schemas-microsoft-com:office:smarttags" w:element="metricconverter">
        <w:smartTagPr>
          <w:attr w:name="ProductID" w:val="80 cm"/>
        </w:smartTagPr>
        <w:r w:rsidRPr="004C486B">
          <w:rPr>
            <w:rFonts w:ascii="Arial" w:hAnsi="Arial" w:cs="Arial"/>
            <w:b/>
            <w:bCs/>
            <w:color w:val="333333"/>
            <w:sz w:val="20"/>
            <w:szCs w:val="20"/>
            <w:lang w:eastAsia="tr-TR"/>
          </w:rPr>
          <w:t>80 cm</w:t>
        </w:r>
      </w:smartTag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 si kaç liradır?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24 000 000 B) 23 000 000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22 000 000 D) 21 000 000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>3)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 </w:t>
      </w:r>
      <w:smartTag w:uri="urn:schemas-microsoft-com:office:smarttags" w:element="metricconverter">
        <w:smartTagPr>
          <w:attr w:name="ProductID" w:val="0,75 in"/>
        </w:smartTagPr>
        <w:r w:rsidRPr="004C486B">
          <w:rPr>
            <w:rFonts w:ascii="Arial" w:hAnsi="Arial" w:cs="Arial"/>
            <w:b/>
            <w:bCs/>
            <w:color w:val="333333"/>
            <w:sz w:val="20"/>
            <w:szCs w:val="20"/>
            <w:lang w:eastAsia="tr-TR"/>
          </w:rPr>
          <w:t>0,75 in</w:t>
        </w:r>
      </w:smartTag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 kesir sayısı olarak karşılığı aşağıdakilerden hangisidir?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3/400 B) 3/80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3/40 D) 3/4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 xml:space="preserve">4) 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>Aşağıdaki sıralama</w:t>
      </w:r>
      <w:r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>lar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>dan hangisi doğrudur?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0,025&lt;0,5&lt;2,05&lt;2,25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B) 0,025&lt;2,25&lt;2,05&lt;0,5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0,5&lt;0,25&lt;2,05&lt;2,25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D) 2,05&lt;2,25&lt;0,025&lt;0,5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 xml:space="preserve">5) 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>91 sayısının 8/7 sinin 10 fazlası kaçtır?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114 B) 104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84 D) 64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>6)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 Bir satıcı 300 metrelik kumaşın önce 7/10 unu sonra geriye kalanın 4/9 unu satmıştır, geriye kaç m</w:t>
      </w:r>
      <w:r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>e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>tre kumaş kalmıştır?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30 B) 40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50 D) 90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>7)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 8/13 sayısı hangi sayıya bölünürse 16/5 sayısı elde edilir?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5/26 B) 2/13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1/3 D) 1/26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 xml:space="preserve">8) 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3 katı 270 alan sayının, 8/10'i kaç olur? 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65 B) 72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75 D) 82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>9)</w:t>
      </w:r>
      <w:r w:rsidRPr="004C486B">
        <w:rPr>
          <w:rFonts w:ascii="Arial" w:hAnsi="Arial" w:cs="Arial"/>
          <w:color w:val="FF0000"/>
          <w:sz w:val="20"/>
          <w:szCs w:val="20"/>
          <w:lang w:eastAsia="tr-TR"/>
        </w:rPr>
        <w:t xml:space="preserve"> </w:t>
      </w:r>
      <w:r w:rsidRPr="004C486B">
        <w:rPr>
          <w:rFonts w:ascii="Arial" w:hAnsi="Arial" w:cs="Arial"/>
          <w:color w:val="000000"/>
          <w:sz w:val="20"/>
          <w:szCs w:val="20"/>
          <w:lang w:eastAsia="tr-TR"/>
        </w:rPr>
        <w:t>0,023 +0,0023 işleminin sonucu kaçtır?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 xml:space="preserve">A) 0,0026 B) 0,0046 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 xml:space="preserve">C) 0,0256 D) 0,256 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FF0000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>10)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 Aşağıdakilerden hangisi en büyüktür?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0,003 B) 0,200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0,095 D) 0,099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 xml:space="preserve">11) 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>4, 8, 2, 6 rakamlarını birer kez kullanarak 4 ten büyük en küçük 4 basamaklı ondalık sayı hangisidir?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4,826 B) 4,286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4,268 D) 4,628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>12)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 0,2,3,4 rakamları kullanılarak yazılabilecek 2'den büyük en küçük ondalık kesir kaçtır?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2,304 B) 2,034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2,403 D) 2,043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 xml:space="preserve">13) 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>Aşağıdaki sayılardan hangisinin yüzde birler basamağında 4 vardır?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2,14 B) 1,42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4,21 D) 5,004</w:t>
      </w:r>
      <w:bookmarkStart w:id="0" w:name="_GoBack"/>
      <w:bookmarkEnd w:id="0"/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 xml:space="preserve">14) 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>Aşağıda verilen ondalık kesir sayılarından hangisinin yüzde birler basamağındaki rakamın sayı değeri en büyüktür 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58.569 B) 199,253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14,19 D) 91,128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 xml:space="preserve">15) 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>0,07 ondalık kesrinin % sembolü ile gösterilişi hangisidir?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%7 B) %0,7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%00,7 D) %70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 xml:space="preserve">16) 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>242,425 ondalık kesirlerindeki 4 rakamlarının basamak değerleri çarpımı kaçtır?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0,16 B) 160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16 D) 60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>17)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 Aklımdaki sayıyı 1/3'i ve 1/6'i kadar sayı ekledim. Bulduğum sayı 27 oldu. Aklımdaki sayı kaçtır?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20 B) 18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16 D) 15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 xml:space="preserve">18) 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>0,12 x 1,2 işleminin sonucu aşağıdakilerden hangisidir?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 xml:space="preserve">A) 1,144 B) 0,144 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0,44 D) 1,44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>19)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 0,111 sayısını aşağıdakilerden hangisi </w:t>
      </w:r>
      <w:smartTag w:uri="urn:schemas-microsoft-com:office:smarttags" w:element="metricconverter">
        <w:smartTagPr>
          <w:attr w:name="ProductID" w:val="1'"/>
        </w:smartTagPr>
        <w:r w:rsidRPr="004C486B">
          <w:rPr>
            <w:rFonts w:ascii="Arial" w:hAnsi="Arial" w:cs="Arial"/>
            <w:b/>
            <w:bCs/>
            <w:color w:val="333333"/>
            <w:sz w:val="20"/>
            <w:szCs w:val="20"/>
            <w:lang w:eastAsia="tr-TR"/>
          </w:rPr>
          <w:t>1'</w:t>
        </w:r>
      </w:smartTag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 e tamamlar?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0,999 B) 0,899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0,889 D) 0,988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 xml:space="preserve">20) 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>İki yüz tam binde iki ondalık kesri aşağıdakilerden hangisidir?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200,02 B) 200,002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200,2 D) 200,0002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 xml:space="preserve">21) 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>Aşağıdaki sayıların hangisi diğerlerinden daha küçüktür?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0,022 B) 0,02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0,2 D) 0,22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>22)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 756,079 ondalık kesrinin ondabirler basamağındaki rakam hangisidir?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7 B) 0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9 D) 79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 xml:space="preserve">23) 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Aşağıdaki seçeneklerden hangisi yanlıştır? 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44,292 &gt; 44,97 B) 33,026 &gt; 33,0038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20,04 &gt; 20,025 D) 4,024 &gt; 4,002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 xml:space="preserve">24) 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>2,50:5=?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5 B) 50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0,5 D) 0,05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>25)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 2,978+0,19 işleminin sonucu kaçtır?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2,058 B) 2,158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3,168 D) 3,268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>26)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 0,329 sayısını 1'e tamamlamak için hangi sayı ile toplamalıyız?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0,671 B) 0,670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0,660 D) 0,600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 xml:space="preserve">27) 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4,8 ondalık kesrinden küçük en büyük doğal sayı aşağıdakilerden hangisidir? 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5 B) 4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3 D) 1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 xml:space="preserve">28) 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>7, 6, 5 ve 4 rakamlarını birer kez kullanarak oluşturulabilecek virgülden sonra üç basamağı bulunan en büyük ondalık kesir kaçtır?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5,476 B) 5,764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6,754 D) 7,654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>29)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 Evimize </w:t>
      </w:r>
      <w:smartTag w:uri="urn:schemas-microsoft-com:office:smarttags" w:element="metricconverter">
        <w:smartTagPr>
          <w:attr w:name="ProductID" w:val="18 metre"/>
        </w:smartTagPr>
        <w:r w:rsidRPr="004C486B">
          <w:rPr>
            <w:rFonts w:ascii="Arial" w:hAnsi="Arial" w:cs="Arial"/>
            <w:b/>
            <w:bCs/>
            <w:color w:val="333333"/>
            <w:sz w:val="20"/>
            <w:szCs w:val="20"/>
            <w:lang w:eastAsia="tr-TR"/>
          </w:rPr>
          <w:t>18 metre</w:t>
        </w:r>
      </w:smartTag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 perdelik kumaş aldık. Bu kumaşın 14,035 metresini kullandık geriye kaç metre kumaş kaldı?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4,95 B) 3,965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3,065 D) 3,165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 xml:space="preserve">30) 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Bir adımı </w:t>
      </w:r>
      <w:smartTag w:uri="urn:schemas-microsoft-com:office:smarttags" w:element="metricconverter">
        <w:smartTagPr>
          <w:attr w:name="ProductID" w:val="0,45 metre"/>
        </w:smartTagPr>
        <w:r w:rsidRPr="004C486B">
          <w:rPr>
            <w:rFonts w:ascii="Arial" w:hAnsi="Arial" w:cs="Arial"/>
            <w:b/>
            <w:bCs/>
            <w:color w:val="333333"/>
            <w:sz w:val="20"/>
            <w:szCs w:val="20"/>
            <w:lang w:eastAsia="tr-TR"/>
          </w:rPr>
          <w:t>0,45 metre</w:t>
        </w:r>
      </w:smartTag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 olan bir kişi kare biçimindeki bir tarlanın kenarını 100 adımda yürüyebilmiştir tarlanın çevresi kaç metredir?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120 B) 53,50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180 D) 220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>31)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 0,25 + 0,25 + 0,25 + 0,25=? işleminin sonucu aşağıdakilerden hangisidir?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25 B) 2,55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1 D) 12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 xml:space="preserve">32) 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>Günde 3 bardak süt içen ( bir bardak süt 200 ml ) Ali,bir haftada kaç litre süt içer?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 xml:space="preserve">A) </w:t>
      </w:r>
      <w:smartTag w:uri="urn:schemas-microsoft-com:office:smarttags" w:element="metricconverter">
        <w:smartTagPr>
          <w:attr w:name="ProductID" w:val="4200 litre"/>
        </w:smartTagPr>
        <w:r w:rsidRPr="004C486B">
          <w:rPr>
            <w:rFonts w:ascii="Arial" w:hAnsi="Arial" w:cs="Arial"/>
            <w:color w:val="333333"/>
            <w:sz w:val="20"/>
            <w:szCs w:val="20"/>
            <w:lang w:eastAsia="tr-TR"/>
          </w:rPr>
          <w:t>4200 litre</w:t>
        </w:r>
      </w:smartTag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t xml:space="preserve"> B) </w:t>
      </w:r>
      <w:smartTag w:uri="urn:schemas-microsoft-com:office:smarttags" w:element="metricconverter">
        <w:smartTagPr>
          <w:attr w:name="ProductID" w:val="4,2 litre"/>
        </w:smartTagPr>
        <w:r w:rsidRPr="004C486B">
          <w:rPr>
            <w:rFonts w:ascii="Arial" w:hAnsi="Arial" w:cs="Arial"/>
            <w:color w:val="333333"/>
            <w:sz w:val="20"/>
            <w:szCs w:val="20"/>
            <w:lang w:eastAsia="tr-TR"/>
          </w:rPr>
          <w:t>4,2 litre</w:t>
        </w:r>
      </w:smartTag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 xml:space="preserve">C) </w:t>
      </w:r>
      <w:smartTag w:uri="urn:schemas-microsoft-com:office:smarttags" w:element="metricconverter">
        <w:smartTagPr>
          <w:attr w:name="ProductID" w:val="4 litre"/>
        </w:smartTagPr>
        <w:r w:rsidRPr="004C486B">
          <w:rPr>
            <w:rFonts w:ascii="Arial" w:hAnsi="Arial" w:cs="Arial"/>
            <w:color w:val="333333"/>
            <w:sz w:val="20"/>
            <w:szCs w:val="20"/>
            <w:lang w:eastAsia="tr-TR"/>
          </w:rPr>
          <w:t>4 litre</w:t>
        </w:r>
      </w:smartTag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t xml:space="preserve"> D) </w:t>
      </w:r>
      <w:smartTag w:uri="urn:schemas-microsoft-com:office:smarttags" w:element="metricconverter">
        <w:smartTagPr>
          <w:attr w:name="ProductID" w:val="20 litre"/>
        </w:smartTagPr>
        <w:r w:rsidRPr="004C486B">
          <w:rPr>
            <w:rFonts w:ascii="Arial" w:hAnsi="Arial" w:cs="Arial"/>
            <w:color w:val="333333"/>
            <w:sz w:val="20"/>
            <w:szCs w:val="20"/>
            <w:lang w:eastAsia="tr-TR"/>
          </w:rPr>
          <w:t>20 litre</w:t>
        </w:r>
      </w:smartTag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>33)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 Bir kenarı </w:t>
      </w:r>
      <w:smartTag w:uri="urn:schemas-microsoft-com:office:smarttags" w:element="metricconverter">
        <w:smartTagPr>
          <w:attr w:name="ProductID" w:val="7,5 cm"/>
        </w:smartTagPr>
        <w:r w:rsidRPr="004C486B">
          <w:rPr>
            <w:rFonts w:ascii="Arial" w:hAnsi="Arial" w:cs="Arial"/>
            <w:b/>
            <w:bCs/>
            <w:color w:val="333333"/>
            <w:sz w:val="20"/>
            <w:szCs w:val="20"/>
            <w:lang w:eastAsia="tr-TR"/>
          </w:rPr>
          <w:t>7,5 cm</w:t>
        </w:r>
      </w:smartTag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 olan bir eşkenar üçgenin çevresi kaç cm dir?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 xml:space="preserve">A) 22,5 B) </w:t>
      </w:r>
      <w:smartTag w:uri="urn:schemas-microsoft-com:office:smarttags" w:element="metricconverter">
        <w:smartTagPr>
          <w:attr w:name="ProductID" w:val="25 cm"/>
        </w:smartTagPr>
        <w:r w:rsidRPr="004C486B">
          <w:rPr>
            <w:rFonts w:ascii="Arial" w:hAnsi="Arial" w:cs="Arial"/>
            <w:color w:val="333333"/>
            <w:sz w:val="20"/>
            <w:szCs w:val="20"/>
            <w:lang w:eastAsia="tr-TR"/>
          </w:rPr>
          <w:t>25 cm</w:t>
        </w:r>
      </w:smartTag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 xml:space="preserve">C) </w:t>
      </w:r>
      <w:smartTag w:uri="urn:schemas-microsoft-com:office:smarttags" w:element="metricconverter">
        <w:smartTagPr>
          <w:attr w:name="ProductID" w:val="17 cm"/>
        </w:smartTagPr>
        <w:r w:rsidRPr="004C486B">
          <w:rPr>
            <w:rFonts w:ascii="Arial" w:hAnsi="Arial" w:cs="Arial"/>
            <w:color w:val="333333"/>
            <w:sz w:val="20"/>
            <w:szCs w:val="20"/>
            <w:lang w:eastAsia="tr-TR"/>
          </w:rPr>
          <w:t>17 cm</w:t>
        </w:r>
      </w:smartTag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t xml:space="preserve"> D) </w:t>
      </w:r>
      <w:smartTag w:uri="urn:schemas-microsoft-com:office:smarttags" w:element="metricconverter">
        <w:smartTagPr>
          <w:attr w:name="ProductID" w:val="19,5 cm"/>
        </w:smartTagPr>
        <w:r w:rsidRPr="004C486B">
          <w:rPr>
            <w:rFonts w:ascii="Arial" w:hAnsi="Arial" w:cs="Arial"/>
            <w:color w:val="333333"/>
            <w:sz w:val="20"/>
            <w:szCs w:val="20"/>
            <w:lang w:eastAsia="tr-TR"/>
          </w:rPr>
          <w:t>19,5 cm</w:t>
        </w:r>
      </w:smartTag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>34)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 47,52 sayısında aşağıdaki basamaklardan hangisi yoktur?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yüzler B) onda birler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birler D) yüzde birler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>35)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 7/14 kesrine denk olan kesir hangisidir?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14/28 B) 21/30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24/42 D) 7/28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 xml:space="preserve">36) 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>9,009-0,99 işleminin sonucu kaçtır?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0,09 B) 1,98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8,19 D) 8,019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>37)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 Aşağıdaki ondalık kesir sayılarından en büyüğü hangisidir?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0,801 B) 0,811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0,82 D) 0,807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 xml:space="preserve">38) 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>120 bilyenin 11/20 'i kaç bilyedir?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32 B) 6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66 D) 45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>39)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 24,06 sayısı hangisine eşittir?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24+6/100 B) 24+6/10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2+4/10+6/10 D) 24+6/1000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 xml:space="preserve">40) 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>Hangisi 4/7 kesrine denk değildir?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16/28 B) 28/49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32/70 D) 52/91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 xml:space="preserve">41) 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>Aşağıdakikilerden hangisi en büyüktür?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43,032 B) 43,056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43,098 D) 43,1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</w:r>
      <w:r w:rsidRPr="004C486B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>42)</w:t>
      </w:r>
      <w:r w:rsidRPr="004C486B">
        <w:rPr>
          <w:rFonts w:ascii="Arial" w:hAnsi="Arial" w:cs="Arial"/>
          <w:b/>
          <w:bCs/>
          <w:color w:val="333333"/>
          <w:sz w:val="20"/>
          <w:szCs w:val="20"/>
          <w:lang w:eastAsia="tr-TR"/>
        </w:rPr>
        <w:t xml:space="preserve"> Aşağıdakilerden hangisi doğrudur?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A) 4/5 denktir12/20 B) 5/6 denktir 10/18</w:t>
      </w:r>
      <w:r w:rsidRPr="004C486B">
        <w:rPr>
          <w:rFonts w:ascii="Arial" w:hAnsi="Arial" w:cs="Arial"/>
          <w:color w:val="333333"/>
          <w:sz w:val="20"/>
          <w:szCs w:val="20"/>
          <w:lang w:eastAsia="tr-TR"/>
        </w:rPr>
        <w:br/>
        <w:t>C) 3/5 denktir 21/35 D) 2/7 denktir 18/56</w:t>
      </w:r>
      <w:r>
        <w:rPr>
          <w:rFonts w:ascii="Arial" w:hAnsi="Arial" w:cs="Arial"/>
          <w:color w:val="333333"/>
          <w:sz w:val="20"/>
          <w:szCs w:val="20"/>
          <w:lang w:eastAsia="tr-TR"/>
        </w:rPr>
        <w:t xml:space="preserve"> </w:t>
      </w:r>
    </w:p>
    <w:p w:rsidR="00594241" w:rsidRDefault="00594241" w:rsidP="004C486B">
      <w:hyperlink r:id="rId4" w:history="1">
        <w:r>
          <w:rPr>
            <w:rStyle w:val="Hyperlink"/>
            <w:rFonts w:ascii="Arial" w:hAnsi="Arial" w:cs="Arial"/>
            <w:b/>
          </w:rPr>
          <w:t>www.sorubak.com</w:t>
        </w:r>
      </w:hyperlink>
    </w:p>
    <w:sectPr w:rsidR="00594241" w:rsidSect="004C486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486B"/>
    <w:rsid w:val="004A1D21"/>
    <w:rsid w:val="004C486B"/>
    <w:rsid w:val="00594241"/>
    <w:rsid w:val="006D600E"/>
    <w:rsid w:val="00CD3EE0"/>
    <w:rsid w:val="00E77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00E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4C486B"/>
    <w:pPr>
      <w:spacing w:before="100" w:beforeAutospacing="1" w:after="180" w:line="240" w:lineRule="auto"/>
      <w:outlineLvl w:val="1"/>
    </w:pPr>
    <w:rPr>
      <w:rFonts w:ascii="Trebuchet MS" w:eastAsia="Times New Roman" w:hAnsi="Trebuchet MS"/>
      <w:b/>
      <w:bCs/>
      <w:sz w:val="24"/>
      <w:szCs w:val="24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C486B"/>
    <w:rPr>
      <w:rFonts w:ascii="Trebuchet MS" w:hAnsi="Trebuchet MS" w:cs="Times New Roman"/>
      <w:b/>
      <w:bCs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4C4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486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A1D2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678</Words>
  <Characters>3867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/>
  <dc:creator>www.sorubak.com; YILMAZ</dc:creator>
  <cp:keywords>www.sorubak.com</cp:keywords>
  <dc:description/>
  <cp:lastModifiedBy>EDANUR HANIM</cp:lastModifiedBy>
  <cp:revision>2</cp:revision>
  <cp:lastPrinted>2011-12-01T20:24:00Z</cp:lastPrinted>
  <dcterms:created xsi:type="dcterms:W3CDTF">2011-12-01T20:22:00Z</dcterms:created>
  <dcterms:modified xsi:type="dcterms:W3CDTF">2011-12-03T21:03:00Z</dcterms:modified>
</cp:coreProperties>
</file>