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76" w:rsidRDefault="00BE5376" w:rsidP="002F57D6">
      <w:pPr>
        <w:jc w:val="center"/>
      </w:pPr>
      <w:r>
        <w:t>2011-2012 EĞİTİM ÖĞRETİM YILI İSLİM SAYIN İLKÖĞRETİM OKULU 5/A SINIFI MATEMATİK DERSİ 1. DÖNEM 2. YAZILI YOKLAMA SORULARI</w:t>
      </w:r>
    </w:p>
    <w:p w:rsidR="00BE5376" w:rsidRDefault="00BE5376" w:rsidP="002F57D6">
      <w:r>
        <w:t>Adı Soyadı:………………………………………………..No:………………………………………………            Tarih:05/12/2011</w:t>
      </w:r>
    </w:p>
    <w:p w:rsidR="00BE5376" w:rsidRDefault="00BE5376" w:rsidP="002F57D6">
      <w:pPr>
        <w:jc w:val="center"/>
      </w:pPr>
      <w:r>
        <w:t>SORULAR</w:t>
      </w:r>
    </w:p>
    <w:p w:rsidR="00BE5376" w:rsidRDefault="00BE5376" w:rsidP="002F57D6">
      <w:pPr>
        <w:sectPr w:rsidR="00BE5376" w:rsidSect="00FA1F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E5376" w:rsidRDefault="00BE5376" w:rsidP="002F57D6">
      <w:r w:rsidRPr="002F57D6">
        <w:rPr>
          <w:b/>
        </w:rPr>
        <w:t>1.</w:t>
      </w:r>
      <w:r>
        <w:t>Saat 08:35’te Gaziantep’ten kalkan bir otobüs saat 14:50’de Ankara’ya varmıştır.Bu otobüs Gaziantep-Ankara arası yolu  ne kadar sürede gitmiştir?</w:t>
      </w:r>
    </w:p>
    <w:p w:rsidR="00BE5376" w:rsidRDefault="00BE5376" w:rsidP="002F57D6">
      <w:r>
        <w:t xml:space="preserve">A)   06:25   B)  23:25      C)  06:15   D) 05.15  </w:t>
      </w:r>
    </w:p>
    <w:p w:rsidR="00BE5376" w:rsidRDefault="00BE5376" w:rsidP="002F57D6">
      <w:r>
        <w:t>Çözümüm :</w:t>
      </w:r>
    </w:p>
    <w:p w:rsidR="00BE5376" w:rsidRDefault="00BE5376" w:rsidP="002F57D6"/>
    <w:p w:rsidR="00BE5376" w:rsidRDefault="00BE5376" w:rsidP="002F57D6"/>
    <w:p w:rsidR="00BE5376" w:rsidRDefault="00BE5376" w:rsidP="002F57D6">
      <w:r>
        <w:rPr>
          <w:b/>
        </w:rPr>
        <w:t>2.</w:t>
      </w:r>
      <w:r>
        <w:t>Aşağıda verilen tablodan yararlanarak verileri çizgi grafiğine dönüştürünüz.</w:t>
      </w:r>
    </w:p>
    <w:tbl>
      <w:tblPr>
        <w:tblW w:w="0" w:type="auto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"/>
        <w:gridCol w:w="563"/>
        <w:gridCol w:w="490"/>
        <w:gridCol w:w="470"/>
        <w:gridCol w:w="500"/>
        <w:gridCol w:w="552"/>
        <w:gridCol w:w="582"/>
      </w:tblGrid>
      <w:tr w:rsidR="00BE5376" w:rsidRPr="00890619" w:rsidTr="000335DD">
        <w:trPr>
          <w:trHeight w:val="350"/>
        </w:trPr>
        <w:tc>
          <w:tcPr>
            <w:tcW w:w="601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Zaman(dk)</w:t>
            </w:r>
          </w:p>
        </w:tc>
        <w:tc>
          <w:tcPr>
            <w:tcW w:w="614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2</w:t>
            </w:r>
          </w:p>
        </w:tc>
        <w:tc>
          <w:tcPr>
            <w:tcW w:w="526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4</w:t>
            </w:r>
          </w:p>
        </w:tc>
        <w:tc>
          <w:tcPr>
            <w:tcW w:w="501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6</w:t>
            </w:r>
          </w:p>
        </w:tc>
        <w:tc>
          <w:tcPr>
            <w:tcW w:w="538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8</w:t>
            </w:r>
          </w:p>
        </w:tc>
        <w:tc>
          <w:tcPr>
            <w:tcW w:w="601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10</w:t>
            </w:r>
          </w:p>
        </w:tc>
        <w:tc>
          <w:tcPr>
            <w:tcW w:w="638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12</w:t>
            </w:r>
          </w:p>
        </w:tc>
      </w:tr>
      <w:tr w:rsidR="00BE5376" w:rsidRPr="00890619" w:rsidTr="000335DD">
        <w:trPr>
          <w:trHeight w:val="413"/>
        </w:trPr>
        <w:tc>
          <w:tcPr>
            <w:tcW w:w="601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Sıcaklık(°c)</w:t>
            </w:r>
          </w:p>
        </w:tc>
        <w:tc>
          <w:tcPr>
            <w:tcW w:w="614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25</w:t>
            </w:r>
          </w:p>
        </w:tc>
        <w:tc>
          <w:tcPr>
            <w:tcW w:w="526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35</w:t>
            </w:r>
          </w:p>
        </w:tc>
        <w:tc>
          <w:tcPr>
            <w:tcW w:w="501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45</w:t>
            </w:r>
          </w:p>
        </w:tc>
        <w:tc>
          <w:tcPr>
            <w:tcW w:w="538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50</w:t>
            </w:r>
          </w:p>
        </w:tc>
        <w:tc>
          <w:tcPr>
            <w:tcW w:w="601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55</w:t>
            </w:r>
          </w:p>
        </w:tc>
        <w:tc>
          <w:tcPr>
            <w:tcW w:w="638" w:type="dxa"/>
          </w:tcPr>
          <w:p w:rsidR="00BE5376" w:rsidRPr="00890619" w:rsidRDefault="00BE5376" w:rsidP="008B5A3B">
            <w:pPr>
              <w:ind w:left="-36"/>
              <w:jc w:val="center"/>
            </w:pPr>
            <w:r w:rsidRPr="00890619">
              <w:t>60</w:t>
            </w:r>
          </w:p>
        </w:tc>
      </w:tr>
    </w:tbl>
    <w:p w:rsidR="00BE5376" w:rsidRDefault="00BE5376" w:rsidP="002F57D6">
      <w:r>
        <w:t>Çözümüm:</w:t>
      </w:r>
    </w:p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>
      <w:r>
        <w:rPr>
          <w:b/>
        </w:rPr>
        <w:t>3.</w:t>
      </w:r>
      <w:r>
        <w:t>Aşağıda verilen uzunluk ölçülerini istenilen birime çeviriniz.</w:t>
      </w:r>
    </w:p>
    <w:p w:rsidR="00BE5376" w:rsidRDefault="00BE5376" w:rsidP="002F57D6">
      <w:r>
        <w:t>6 km=………………m--30m=………………….km</w:t>
      </w:r>
    </w:p>
    <w:p w:rsidR="00BE5376" w:rsidRDefault="00BE5376" w:rsidP="002F57D6">
      <w:r>
        <w:t>700m=……………mm—1000mm=………….m</w:t>
      </w:r>
    </w:p>
    <w:p w:rsidR="00BE5376" w:rsidRDefault="00BE5376" w:rsidP="002F57D6">
      <w:r>
        <w:t>600cm=………..m—50m=…………………..cm</w:t>
      </w:r>
    </w:p>
    <w:p w:rsidR="00BE5376" w:rsidRDefault="00BE5376" w:rsidP="002F57D6">
      <w:r>
        <w:t>20 mm=……………cm—15cm=………………mm</w:t>
      </w:r>
    </w:p>
    <w:p w:rsidR="00BE5376" w:rsidRDefault="00BE5376" w:rsidP="002F57D6">
      <w:r>
        <w:t>50cm=……………….km—40km=……………cm</w:t>
      </w:r>
    </w:p>
    <w:p w:rsidR="00BE5376" w:rsidRPr="00C91A2D" w:rsidRDefault="00BE5376" w:rsidP="002F57D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1.4pt;margin-top:18.45pt;width:80.7pt;height:53.25pt;z-index:251654656" strokecolor="white">
            <v:textbox style="mso-next-textbox:#_x0000_s1026">
              <w:txbxContent>
                <w:p w:rsidR="00BE5376" w:rsidRDefault="00BE5376">
                  <w:r>
                    <w:t>Çözümüm=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7" type="#_x0000_t8" style="position:absolute;margin-left:1.8pt;margin-top:21.6pt;width:119.6pt;height:65.7pt;z-index:251653632"/>
        </w:pict>
      </w:r>
      <w:r>
        <w:rPr>
          <w:b/>
        </w:rPr>
        <w:t>4.</w:t>
      </w:r>
      <w:r>
        <w:t>Aşağıda şekil bir yamuk ise s(D)=?</w:t>
      </w:r>
    </w:p>
    <w:p w:rsidR="00BE5376" w:rsidRDefault="00BE5376" w:rsidP="002F57D6"/>
    <w:p w:rsidR="00BE5376" w:rsidRDefault="00BE5376" w:rsidP="00550042">
      <w:r w:rsidRPr="00181CF9">
        <w:rPr>
          <w:b/>
        </w:rPr>
        <w:t>5</w:t>
      </w:r>
      <w:r>
        <w:t>.Aşağıda verilen kesirleri ondalıklı sayıya çeviriniz</w:t>
      </w:r>
    </w:p>
    <w:p w:rsidR="00BE5376" w:rsidRDefault="00BE5376" w:rsidP="00964ED5">
      <w:pPr>
        <w:pStyle w:val="NoSpacing"/>
        <w:tabs>
          <w:tab w:val="left" w:pos="709"/>
        </w:tabs>
        <w:ind w:firstLine="105"/>
        <w:rPr>
          <w:rFonts w:ascii="Comic Sans MS" w:hAnsi="Comic Sans MS" w:cs="Arial"/>
          <w:b/>
          <w:sz w:val="20"/>
          <w:szCs w:val="20"/>
        </w:rPr>
      </w:pPr>
      <w:r>
        <w:rPr>
          <w:noProof/>
        </w:rPr>
        <w:pict>
          <v:line id="_x0000_s1028" style="position:absolute;left:0;text-align:left;z-index:251655680" from="5in,11.4pt" to="387pt,11.4pt"/>
        </w:pic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1.5pt" o:ole="">
            <v:imagedata r:id="rId7" o:title=""/>
          </v:shape>
          <o:OLEObject Type="Embed" ProgID="Equation.3" ShapeID="_x0000_i1025" DrawAspect="Content" ObjectID="_1386005438" r:id="rId8"/>
        </w:object>
      </w:r>
      <w:r>
        <w:rPr>
          <w:rFonts w:ascii="Comic Sans MS" w:hAnsi="Comic Sans MS" w:cs="Arial"/>
          <w:b/>
          <w:sz w:val="20"/>
          <w:szCs w:val="20"/>
        </w:rPr>
        <w:t xml:space="preserve">=………………..        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440" w:dyaOrig="620">
          <v:shape id="_x0000_i1026" type="#_x0000_t75" style="width:21.75pt;height:31.5pt" o:ole="">
            <v:imagedata r:id="rId9" o:title=""/>
          </v:shape>
          <o:OLEObject Type="Embed" ProgID="Equation.3" ShapeID="_x0000_i1026" DrawAspect="Content" ObjectID="_1386005439" r:id="rId10"/>
        </w:object>
      </w:r>
      <w:r>
        <w:rPr>
          <w:rFonts w:ascii="Comic Sans MS" w:hAnsi="Comic Sans MS" w:cs="Arial"/>
          <w:b/>
          <w:sz w:val="20"/>
          <w:szCs w:val="20"/>
        </w:rPr>
        <w:t>=………………….</w:t>
      </w:r>
    </w:p>
    <w:p w:rsidR="00BE5376" w:rsidRDefault="00BE5376" w:rsidP="00964ED5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Pr="00D21920" w:rsidRDefault="00BE5376" w:rsidP="00964ED5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560" w:dyaOrig="620">
          <v:shape id="_x0000_i1027" type="#_x0000_t75" style="width:27.75pt;height:31.5pt" o:ole="">
            <v:imagedata r:id="rId11" o:title=""/>
          </v:shape>
          <o:OLEObject Type="Embed" ProgID="Equation.3" ShapeID="_x0000_i1027" DrawAspect="Content" ObjectID="_1386005440" r:id="rId12"/>
        </w:object>
      </w:r>
      <w:r>
        <w:rPr>
          <w:rFonts w:ascii="Comic Sans MS" w:hAnsi="Comic Sans MS" w:cs="Arial"/>
          <w:b/>
          <w:sz w:val="20"/>
          <w:szCs w:val="20"/>
        </w:rPr>
        <w:t>=………………</w:t>
      </w:r>
      <w:r w:rsidRPr="00D21920"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440" w:dyaOrig="620">
          <v:shape id="_x0000_i1028" type="#_x0000_t75" style="width:21.75pt;height:31.5pt" o:ole="">
            <v:imagedata r:id="rId13" o:title=""/>
          </v:shape>
          <o:OLEObject Type="Embed" ProgID="Equation.3" ShapeID="_x0000_i1028" DrawAspect="Content" ObjectID="_1386005441" r:id="rId14"/>
        </w:object>
      </w:r>
      <w:r>
        <w:rPr>
          <w:rFonts w:ascii="Comic Sans MS" w:hAnsi="Comic Sans MS" w:cs="Arial"/>
          <w:b/>
          <w:sz w:val="20"/>
          <w:szCs w:val="20"/>
        </w:rPr>
        <w:t>=……………………</w:t>
      </w:r>
      <w:r w:rsidRPr="00D21920">
        <w:rPr>
          <w:rFonts w:ascii="Comic Sans MS" w:hAnsi="Comic Sans MS" w:cs="Arial"/>
          <w:b/>
          <w:sz w:val="20"/>
          <w:szCs w:val="20"/>
        </w:rPr>
        <w:tab/>
      </w:r>
    </w:p>
    <w:p w:rsidR="00BE5376" w:rsidRDefault="00BE5376" w:rsidP="00964ED5">
      <w:pPr>
        <w:pStyle w:val="NoSpacing"/>
        <w:tabs>
          <w:tab w:val="left" w:pos="709"/>
        </w:tabs>
      </w:pPr>
      <w:r w:rsidRPr="00D21920">
        <w:rPr>
          <w:rFonts w:ascii="Comic Sans MS" w:hAnsi="Comic Sans MS" w:cs="Arial"/>
          <w:b/>
          <w:sz w:val="20"/>
          <w:szCs w:val="20"/>
        </w:rPr>
        <w:tab/>
      </w:r>
    </w:p>
    <w:p w:rsidR="00BE5376" w:rsidRDefault="00BE5376" w:rsidP="00550042">
      <w:r w:rsidRPr="00181CF9">
        <w:rPr>
          <w:b/>
        </w:rPr>
        <w:t>6</w:t>
      </w:r>
      <w:r>
        <w:t>.Fiyatı 600 TL olan bir beyaz eşyada ,mağaza sahibi % 30 indirim yapmıştır.Buna göre bu beyaz eşyanın indirimli fiyatı kaç TL’dir?</w:t>
      </w:r>
    </w:p>
    <w:p w:rsidR="00BE5376" w:rsidRDefault="00BE5376" w:rsidP="00550042">
      <w:r>
        <w:t>A) 520        B)420         C)780       D)570</w:t>
      </w:r>
    </w:p>
    <w:p w:rsidR="00BE5376" w:rsidRDefault="00BE5376" w:rsidP="00550042">
      <w:r>
        <w:t>Çözümüm:</w:t>
      </w:r>
    </w:p>
    <w:p w:rsidR="00BE5376" w:rsidRDefault="00BE5376" w:rsidP="00550042"/>
    <w:p w:rsidR="00BE5376" w:rsidRDefault="00BE5376" w:rsidP="00550042"/>
    <w:p w:rsidR="00BE5376" w:rsidRDefault="00BE5376" w:rsidP="00550042"/>
    <w:p w:rsidR="00BE5376" w:rsidRDefault="00BE5376" w:rsidP="00550042"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9" type="#_x0000_t56" style="position:absolute;margin-left:196.85pt;margin-top:.2pt;width:63.2pt;height:54.45pt;z-index:251656704"/>
        </w:pict>
      </w:r>
      <w:r w:rsidRPr="00181CF9">
        <w:rPr>
          <w:b/>
        </w:rPr>
        <w:t>7</w:t>
      </w:r>
      <w:r>
        <w:t xml:space="preserve">.Yanda verilen bir beşgen ise hangi ifade </w:t>
      </w:r>
      <w:r w:rsidRPr="00181CF9">
        <w:rPr>
          <w:u w:val="single"/>
        </w:rPr>
        <w:t>yanlıştır?</w:t>
      </w:r>
    </w:p>
    <w:p w:rsidR="00BE5376" w:rsidRDefault="00BE5376" w:rsidP="00550042">
      <w:r>
        <w:t>A)Bir düzgün çokgendir.</w:t>
      </w:r>
    </w:p>
    <w:p w:rsidR="00BE5376" w:rsidRDefault="00BE5376" w:rsidP="00550042">
      <w:r>
        <w:t>B)Her bir açısı 108°’dir.</w:t>
      </w:r>
    </w:p>
    <w:p w:rsidR="00BE5376" w:rsidRDefault="00BE5376" w:rsidP="00550042">
      <w:r>
        <w:t>C)Tüm kenar uzunlukları eşittir.</w:t>
      </w:r>
    </w:p>
    <w:p w:rsidR="00BE5376" w:rsidRDefault="00BE5376" w:rsidP="00550042">
      <w:r>
        <w:t>D) İç açıları toplamı 360°’dir.</w:t>
      </w:r>
    </w:p>
    <w:p w:rsidR="00BE5376" w:rsidRDefault="00BE5376" w:rsidP="00550042">
      <w:r>
        <w:rPr>
          <w:noProof/>
          <w:lang w:eastAsia="tr-TR"/>
        </w:rPr>
        <w:pict>
          <v:oval id="_x0000_s1030" style="position:absolute;margin-left:190.6pt;margin-top:4.65pt;width:41.95pt;height:33.85pt;z-index:251657728"/>
        </w:pict>
      </w:r>
      <w:r w:rsidRPr="00181CF9">
        <w:rPr>
          <w:b/>
        </w:rPr>
        <w:t>8)</w:t>
      </w:r>
      <w:r>
        <w:t>Yandaki çemberin yarıçapı 30 cm ise Çapı</w:t>
      </w:r>
    </w:p>
    <w:p w:rsidR="00BE5376" w:rsidRDefault="00BE5376" w:rsidP="00550042">
      <w:r>
        <w:rPr>
          <w:noProof/>
          <w:lang w:eastAsia="tr-TR"/>
        </w:rPr>
        <w:pict>
          <v:shape id="_x0000_s1031" type="#_x0000_t202" style="position:absolute;margin-left:1.05pt;margin-top:20.6pt;width:245.2pt;height:67pt;z-index:251658752" strokecolor="white">
            <v:textbox style="mso-next-textbox:#_x0000_s1031">
              <w:txbxContent>
                <w:p w:rsidR="00BE5376" w:rsidRDefault="00BE5376">
                  <w:r>
                    <w:t>A) 15</w:t>
                  </w:r>
                  <w:r>
                    <w:tab/>
                  </w:r>
                  <w:r>
                    <w:tab/>
                    <w:t>B) 60</w:t>
                  </w:r>
                </w:p>
                <w:p w:rsidR="00BE5376" w:rsidRDefault="00BE5376">
                  <w:r>
                    <w:t xml:space="preserve">C)32   </w:t>
                  </w:r>
                  <w:r>
                    <w:tab/>
                  </w:r>
                  <w:r>
                    <w:tab/>
                    <w:t>D)90</w:t>
                  </w:r>
                </w:p>
              </w:txbxContent>
            </v:textbox>
          </v:shape>
        </w:pict>
      </w:r>
      <w:r>
        <w:t>kaç cm’dir</w:t>
      </w:r>
      <w:r>
        <w:tab/>
      </w:r>
    </w:p>
    <w:p w:rsidR="00BE5376" w:rsidRDefault="00BE5376" w:rsidP="002F57D6">
      <w:r w:rsidRPr="00181CF9">
        <w:rPr>
          <w:b/>
        </w:rPr>
        <w:t>9)</w:t>
      </w:r>
      <w:r>
        <w:t>Çapının uzunluğu 8 cm olan bir dairenin çevresi kaç cm’dir?(</w:t>
      </w:r>
      <w:r w:rsidRPr="00890619">
        <w:fldChar w:fldCharType="begin"/>
      </w:r>
      <w:r w:rsidRPr="00890619">
        <w:instrText xml:space="preserve"> QUOTE </w:instrText>
      </w:r>
      <w:r w:rsidRPr="00890619">
        <w:pict>
          <v:shape id="_x0000_i1029" type="#_x0000_t75" style="width:67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32216B&quot;/&gt;&lt;wsp:rsid wsp:val=&quot;00012F9C&quot;/&gt;&lt;wsp:rsid wsp:val=&quot;000335DD&quot;/&gt;&lt;wsp:rsid wsp:val=&quot;00181CF9&quot;/&gt;&lt;wsp:rsid wsp:val=&quot;00187297&quot;/&gt;&lt;wsp:rsid wsp:val=&quot;00270AB9&quot;/&gt;&lt;wsp:rsid wsp:val=&quot;002F57D6&quot;/&gt;&lt;wsp:rsid wsp:val=&quot;0032216B&quot;/&gt;&lt;wsp:rsid wsp:val=&quot;003F1D3F&quot;/&gt;&lt;wsp:rsid wsp:val=&quot;005005D5&quot;/&gt;&lt;wsp:rsid wsp:val=&quot;00550042&quot;/&gt;&lt;wsp:rsid wsp:val=&quot;005F6649&quot;/&gt;&lt;wsp:rsid wsp:val=&quot;00886867&quot;/&gt;&lt;wsp:rsid wsp:val=&quot;00890619&quot;/&gt;&lt;wsp:rsid wsp:val=&quot;008B5A3B&quot;/&gt;&lt;wsp:rsid wsp:val=&quot;00964ED5&quot;/&gt;&lt;wsp:rsid wsp:val=&quot;00981887&quot;/&gt;&lt;wsp:rsid wsp:val=&quot;00A7351E&quot;/&gt;&lt;wsp:rsid wsp:val=&quot;00B71C3B&quot;/&gt;&lt;wsp:rsid wsp:val=&quot;00C91A2D&quot;/&gt;&lt;wsp:rsid wsp:val=&quot;00FA1FDA&quot;/&gt;&lt;/wsp:rsids&gt;&lt;/w:docPr&gt;&lt;w:body&gt;&lt;w:p wsp:rsidR=&quot;00000000&quot; wsp:rsidRDefault=&quot;00187297&quot;&gt;&lt;m:oMathPara&gt;&lt;m:oMath&gt;&lt;m:r&gt;&lt;w:rPr&gt;&lt;w:rFonts w:ascii=&quot;Cambria Math&quot; w:h-ansi=&quot;Cambria Math&quot;/&gt;&lt;wx:font wx:val=&quot;Cambria Math&quot;/&gt;&lt;w:i/&gt;&lt;/w:rPr&gt;&lt;m:t&gt;Ï€&lt;/m:t&gt;&lt;/m:r&gt;&lt;m:r&gt;&lt;m:rPr&gt;&lt;m:sty m:val=&quot;p&quot;/&gt;&lt;/m:rPr&gt;&lt;w:rPr&gt;&lt;w:rFonts w:ascii=&quot;Cambria Math&quot; w:h-ansi=&quot;Cambria Math&quot;/&gt;&lt;wx:font wx:val=&quot;Cambria Math&quot;/&gt;&lt;/w:rPr&gt;&lt;m:t&gt;=3 alÄ±nÄ±z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890619">
        <w:instrText xml:space="preserve"> </w:instrText>
      </w:r>
      <w:r w:rsidRPr="00890619">
        <w:fldChar w:fldCharType="separate"/>
      </w:r>
      <w:r w:rsidRPr="00890619">
        <w:pict>
          <v:shape id="_x0000_i1030" type="#_x0000_t75" style="width:67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32216B&quot;/&gt;&lt;wsp:rsid wsp:val=&quot;00012F9C&quot;/&gt;&lt;wsp:rsid wsp:val=&quot;000335DD&quot;/&gt;&lt;wsp:rsid wsp:val=&quot;00181CF9&quot;/&gt;&lt;wsp:rsid wsp:val=&quot;00187297&quot;/&gt;&lt;wsp:rsid wsp:val=&quot;00270AB9&quot;/&gt;&lt;wsp:rsid wsp:val=&quot;002F57D6&quot;/&gt;&lt;wsp:rsid wsp:val=&quot;0032216B&quot;/&gt;&lt;wsp:rsid wsp:val=&quot;003F1D3F&quot;/&gt;&lt;wsp:rsid wsp:val=&quot;005005D5&quot;/&gt;&lt;wsp:rsid wsp:val=&quot;00550042&quot;/&gt;&lt;wsp:rsid wsp:val=&quot;005F6649&quot;/&gt;&lt;wsp:rsid wsp:val=&quot;00886867&quot;/&gt;&lt;wsp:rsid wsp:val=&quot;00890619&quot;/&gt;&lt;wsp:rsid wsp:val=&quot;008B5A3B&quot;/&gt;&lt;wsp:rsid wsp:val=&quot;00964ED5&quot;/&gt;&lt;wsp:rsid wsp:val=&quot;00981887&quot;/&gt;&lt;wsp:rsid wsp:val=&quot;00A7351E&quot;/&gt;&lt;wsp:rsid wsp:val=&quot;00B71C3B&quot;/&gt;&lt;wsp:rsid wsp:val=&quot;00C91A2D&quot;/&gt;&lt;wsp:rsid wsp:val=&quot;00FA1FDA&quot;/&gt;&lt;/wsp:rsids&gt;&lt;/w:docPr&gt;&lt;w:body&gt;&lt;w:p wsp:rsidR=&quot;00000000&quot; wsp:rsidRDefault=&quot;00187297&quot;&gt;&lt;m:oMathPara&gt;&lt;m:oMath&gt;&lt;m:r&gt;&lt;w:rPr&gt;&lt;w:rFonts w:ascii=&quot;Cambria Math&quot; w:h-ansi=&quot;Cambria Math&quot;/&gt;&lt;wx:font wx:val=&quot;Cambria Math&quot;/&gt;&lt;w:i/&gt;&lt;/w:rPr&gt;&lt;m:t&gt;Ï€&lt;/m:t&gt;&lt;/m:r&gt;&lt;m:r&gt;&lt;m:rPr&gt;&lt;m:sty m:val=&quot;p&quot;/&gt;&lt;/m:rPr&gt;&lt;w:rPr&gt;&lt;w:rFonts w:ascii=&quot;Cambria Math&quot; w:h-ansi=&quot;Cambria Math&quot;/&gt;&lt;wx:font wx:val=&quot;Cambria Math&quot;/&gt;&lt;/w:rPr&gt;&lt;m:t&gt;=3 alÄ±nÄ±z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890619">
        <w:fldChar w:fldCharType="end"/>
      </w:r>
    </w:p>
    <w:p w:rsidR="00BE5376" w:rsidRDefault="00BE5376" w:rsidP="002F57D6">
      <w:r>
        <w:t>A) 24            B ) 48         C) 12        D) 8</w:t>
      </w:r>
    </w:p>
    <w:p w:rsidR="00BE5376" w:rsidRDefault="00BE5376" w:rsidP="002F57D6">
      <w:r>
        <w:t>Çözümüm=</w:t>
      </w:r>
    </w:p>
    <w:p w:rsidR="00BE5376" w:rsidRDefault="00BE5376" w:rsidP="002F57D6">
      <w:r w:rsidRPr="00964ED5">
        <w:rPr>
          <w:b/>
        </w:rPr>
        <w:t>9)</w:t>
      </w:r>
      <w:r>
        <w:t>140 sayısının %20 ‘si kaçtır?</w:t>
      </w:r>
    </w:p>
    <w:p w:rsidR="00BE5376" w:rsidRDefault="00BE5376" w:rsidP="002F57D6">
      <w:r>
        <w:t>A)  35    B)  40    C)28</w:t>
      </w:r>
      <w:r>
        <w:tab/>
        <w:t xml:space="preserve"> D)  30</w:t>
      </w:r>
    </w:p>
    <w:p w:rsidR="00BE5376" w:rsidRDefault="00BE5376" w:rsidP="002F57D6">
      <w:r>
        <w:t>Çözümüm=</w:t>
      </w:r>
    </w:p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964ED5">
        <w:rPr>
          <w:b/>
        </w:rPr>
        <w:t>10)</w:t>
      </w:r>
      <w:r>
        <w:t xml:space="preserve"> Ali 240 sayfalık kitabın  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240" w:dyaOrig="620">
          <v:shape id="_x0000_i1031" type="#_x0000_t75" style="width:12pt;height:31.5pt" o:ole="">
            <v:imagedata r:id="rId16" o:title=""/>
          </v:shape>
          <o:OLEObject Type="Embed" ProgID="Equation.3" ShapeID="_x0000_i1031" DrawAspect="Content" ObjectID="_1386005442" r:id="rId17"/>
        </w:object>
      </w:r>
      <w:r>
        <w:rPr>
          <w:rFonts w:ascii="Comic Sans MS" w:hAnsi="Comic Sans MS" w:cs="Arial"/>
          <w:b/>
          <w:sz w:val="20"/>
          <w:szCs w:val="20"/>
        </w:rPr>
        <w:t xml:space="preserve"> ‘</w:t>
      </w:r>
      <w:r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ını okursa geriye Ali2nin okuması gereken kaç sayfa kitabı kalır?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160      B)200    C) 360      D)   180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Pr="00964ED5" w:rsidRDefault="00BE5376" w:rsidP="00964ED5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Çözümüm</w:t>
      </w:r>
    </w:p>
    <w:p w:rsidR="00BE5376" w:rsidRDefault="00BE5376" w:rsidP="002F57D6"/>
    <w:p w:rsidR="00BE5376" w:rsidRDefault="00BE5376" w:rsidP="002F57D6"/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964ED5">
        <w:rPr>
          <w:b/>
        </w:rPr>
        <w:t>11)</w:t>
      </w:r>
      <w:r>
        <w:t xml:space="preserve"> Aşağıda kesirlerden hangisi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320" w:dyaOrig="620">
          <v:shape id="_x0000_i1032" type="#_x0000_t75" style="width:15.75pt;height:31.5pt" o:ole="">
            <v:imagedata r:id="rId18" o:title=""/>
          </v:shape>
          <o:OLEObject Type="Embed" ProgID="Equation.3" ShapeID="_x0000_i1032" DrawAspect="Content" ObjectID="_1386005443" r:id="rId19"/>
        </w:objec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kesrine denk bir kesir değildir?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240" w:dyaOrig="620">
          <v:shape id="_x0000_i1033" type="#_x0000_t75" style="width:12pt;height:31.5pt" o:ole="">
            <v:imagedata r:id="rId20" o:title=""/>
          </v:shape>
          <o:OLEObject Type="Embed" ProgID="Equation.3" ShapeID="_x0000_i1033" DrawAspect="Content" ObjectID="_1386005444" r:id="rId21"/>
        </w:object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B)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360" w:dyaOrig="620">
          <v:shape id="_x0000_i1034" type="#_x0000_t75" style="width:18pt;height:31.5pt" o:ole="">
            <v:imagedata r:id="rId22" o:title=""/>
          </v:shape>
          <o:OLEObject Type="Embed" ProgID="Equation.3" ShapeID="_x0000_i1034" DrawAspect="Content" ObjectID="_1386005445" r:id="rId23"/>
        </w:object>
      </w:r>
      <w:r>
        <w:rPr>
          <w:rFonts w:ascii="Comic Sans MS" w:hAnsi="Comic Sans MS" w:cs="Arial"/>
          <w:b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C)</w:t>
      </w:r>
      <w:r w:rsidRPr="00A7351E">
        <w:rPr>
          <w:rFonts w:ascii="Comic Sans MS" w:hAnsi="Comic Sans MS" w:cs="Arial"/>
          <w:b/>
          <w:sz w:val="20"/>
          <w:szCs w:val="20"/>
        </w:rPr>
        <w:t xml:space="preserve">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220" w:dyaOrig="620">
          <v:shape id="_x0000_i1035" type="#_x0000_t75" style="width:11.25pt;height:31.5pt" o:ole="">
            <v:imagedata r:id="rId24" o:title=""/>
          </v:shape>
          <o:OLEObject Type="Embed" ProgID="Equation.3" ShapeID="_x0000_i1035" DrawAspect="Content" ObjectID="_1386005446" r:id="rId25"/>
        </w:object>
      </w:r>
      <w:r>
        <w:rPr>
          <w:rFonts w:ascii="Comic Sans MS" w:hAnsi="Comic Sans MS" w:cs="Arial"/>
          <w:b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>D)</w:t>
      </w:r>
      <w:r w:rsidRPr="00A7351E">
        <w:rPr>
          <w:rFonts w:ascii="Comic Sans MS" w:hAnsi="Comic Sans MS" w:cs="Arial"/>
          <w:b/>
          <w:sz w:val="20"/>
          <w:szCs w:val="20"/>
        </w:rPr>
        <w:t xml:space="preserve"> </w:t>
      </w:r>
      <w:r w:rsidRPr="00D21920">
        <w:rPr>
          <w:rFonts w:ascii="Comic Sans MS" w:hAnsi="Comic Sans MS" w:cs="Arial"/>
          <w:b/>
          <w:position w:val="-24"/>
          <w:sz w:val="20"/>
          <w:szCs w:val="20"/>
        </w:rPr>
        <w:object w:dxaOrig="360" w:dyaOrig="620">
          <v:shape id="_x0000_i1036" type="#_x0000_t75" style="width:18pt;height:31.5pt" o:ole="">
            <v:imagedata r:id="rId26" o:title=""/>
          </v:shape>
          <o:OLEObject Type="Embed" ProgID="Equation.3" ShapeID="_x0000_i1036" DrawAspect="Content" ObjectID="_1386005447" r:id="rId27"/>
        </w:object>
      </w: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12)</w:t>
      </w:r>
      <w:r>
        <w:rPr>
          <w:rFonts w:ascii="Arial" w:hAnsi="Arial" w:cs="Arial"/>
          <w:sz w:val="20"/>
          <w:szCs w:val="20"/>
        </w:rPr>
        <w:t>Aşağıda verilen ondalıklı sayıları büyükten küçüğe doğru sıralayınız.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0,02 – 1,27 – 1,37 – 0,18 – 0,03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Not:14. Soru 9 puan diğerleri 7’şer puan süreniz 40 dk’dır.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hyperlink r:id="rId28" w:history="1">
        <w:r>
          <w:rPr>
            <w:rStyle w:val="Hyperlink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964ED5">
        <w:rPr>
          <w:rFonts w:ascii="Arial" w:hAnsi="Arial" w:cs="Arial"/>
          <w:b/>
          <w:sz w:val="20"/>
          <w:szCs w:val="20"/>
        </w:rPr>
        <w:t>13)</w:t>
      </w:r>
      <w:r>
        <w:rPr>
          <w:rFonts w:ascii="Arial" w:hAnsi="Arial" w:cs="Arial"/>
          <w:sz w:val="20"/>
          <w:szCs w:val="20"/>
        </w:rPr>
        <w:t xml:space="preserve"> 0,138 sayısında onda birler basamağı ile binde birler basamağı yer değiştirirse oluşan yeni sayı aşağıdakilerden hangisi olur?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1,038   B) 0,183   C) 3,108   D) 0,831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 w:rsidRPr="00964ED5">
        <w:rPr>
          <w:rFonts w:ascii="Arial" w:hAnsi="Arial" w:cs="Arial"/>
          <w:b/>
          <w:sz w:val="20"/>
          <w:szCs w:val="20"/>
        </w:rPr>
        <w:t>14)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Aşağıda verilen şekillerin yüksekliklerini çiziniz.</w:t>
      </w: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_x0000_s1032" style="position:absolute;margin-left:7.7pt;margin-top:3.55pt;width:93.3pt;height:49.45pt;z-index:251659776"/>
        </w:pict>
      </w:r>
    </w:p>
    <w:p w:rsidR="00BE5376" w:rsidRPr="00964ED5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7.7pt;margin-top:1.05pt;width:97.05pt;height:67.65pt;z-index:251660800"/>
        </w:pict>
      </w:r>
    </w:p>
    <w:p w:rsidR="00BE5376" w:rsidRPr="00D21920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  <w:r w:rsidRPr="00D21920">
        <w:rPr>
          <w:rFonts w:ascii="Comic Sans MS" w:hAnsi="Comic Sans MS" w:cs="Arial"/>
          <w:b/>
          <w:sz w:val="20"/>
          <w:szCs w:val="20"/>
        </w:rPr>
        <w:tab/>
      </w:r>
    </w:p>
    <w:p w:rsidR="00BE5376" w:rsidRPr="00D21920" w:rsidRDefault="00BE5376" w:rsidP="00A7351E">
      <w:pPr>
        <w:pStyle w:val="NoSpacing"/>
        <w:tabs>
          <w:tab w:val="left" w:pos="709"/>
        </w:tabs>
        <w:rPr>
          <w:rFonts w:ascii="Comic Sans MS" w:hAnsi="Comic Sans MS" w:cs="Arial"/>
          <w:b/>
          <w:sz w:val="20"/>
          <w:szCs w:val="20"/>
        </w:rPr>
      </w:pPr>
    </w:p>
    <w:p w:rsidR="00BE5376" w:rsidRPr="00A7351E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Pr="00A7351E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Pr="00A7351E" w:rsidRDefault="00BE5376" w:rsidP="00A7351E">
      <w:pPr>
        <w:pStyle w:val="NoSpacing"/>
        <w:tabs>
          <w:tab w:val="left" w:pos="709"/>
        </w:tabs>
        <w:rPr>
          <w:rFonts w:ascii="Arial" w:hAnsi="Arial" w:cs="Arial"/>
          <w:sz w:val="20"/>
          <w:szCs w:val="20"/>
        </w:rPr>
      </w:pPr>
    </w:p>
    <w:p w:rsidR="00BE5376" w:rsidRDefault="00BE5376" w:rsidP="002F57D6"/>
    <w:p w:rsidR="00BE5376" w:rsidRDefault="00BE5376" w:rsidP="002F57D6"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4" type="#_x0000_t7" style="position:absolute;margin-left:7.7pt;margin-top:21.4pt;width:66.4pt;height:55.7pt;z-index:251661824"/>
        </w:pict>
      </w:r>
    </w:p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/>
    <w:p w:rsidR="00BE5376" w:rsidRDefault="00BE5376" w:rsidP="002F57D6">
      <w:r>
        <w:tab/>
      </w:r>
      <w:r>
        <w:tab/>
      </w:r>
      <w:r>
        <w:tab/>
      </w:r>
      <w:r>
        <w:tab/>
        <w:t>Selda AKDAĞ</w:t>
      </w:r>
    </w:p>
    <w:p w:rsidR="00BE5376" w:rsidRPr="002F57D6" w:rsidRDefault="00BE5376" w:rsidP="002F57D6">
      <w:r>
        <w:t xml:space="preserve">                                                5/A Sınıf Öğretmeni</w:t>
      </w:r>
    </w:p>
    <w:sectPr w:rsidR="00BE5376" w:rsidRPr="002F57D6" w:rsidSect="002F57D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376" w:rsidRDefault="00BE5376" w:rsidP="00C91A2D">
      <w:pPr>
        <w:spacing w:after="0" w:line="240" w:lineRule="auto"/>
      </w:pPr>
      <w:r>
        <w:separator/>
      </w:r>
    </w:p>
  </w:endnote>
  <w:endnote w:type="continuationSeparator" w:id="0">
    <w:p w:rsidR="00BE5376" w:rsidRDefault="00BE5376" w:rsidP="00C91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376" w:rsidRDefault="00BE5376" w:rsidP="00C91A2D">
      <w:pPr>
        <w:spacing w:after="0" w:line="240" w:lineRule="auto"/>
      </w:pPr>
      <w:r>
        <w:separator/>
      </w:r>
    </w:p>
  </w:footnote>
  <w:footnote w:type="continuationSeparator" w:id="0">
    <w:p w:rsidR="00BE5376" w:rsidRDefault="00BE5376" w:rsidP="00C91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D6E97"/>
    <w:multiLevelType w:val="multilevel"/>
    <w:tmpl w:val="EFBEF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6C6C94"/>
    <w:multiLevelType w:val="multilevel"/>
    <w:tmpl w:val="86C26B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1E275DC"/>
    <w:multiLevelType w:val="multilevel"/>
    <w:tmpl w:val="A0C04CC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C124E5E"/>
    <w:multiLevelType w:val="multilevel"/>
    <w:tmpl w:val="62A85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16B"/>
    <w:rsid w:val="00012F9C"/>
    <w:rsid w:val="000335DD"/>
    <w:rsid w:val="00181CF9"/>
    <w:rsid w:val="00270AB9"/>
    <w:rsid w:val="002F57D6"/>
    <w:rsid w:val="0032216B"/>
    <w:rsid w:val="003F1D3F"/>
    <w:rsid w:val="005005D5"/>
    <w:rsid w:val="00550042"/>
    <w:rsid w:val="005F6649"/>
    <w:rsid w:val="00886867"/>
    <w:rsid w:val="00890619"/>
    <w:rsid w:val="008B3BC8"/>
    <w:rsid w:val="008B5A3B"/>
    <w:rsid w:val="00964ED5"/>
    <w:rsid w:val="00981887"/>
    <w:rsid w:val="00A7351E"/>
    <w:rsid w:val="00B71C3B"/>
    <w:rsid w:val="00BE5376"/>
    <w:rsid w:val="00C91A2D"/>
    <w:rsid w:val="00D21920"/>
    <w:rsid w:val="00E95600"/>
    <w:rsid w:val="00FA1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FDA"/>
    <w:pPr>
      <w:spacing w:after="200" w:line="276" w:lineRule="auto"/>
    </w:pPr>
    <w:rPr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91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1A2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91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1A2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91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A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86867"/>
    <w:rPr>
      <w:rFonts w:cs="Times New Roman"/>
      <w:color w:val="808080"/>
    </w:rPr>
  </w:style>
  <w:style w:type="paragraph" w:styleId="NoSpacing">
    <w:name w:val="No Spacing"/>
    <w:uiPriority w:val="99"/>
    <w:qFormat/>
    <w:rsid w:val="00A7351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E956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hyperlink" Target="http://www.sorubak.com/" TargetMode="Externa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390</Words>
  <Characters>2228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selda</dc:creator>
  <cp:keywords>www.sorubak.com</cp:keywords>
  <dc:description>www.sorubak.com</dc:description>
  <cp:lastModifiedBy>EDANUR HANIM</cp:lastModifiedBy>
  <cp:revision>3</cp:revision>
  <dcterms:created xsi:type="dcterms:W3CDTF">2011-12-05T20:14:00Z</dcterms:created>
  <dcterms:modified xsi:type="dcterms:W3CDTF">2011-12-21T18:44:00Z</dcterms:modified>
  <cp:category>www.sorubak.com</cp:category>
  <cp:contentStatus>www.sorubak.com</cp:contentStatus>
</cp:coreProperties>
</file>