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24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6401B">
        <w:rPr>
          <w:rFonts w:ascii="Comic Sans MS" w:hAnsi="Comic Sans MS"/>
          <w:sz w:val="20"/>
          <w:szCs w:val="20"/>
          <w:u w:val="single"/>
        </w:rPr>
        <w:t>ADI  SOYADI:                                                                                         NO:                        ALDIĞI PUAN:</w:t>
      </w:r>
    </w:p>
    <w:p w:rsidR="00182724" w:rsidRDefault="00182724" w:rsidP="0026401B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</w:rPr>
        <w:t>2011</w:t>
      </w:r>
      <w:r>
        <w:rPr>
          <w:rFonts w:ascii="Comic Sans MS" w:hAnsi="Comic Sans MS"/>
          <w:sz w:val="20"/>
          <w:szCs w:val="20"/>
        </w:rPr>
        <w:t xml:space="preserve"> -</w:t>
      </w:r>
      <w:r w:rsidRPr="0026401B">
        <w:rPr>
          <w:rFonts w:ascii="Comic Sans MS" w:hAnsi="Comic Sans MS"/>
          <w:sz w:val="20"/>
          <w:szCs w:val="20"/>
        </w:rPr>
        <w:t xml:space="preserve"> 2012 </w:t>
      </w:r>
      <w:r>
        <w:rPr>
          <w:rFonts w:ascii="Comic Sans MS" w:hAnsi="Comic Sans MS"/>
          <w:sz w:val="20"/>
          <w:szCs w:val="20"/>
        </w:rPr>
        <w:t>EĞİTİM ÖĞRETİM YILI FAİK YILMAZ</w:t>
      </w:r>
      <w:r w:rsidRPr="0026401B">
        <w:rPr>
          <w:rFonts w:ascii="Comic Sans MS" w:hAnsi="Comic Sans MS"/>
          <w:sz w:val="20"/>
          <w:szCs w:val="20"/>
        </w:rPr>
        <w:t xml:space="preserve">İPEK İLKÖĞRETİM OKULU 5/A SINIFI </w:t>
      </w:r>
    </w:p>
    <w:p w:rsidR="00182724" w:rsidRDefault="00182724" w:rsidP="0026401B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</w:rPr>
        <w:t>SOSYAL BİLGİLER DERSİ 1. DÖNEM 2. YAZILI SINAVI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</w:t>
      </w:r>
      <w:r w:rsidRPr="0026401B">
        <w:rPr>
          <w:rFonts w:ascii="Comic Sans MS" w:hAnsi="Comic Sans MS"/>
          <w:b/>
          <w:sz w:val="20"/>
          <w:szCs w:val="20"/>
        </w:rPr>
        <w:t>Aşağıdaki cümlelerde doğru olanların başına D,yanlış olanların başına Y yazınız</w:t>
      </w:r>
      <w:r w:rsidRPr="0026401B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( 10 puan ) 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 (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)</w:t>
      </w:r>
      <w:r w:rsidRPr="0026401B">
        <w:rPr>
          <w:rFonts w:ascii="Comic Sans MS" w:hAnsi="Comic Sans MS"/>
          <w:sz w:val="20"/>
          <w:szCs w:val="20"/>
        </w:rPr>
        <w:t xml:space="preserve"> Kültür</w:t>
      </w:r>
      <w:r>
        <w:rPr>
          <w:rFonts w:ascii="Comic Sans MS" w:hAnsi="Comic Sans MS"/>
          <w:sz w:val="20"/>
          <w:szCs w:val="20"/>
        </w:rPr>
        <w:t xml:space="preserve">, </w:t>
      </w:r>
      <w:r w:rsidRPr="0026401B">
        <w:rPr>
          <w:rFonts w:ascii="Comic Sans MS" w:hAnsi="Comic Sans MS"/>
          <w:sz w:val="20"/>
          <w:szCs w:val="20"/>
        </w:rPr>
        <w:t xml:space="preserve"> bölgeden bölgeye değişebilir.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)</w:t>
      </w:r>
      <w:r w:rsidRPr="0026401B">
        <w:rPr>
          <w:rFonts w:ascii="Comic Sans MS" w:hAnsi="Comic Sans MS"/>
          <w:sz w:val="20"/>
          <w:szCs w:val="20"/>
        </w:rPr>
        <w:t xml:space="preserve">  Kemençe,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Akdeniz Bölgesi’ne özgü bir müzik aletidir.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 Köprüler,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hamamlar,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saraylar  tarihi mekanlardır.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)</w:t>
      </w:r>
      <w:r w:rsidRPr="0026401B">
        <w:rPr>
          <w:rFonts w:ascii="Comic Sans MS" w:hAnsi="Comic Sans MS"/>
          <w:sz w:val="20"/>
          <w:szCs w:val="20"/>
        </w:rPr>
        <w:t xml:space="preserve"> Bir öğrencinin sorumluluklarını yerine getirmesi başarısını etkilemez.</w:t>
      </w:r>
    </w:p>
    <w:p w:rsidR="00182724" w:rsidRPr="0026401B" w:rsidRDefault="00182724" w:rsidP="0026401B">
      <w:pPr>
        <w:tabs>
          <w:tab w:val="left" w:pos="360"/>
          <w:tab w:val="left" w:pos="900"/>
          <w:tab w:val="left" w:pos="7740"/>
        </w:tabs>
        <w:spacing w:after="0"/>
        <w:jc w:val="both"/>
        <w:rPr>
          <w:rFonts w:ascii="Comic Sans MS" w:hAnsi="Comic Sans MS"/>
          <w:color w:val="000000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color w:val="000000"/>
          <w:sz w:val="20"/>
          <w:szCs w:val="20"/>
        </w:rPr>
        <w:t xml:space="preserve"> Aile içinde çocuğun söz hakkı olamaz.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 İshak Paşa Sarayı Doğu Anadolu Bölgesi’ndedir.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Mevlana Türbesi Konya’dadır.</w:t>
      </w:r>
    </w:p>
    <w:p w:rsidR="00182724" w:rsidRPr="0026401B" w:rsidRDefault="00182724" w:rsidP="0026401B">
      <w:pPr>
        <w:tabs>
          <w:tab w:val="left" w:pos="360"/>
          <w:tab w:val="left" w:pos="900"/>
          <w:tab w:val="left" w:pos="7740"/>
        </w:tabs>
        <w:spacing w:after="0"/>
        <w:jc w:val="both"/>
        <w:rPr>
          <w:rFonts w:ascii="Comic Sans MS" w:hAnsi="Comic Sans MS"/>
          <w:color w:val="000000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color w:val="000000"/>
          <w:sz w:val="20"/>
          <w:szCs w:val="20"/>
        </w:rPr>
        <w:t xml:space="preserve"> Her bölgenin yemek kültürleri  aynıdır.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Alfabemiz kabul edilmeden önce Arap alfabesini kullanırdık.</w:t>
      </w:r>
    </w:p>
    <w:p w:rsidR="00182724" w:rsidRPr="0026401B" w:rsidRDefault="00182724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TBMM 29 Ekim 1923’te açılmıştır.</w:t>
      </w:r>
    </w:p>
    <w:p w:rsidR="00182724" w:rsidRPr="00233F80" w:rsidRDefault="00182724" w:rsidP="009E3647">
      <w:pPr>
        <w:spacing w:after="0"/>
        <w:rPr>
          <w:rFonts w:ascii="Comic Sans MS" w:hAnsi="Comic Sans MS"/>
          <w:b/>
          <w:sz w:val="20"/>
          <w:szCs w:val="20"/>
        </w:rPr>
      </w:pPr>
      <w:r w:rsidRPr="00233F80">
        <w:rPr>
          <w:rFonts w:ascii="Comic Sans MS" w:hAnsi="Comic Sans MS"/>
          <w:b/>
          <w:sz w:val="20"/>
          <w:szCs w:val="20"/>
        </w:rPr>
        <w:t>2. Atatürk ilkeleri ile inkılapları eşleştiriniz.</w:t>
      </w:r>
      <w:r w:rsidRPr="00233F80">
        <w:rPr>
          <w:rFonts w:ascii="Comic Sans MS" w:hAnsi="Comic Sans MS" w:cs="Arial"/>
          <w:b/>
          <w:sz w:val="20"/>
          <w:szCs w:val="20"/>
        </w:rPr>
        <w:t xml:space="preserve"> (</w:t>
      </w:r>
      <w:r>
        <w:rPr>
          <w:rFonts w:ascii="Comic Sans MS" w:hAnsi="Comic Sans MS" w:cs="Arial"/>
          <w:b/>
          <w:sz w:val="20"/>
          <w:szCs w:val="20"/>
        </w:rPr>
        <w:t>1x5= 5</w:t>
      </w:r>
      <w:r w:rsidRPr="00233F80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182724" w:rsidRPr="0026401B" w:rsidRDefault="00182724" w:rsidP="009E3647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group id="_x0000_s1026" style="position:absolute;left:0;text-align:left;margin-left:7.9pt;margin-top:1.55pt;width:441pt;height:121.9pt;z-index:251660288" coordorigin="915,8931" coordsize="8820,2520">
            <v:rect id="_x0000_s1027" style="position:absolute;left:915;top:9471;width:2160;height:360">
              <v:textbox style="mso-next-textbox:#_x0000_s1027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Devletçilik</w:t>
                    </w:r>
                  </w:p>
                </w:txbxContent>
              </v:textbox>
            </v:rect>
            <v:rect id="_x0000_s1028" style="position:absolute;left:915;top:10011;width:2160;height:360">
              <v:textbox style="mso-next-textbox:#_x0000_s1028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Halkçılık</w:t>
                    </w:r>
                  </w:p>
                </w:txbxContent>
              </v:textbox>
            </v:rect>
            <v:rect id="_x0000_s1029" style="position:absolute;left:915;top:10551;width:2160;height:360">
              <v:textbox style="mso-next-textbox:#_x0000_s1029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Laiklik</w:t>
                    </w:r>
                  </w:p>
                </w:txbxContent>
              </v:textbox>
            </v:rect>
            <v:rect id="_x0000_s1030" style="position:absolute;left:915;top:11091;width:2160;height:360">
              <v:textbox style="mso-next-textbox:#_x0000_s1030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Cumhuriyetçilik</w:t>
                    </w:r>
                  </w:p>
                </w:txbxContent>
              </v:textbox>
            </v:rect>
            <v:rect id="_x0000_s1031" style="position:absolute;left:4335;top:8931;width:5400;height:360">
              <v:textbox style="mso-next-textbox:#_x0000_s1031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Medeni Kanunun kabulü</w:t>
                    </w:r>
                  </w:p>
                </w:txbxContent>
              </v:textbox>
            </v:rect>
            <v:rect id="_x0000_s1032" style="position:absolute;left:4335;top:9471;width:5400;height:360">
              <v:textbox style="mso-next-textbox:#_x0000_s1032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Tekke ve zaviyelerin kapatılması</w:t>
                    </w:r>
                  </w:p>
                </w:txbxContent>
              </v:textbox>
            </v:rect>
            <v:rect id="_x0000_s1033" style="position:absolute;left:4335;top:10011;width:5400;height:360">
              <v:textbox style="mso-next-textbox:#_x0000_s1033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Türk Tarih ve Türk Dil Kurumunun kurulması</w:t>
                    </w:r>
                  </w:p>
                </w:txbxContent>
              </v:textbox>
            </v:rect>
            <v:rect id="_x0000_s1034" style="position:absolute;left:4335;top:10551;width:5400;height:360">
              <v:textbox style="mso-next-textbox:#_x0000_s1034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Fabrikaların açılması</w:t>
                    </w:r>
                  </w:p>
                </w:txbxContent>
              </v:textbox>
            </v:rect>
            <v:rect id="_x0000_s1035" style="position:absolute;left:4335;top:11091;width:5400;height:360">
              <v:textbox style="mso-next-textbox:#_x0000_s1035">
                <w:txbxContent>
                  <w:p w:rsidR="00182724" w:rsidRPr="004812FC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Saltanatın kaldırılması</w:t>
                    </w:r>
                  </w:p>
                </w:txbxContent>
              </v:textbox>
            </v:rect>
            <v:rect id="_x0000_s1036" style="position:absolute;left:915;top:8931;width:2160;height:360">
              <v:textbox style="mso-next-textbox:#_x0000_s1036">
                <w:txbxContent>
                  <w:p w:rsidR="00182724" w:rsidRPr="00EE5AB1" w:rsidRDefault="00182724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EE5AB1">
                      <w:rPr>
                        <w:rFonts w:ascii="Verdana" w:hAnsi="Verdana"/>
                        <w:sz w:val="16"/>
                        <w:szCs w:val="16"/>
                      </w:rPr>
                      <w:t xml:space="preserve">Milliyetçilik </w:t>
                    </w:r>
                  </w:p>
                  <w:p w:rsidR="00182724" w:rsidRDefault="00182724" w:rsidP="009E3647"/>
                </w:txbxContent>
              </v:textbox>
            </v:rect>
            <v:rect id="_x0000_s1037" style="position:absolute;left:2485;top:8946;width:575;height:360">
              <v:textbox style="mso-next-textbox:#_x0000_s1037">
                <w:txbxContent>
                  <w:p w:rsidR="00182724" w:rsidRPr="00233F80" w:rsidRDefault="00182724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rect id="_x0000_s1038" style="position:absolute;left:2500;top:9471;width:575;height:360">
              <v:textbox style="mso-next-textbox:#_x0000_s1038">
                <w:txbxContent>
                  <w:p w:rsidR="00182724" w:rsidRPr="00233F80" w:rsidRDefault="00182724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rect>
            <v:rect id="_x0000_s1039" style="position:absolute;left:2500;top:10011;width:575;height:360">
              <v:textbox style="mso-next-textbox:#_x0000_s1039">
                <w:txbxContent>
                  <w:p w:rsidR="00182724" w:rsidRPr="00233F80" w:rsidRDefault="00182724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rect id="_x0000_s1040" style="position:absolute;left:2500;top:10551;width:575;height:360">
              <v:textbox style="mso-next-textbox:#_x0000_s1040">
                <w:txbxContent>
                  <w:p w:rsidR="00182724" w:rsidRPr="00233F80" w:rsidRDefault="00182724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rect>
            <v:rect id="_x0000_s1041" style="position:absolute;left:2500;top:11091;width:575;height:360">
              <v:textbox style="mso-next-textbox:#_x0000_s1041">
                <w:txbxContent>
                  <w:p w:rsidR="00182724" w:rsidRPr="00233F80" w:rsidRDefault="00182724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_x0000_s1042" style="position:absolute;left:9160;top:8931;width:575;height:360">
              <v:textbox style="mso-next-textbox:#_x0000_s1042">
                <w:txbxContent>
                  <w:p w:rsidR="00182724" w:rsidRPr="00AE2D4C" w:rsidRDefault="00182724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43" style="position:absolute;left:9160;top:9471;width:575;height:360">
              <v:textbox style="mso-next-textbox:#_x0000_s1043">
                <w:txbxContent>
                  <w:p w:rsidR="00182724" w:rsidRPr="00AE2D4C" w:rsidRDefault="00182724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44" style="position:absolute;left:9160;top:10011;width:575;height:360">
              <v:textbox style="mso-next-textbox:#_x0000_s1044">
                <w:txbxContent>
                  <w:p w:rsidR="00182724" w:rsidRPr="00AE2D4C" w:rsidRDefault="00182724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45" style="position:absolute;left:9160;top:10551;width:575;height:360">
              <v:textbox style="mso-next-textbox:#_x0000_s1045">
                <w:txbxContent>
                  <w:p w:rsidR="00182724" w:rsidRPr="00AE2D4C" w:rsidRDefault="00182724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46" style="position:absolute;left:9160;top:11091;width:575;height:360">
              <v:textbox style="mso-next-textbox:#_x0000_s1046">
                <w:txbxContent>
                  <w:p w:rsidR="00182724" w:rsidRPr="00AE2D4C" w:rsidRDefault="00182724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182724" w:rsidRPr="0026401B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33F80" w:rsidRDefault="00182724" w:rsidP="0026401B">
      <w:pPr>
        <w:rPr>
          <w:rFonts w:ascii="Comic Sans MS" w:hAnsi="Comic Sans MS"/>
          <w:b/>
          <w:sz w:val="20"/>
          <w:szCs w:val="20"/>
        </w:rPr>
      </w:pPr>
      <w:r w:rsidRPr="00233F80">
        <w:rPr>
          <w:rFonts w:ascii="Comic Sans MS" w:hAnsi="Comic Sans MS"/>
          <w:b/>
          <w:sz w:val="20"/>
          <w:szCs w:val="20"/>
        </w:rPr>
        <w:t xml:space="preserve">3. Aşağıdaki cümlelerde bulunan noktalı yerlere uygun kelimeleri yazınız?( </w:t>
      </w:r>
      <w:r>
        <w:rPr>
          <w:rFonts w:ascii="Comic Sans MS" w:hAnsi="Comic Sans MS"/>
          <w:b/>
          <w:sz w:val="20"/>
          <w:szCs w:val="20"/>
        </w:rPr>
        <w:t>10</w:t>
      </w:r>
      <w:r w:rsidRPr="00233F80">
        <w:rPr>
          <w:rFonts w:ascii="Comic Sans MS" w:hAnsi="Comic Sans MS"/>
          <w:b/>
          <w:sz w:val="20"/>
          <w:szCs w:val="20"/>
        </w:rPr>
        <w:t xml:space="preserve"> puan) </w:t>
      </w:r>
    </w:p>
    <w:p w:rsidR="00182724" w:rsidRDefault="00182724" w:rsidP="00A5332E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 xml:space="preserve"> ( tarihi mekanlara – </w:t>
      </w:r>
      <w:r>
        <w:rPr>
          <w:rFonts w:ascii="Comic Sans MS" w:hAnsi="Comic Sans MS"/>
          <w:sz w:val="20"/>
          <w:szCs w:val="20"/>
        </w:rPr>
        <w:t xml:space="preserve">Devletçilik - </w:t>
      </w:r>
      <w:r w:rsidRPr="00233F80">
        <w:rPr>
          <w:rFonts w:ascii="Comic Sans MS" w:hAnsi="Comic Sans MS"/>
          <w:sz w:val="20"/>
          <w:szCs w:val="20"/>
        </w:rPr>
        <w:t xml:space="preserve">hak – aile – </w:t>
      </w:r>
      <w:r>
        <w:rPr>
          <w:rFonts w:ascii="Comic Sans MS" w:hAnsi="Comic Sans MS"/>
          <w:sz w:val="20"/>
          <w:szCs w:val="20"/>
        </w:rPr>
        <w:t xml:space="preserve">Selanik - </w:t>
      </w:r>
      <w:r w:rsidRPr="00233F80">
        <w:rPr>
          <w:rFonts w:ascii="Comic Sans MS" w:hAnsi="Comic Sans MS"/>
          <w:sz w:val="20"/>
          <w:szCs w:val="20"/>
        </w:rPr>
        <w:t xml:space="preserve">Ankara – </w:t>
      </w:r>
      <w:r>
        <w:rPr>
          <w:rFonts w:ascii="Comic Sans MS" w:hAnsi="Comic Sans MS"/>
          <w:sz w:val="20"/>
          <w:szCs w:val="20"/>
        </w:rPr>
        <w:t xml:space="preserve">Milliyetçilik -  1881 - </w:t>
      </w:r>
      <w:r w:rsidRPr="00233F80">
        <w:rPr>
          <w:rFonts w:ascii="Comic Sans MS" w:hAnsi="Comic Sans MS"/>
          <w:sz w:val="20"/>
          <w:szCs w:val="20"/>
        </w:rPr>
        <w:t xml:space="preserve">kültür birliği </w:t>
      </w:r>
      <w:r>
        <w:rPr>
          <w:rFonts w:ascii="Comic Sans MS" w:hAnsi="Comic Sans MS"/>
          <w:sz w:val="20"/>
          <w:szCs w:val="20"/>
        </w:rPr>
        <w:t>–</w:t>
      </w:r>
      <w:r w:rsidRPr="00233F8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Mustafa)</w:t>
      </w:r>
    </w:p>
    <w:p w:rsidR="00182724" w:rsidRPr="00233F80" w:rsidRDefault="00182724" w:rsidP="00A5332E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>Dini ve milli bayramlarımızın hep birlikte kutlanması bölgelerimiz arasında …………</w:t>
      </w:r>
      <w:r>
        <w:rPr>
          <w:rFonts w:ascii="Comic Sans MS" w:hAnsi="Comic Sans MS"/>
          <w:sz w:val="20"/>
          <w:szCs w:val="20"/>
        </w:rPr>
        <w:t>………</w:t>
      </w:r>
      <w:r w:rsidRPr="00233F80">
        <w:rPr>
          <w:rFonts w:ascii="Comic Sans MS" w:hAnsi="Comic Sans MS"/>
          <w:sz w:val="20"/>
          <w:szCs w:val="20"/>
        </w:rPr>
        <w:t xml:space="preserve">………… olduğunun  kanıtıdır. </w:t>
      </w:r>
    </w:p>
    <w:p w:rsidR="00182724" w:rsidRPr="00233F80" w:rsidRDefault="00182724" w:rsidP="0026401B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>Anıtkabir ……………………………………….da bulunmaktadır.</w:t>
      </w:r>
    </w:p>
    <w:p w:rsidR="00182724" w:rsidRPr="00233F80" w:rsidRDefault="00182724" w:rsidP="0026401B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>Mardin evleri ……………………………………….güzel bir örnektir..</w:t>
      </w:r>
    </w:p>
    <w:p w:rsidR="00182724" w:rsidRPr="00233F80" w:rsidRDefault="00182724" w:rsidP="0026401B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>Oyun oynamak çocuklar için bir ……………………………………….tır.</w:t>
      </w:r>
    </w:p>
    <w:p w:rsidR="00182724" w:rsidRDefault="00182724" w:rsidP="0026401B">
      <w:pPr>
        <w:rPr>
          <w:rFonts w:ascii="Comic Sans MS" w:hAnsi="Comic Sans MS" w:cs="Arial"/>
          <w:sz w:val="20"/>
          <w:szCs w:val="20"/>
        </w:rPr>
      </w:pPr>
      <w:r w:rsidRPr="00233F80">
        <w:rPr>
          <w:rFonts w:ascii="Comic Sans MS" w:hAnsi="Comic Sans MS" w:cs="Arial"/>
          <w:sz w:val="20"/>
          <w:szCs w:val="20"/>
        </w:rPr>
        <w:t xml:space="preserve">Anne, baba ve çocuktan oluşan en küçük kuruma </w:t>
      </w:r>
      <w:r w:rsidRPr="00233F80">
        <w:rPr>
          <w:rFonts w:ascii="Comic Sans MS" w:hAnsi="Comic Sans MS"/>
          <w:sz w:val="20"/>
          <w:szCs w:val="20"/>
        </w:rPr>
        <w:t>……………………………………….</w:t>
      </w:r>
      <w:r w:rsidRPr="00233F80">
        <w:rPr>
          <w:rFonts w:ascii="Comic Sans MS" w:hAnsi="Comic Sans MS" w:cs="Arial"/>
          <w:sz w:val="20"/>
          <w:szCs w:val="20"/>
        </w:rPr>
        <w:t>denir.</w:t>
      </w:r>
    </w:p>
    <w:p w:rsidR="00182724" w:rsidRDefault="00182724" w:rsidP="00A5332E">
      <w:pPr>
        <w:spacing w:line="240" w:lineRule="auto"/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>Atatürk .................... yılında .................... te doğdu. İlk adı ......................... idi.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</w:t>
      </w:r>
    </w:p>
    <w:p w:rsidR="00182724" w:rsidRDefault="00182724" w:rsidP="00A5332E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7D673F">
        <w:rPr>
          <w:rFonts w:ascii="Comic Sans MS" w:hAnsi="Comic Sans MS" w:cs="Arial"/>
          <w:sz w:val="20"/>
          <w:szCs w:val="20"/>
        </w:rPr>
        <w:t>Türk Dil Kurumu’nun kurulması ……</w:t>
      </w:r>
      <w:r>
        <w:rPr>
          <w:rFonts w:ascii="Comic Sans MS" w:hAnsi="Comic Sans MS" w:cs="Arial"/>
          <w:sz w:val="20"/>
          <w:szCs w:val="20"/>
        </w:rPr>
        <w:t>………………………………</w:t>
      </w:r>
      <w:r w:rsidRPr="007D673F">
        <w:rPr>
          <w:rFonts w:ascii="Comic Sans MS" w:hAnsi="Comic Sans MS" w:cs="Arial"/>
          <w:sz w:val="20"/>
          <w:szCs w:val="20"/>
        </w:rPr>
        <w:t>……….. ilkesi ile ilgilidir.</w:t>
      </w: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</w:t>
      </w:r>
    </w:p>
    <w:p w:rsidR="00182724" w:rsidRDefault="00182724" w:rsidP="00A5332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</w:t>
      </w:r>
      <w:r w:rsidRPr="00A5332E">
        <w:rPr>
          <w:rFonts w:ascii="Comic Sans MS" w:hAnsi="Comic Sans MS"/>
          <w:sz w:val="20"/>
          <w:szCs w:val="20"/>
        </w:rPr>
        <w:t xml:space="preserve">tibank, Sümerbank gibi ekonomi alanında yapılan yatırımlarla birlikte, ilk defa İktisat Kongresinin toplanması </w:t>
      </w:r>
    </w:p>
    <w:p w:rsidR="00182724" w:rsidRPr="00A5332E" w:rsidRDefault="00182724" w:rsidP="00A5332E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A5332E">
        <w:rPr>
          <w:rFonts w:ascii="Comic Sans MS" w:hAnsi="Comic Sans MS"/>
          <w:sz w:val="20"/>
          <w:szCs w:val="20"/>
        </w:rPr>
        <w:t>Atatürk’ün ……………</w:t>
      </w:r>
      <w:r>
        <w:rPr>
          <w:rFonts w:ascii="Comic Sans MS" w:hAnsi="Comic Sans MS"/>
          <w:sz w:val="20"/>
          <w:szCs w:val="20"/>
        </w:rPr>
        <w:t>……………………</w:t>
      </w:r>
      <w:r w:rsidRPr="00A5332E">
        <w:rPr>
          <w:rFonts w:ascii="Comic Sans MS" w:hAnsi="Comic Sans MS"/>
          <w:sz w:val="20"/>
          <w:szCs w:val="20"/>
        </w:rPr>
        <w:t>…… ilkesi doğrultusunda yapılan çalışmalardır.</w:t>
      </w:r>
    </w:p>
    <w:p w:rsidR="00182724" w:rsidRDefault="00182724" w:rsidP="00A5332E">
      <w:pPr>
        <w:tabs>
          <w:tab w:val="left" w:pos="284"/>
        </w:tabs>
        <w:spacing w:after="0"/>
        <w:rPr>
          <w:rFonts w:ascii="Comic Sans MS" w:hAnsi="Comic Sans MS" w:cs="Arial"/>
          <w:b/>
          <w:sz w:val="20"/>
          <w:szCs w:val="20"/>
        </w:rPr>
      </w:pPr>
      <w:r w:rsidRPr="00233F80">
        <w:rPr>
          <w:rFonts w:ascii="Comic Sans MS" w:hAnsi="Comic Sans MS"/>
          <w:b/>
          <w:sz w:val="20"/>
          <w:szCs w:val="20"/>
        </w:rPr>
        <w:t xml:space="preserve">5. </w:t>
      </w:r>
      <w:r w:rsidRPr="007D673F">
        <w:rPr>
          <w:rFonts w:ascii="Comic Sans MS" w:hAnsi="Comic Sans MS" w:cs="Arial"/>
          <w:b/>
          <w:sz w:val="20"/>
          <w:szCs w:val="20"/>
        </w:rPr>
        <w:t>Tarihi eser ne demektir?</w:t>
      </w:r>
      <w:r>
        <w:rPr>
          <w:rFonts w:ascii="Comic Sans MS" w:hAnsi="Comic Sans MS" w:cs="Arial"/>
          <w:b/>
          <w:sz w:val="20"/>
          <w:szCs w:val="20"/>
        </w:rPr>
        <w:t>( 4 puan)</w:t>
      </w:r>
    </w:p>
    <w:p w:rsidR="00182724" w:rsidRDefault="00182724" w:rsidP="00A5332E">
      <w:pPr>
        <w:tabs>
          <w:tab w:val="left" w:pos="284"/>
        </w:tabs>
        <w:spacing w:after="0"/>
        <w:rPr>
          <w:rFonts w:ascii="Comic Sans MS" w:hAnsi="Comic Sans MS" w:cs="Arial"/>
          <w:b/>
          <w:sz w:val="20"/>
          <w:szCs w:val="20"/>
        </w:rPr>
      </w:pPr>
    </w:p>
    <w:p w:rsidR="00182724" w:rsidRPr="007D673F" w:rsidRDefault="00182724" w:rsidP="00A5332E">
      <w:pPr>
        <w:tabs>
          <w:tab w:val="left" w:pos="284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2724" w:rsidRDefault="00182724" w:rsidP="00A5332E">
      <w:pPr>
        <w:tabs>
          <w:tab w:val="left" w:pos="3285"/>
        </w:tabs>
        <w:rPr>
          <w:rFonts w:ascii="Comic Sans MS" w:hAnsi="Comic Sans MS" w:cs="Arial"/>
          <w:b/>
          <w:sz w:val="20"/>
          <w:szCs w:val="20"/>
        </w:rPr>
      </w:pPr>
      <w:r w:rsidRPr="007D673F">
        <w:rPr>
          <w:rFonts w:ascii="Comic Sans MS" w:hAnsi="Comic Sans MS"/>
          <w:b/>
          <w:sz w:val="20"/>
          <w:szCs w:val="20"/>
        </w:rPr>
        <w:t xml:space="preserve">6.  </w:t>
      </w:r>
      <w:r w:rsidRPr="007D673F">
        <w:rPr>
          <w:rFonts w:ascii="Comic Sans MS" w:hAnsi="Comic Sans MS" w:cs="Arial"/>
          <w:b/>
          <w:sz w:val="20"/>
          <w:szCs w:val="20"/>
        </w:rPr>
        <w:t>Doğal varlık ne demektir?</w:t>
      </w:r>
      <w:r>
        <w:rPr>
          <w:rFonts w:ascii="Comic Sans MS" w:hAnsi="Comic Sans MS" w:cs="Arial"/>
          <w:b/>
          <w:sz w:val="20"/>
          <w:szCs w:val="20"/>
        </w:rPr>
        <w:t xml:space="preserve">  ( 4 puan)</w:t>
      </w:r>
      <w:r>
        <w:rPr>
          <w:rFonts w:ascii="Comic Sans MS" w:hAnsi="Comic Sans MS" w:cs="Arial"/>
          <w:b/>
          <w:sz w:val="20"/>
          <w:szCs w:val="20"/>
        </w:rPr>
        <w:tab/>
      </w:r>
    </w:p>
    <w:p w:rsidR="00182724" w:rsidRDefault="00182724" w:rsidP="00A5332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182724" w:rsidRPr="0027158C" w:rsidRDefault="00182724" w:rsidP="0027158C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158C">
        <w:rPr>
          <w:rFonts w:ascii="Comic Sans MS" w:hAnsi="Comic Sans MS"/>
          <w:sz w:val="18"/>
          <w:szCs w:val="18"/>
        </w:rPr>
        <w:t>7.</w:t>
      </w:r>
      <w:r w:rsidRPr="0027158C">
        <w:rPr>
          <w:rFonts w:ascii="Comic Sans MS" w:hAnsi="Comic Sans MS"/>
          <w:b/>
          <w:sz w:val="18"/>
          <w:szCs w:val="18"/>
        </w:rPr>
        <w:t xml:space="preserve"> Yurdumuzda bulunan doğal güzelliklerden </w:t>
      </w:r>
      <w:r>
        <w:rPr>
          <w:rFonts w:ascii="Comic Sans MS" w:hAnsi="Comic Sans MS"/>
          <w:b/>
          <w:sz w:val="18"/>
          <w:szCs w:val="18"/>
        </w:rPr>
        <w:t xml:space="preserve">2 </w:t>
      </w:r>
      <w:r w:rsidRPr="0027158C">
        <w:rPr>
          <w:rFonts w:ascii="Comic Sans MS" w:hAnsi="Comic Sans MS"/>
          <w:b/>
          <w:sz w:val="18"/>
          <w:szCs w:val="18"/>
        </w:rPr>
        <w:t xml:space="preserve">tanesini yazınız. </w:t>
      </w:r>
      <w:r>
        <w:rPr>
          <w:rFonts w:ascii="Comic Sans MS" w:hAnsi="Comic Sans MS"/>
          <w:b/>
          <w:sz w:val="18"/>
          <w:szCs w:val="18"/>
        </w:rPr>
        <w:t>Yazdığınız doğal güzelliğin b</w:t>
      </w:r>
      <w:r w:rsidRPr="0027158C">
        <w:rPr>
          <w:rFonts w:ascii="Comic Sans MS" w:hAnsi="Comic Sans MS"/>
          <w:b/>
          <w:sz w:val="18"/>
          <w:szCs w:val="18"/>
        </w:rPr>
        <w:t xml:space="preserve">ulunduğu </w:t>
      </w:r>
      <w:r>
        <w:rPr>
          <w:rFonts w:ascii="Comic Sans MS" w:hAnsi="Comic Sans MS"/>
          <w:b/>
          <w:sz w:val="18"/>
          <w:szCs w:val="18"/>
        </w:rPr>
        <w:t xml:space="preserve">ili de </w:t>
      </w:r>
      <w:r w:rsidRPr="0027158C">
        <w:rPr>
          <w:rFonts w:ascii="Comic Sans MS" w:hAnsi="Comic Sans MS"/>
          <w:b/>
          <w:sz w:val="18"/>
          <w:szCs w:val="18"/>
        </w:rPr>
        <w:t xml:space="preserve"> belirtiniz.(6</w:t>
      </w:r>
      <w:r>
        <w:rPr>
          <w:rFonts w:ascii="Comic Sans MS" w:hAnsi="Comic Sans MS"/>
          <w:b/>
          <w:sz w:val="18"/>
          <w:szCs w:val="18"/>
        </w:rPr>
        <w:t xml:space="preserve"> puan </w:t>
      </w:r>
      <w:r w:rsidRPr="0027158C">
        <w:rPr>
          <w:rFonts w:ascii="Comic Sans MS" w:hAnsi="Comic Sans MS"/>
          <w:b/>
          <w:sz w:val="18"/>
          <w:szCs w:val="18"/>
        </w:rPr>
        <w:t>)</w:t>
      </w:r>
    </w:p>
    <w:p w:rsidR="00182724" w:rsidRDefault="00182724" w:rsidP="0027158C">
      <w:pPr>
        <w:spacing w:after="0"/>
        <w:jc w:val="both"/>
        <w:rPr>
          <w:rFonts w:ascii="Comic Sans MS" w:hAnsi="Comic Sans MS"/>
          <w:sz w:val="18"/>
          <w:szCs w:val="18"/>
        </w:rPr>
      </w:pPr>
    </w:p>
    <w:p w:rsidR="00182724" w:rsidRPr="0027158C" w:rsidRDefault="00182724" w:rsidP="0027158C">
      <w:pPr>
        <w:spacing w:after="0"/>
        <w:jc w:val="both"/>
        <w:rPr>
          <w:rFonts w:ascii="Comic Sans MS" w:hAnsi="Comic Sans MS"/>
          <w:b/>
          <w:sz w:val="18"/>
          <w:szCs w:val="18"/>
        </w:rPr>
      </w:pPr>
      <w:r w:rsidRPr="0027158C">
        <w:rPr>
          <w:rFonts w:ascii="Comic Sans MS" w:hAnsi="Comic Sans MS"/>
          <w:sz w:val="18"/>
          <w:szCs w:val="18"/>
        </w:rPr>
        <w:t xml:space="preserve">      </w:t>
      </w:r>
      <w:r w:rsidRPr="0027158C">
        <w:rPr>
          <w:rFonts w:ascii="Comic Sans MS" w:hAnsi="Comic Sans MS"/>
          <w:b/>
          <w:sz w:val="18"/>
          <w:szCs w:val="18"/>
        </w:rPr>
        <w:t>a)…………………………………………………………………………………..</w:t>
      </w:r>
      <w:r>
        <w:rPr>
          <w:rFonts w:ascii="Comic Sans MS" w:hAnsi="Comic Sans MS"/>
          <w:b/>
          <w:sz w:val="18"/>
          <w:szCs w:val="18"/>
        </w:rPr>
        <w:t xml:space="preserve">              </w:t>
      </w:r>
      <w:r w:rsidRPr="0027158C">
        <w:rPr>
          <w:rFonts w:ascii="Comic Sans MS" w:hAnsi="Comic Sans MS"/>
          <w:b/>
          <w:sz w:val="18"/>
          <w:szCs w:val="18"/>
        </w:rPr>
        <w:t>b)………………………………………………………………………………….</w:t>
      </w:r>
    </w:p>
    <w:p w:rsidR="00182724" w:rsidRPr="007D673F" w:rsidRDefault="00182724" w:rsidP="0027158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2724" w:rsidRPr="00233F80" w:rsidRDefault="00182724" w:rsidP="007D673F">
      <w:pPr>
        <w:spacing w:before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233F80">
        <w:rPr>
          <w:rFonts w:ascii="Comic Sans MS" w:hAnsi="Comic Sans MS"/>
          <w:b/>
          <w:sz w:val="20"/>
          <w:szCs w:val="20"/>
        </w:rPr>
        <w:t>. Aşağıdaki eşleştirmeler yanlış yapılmıştır. Doğru eşleştirmeleri siz yapar mısınız? Yaptığınız eşleştirmeleri yandaki tabloya yazınız. ( 8 puan)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182724" w:rsidRPr="00233F80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 xml:space="preserve">1-Galata kulesi                                 a) Trabzon  </w:t>
      </w:r>
    </w:p>
    <w:p w:rsidR="00182724" w:rsidRPr="00233F80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 xml:space="preserve">2-Peri bacaları                                  b) Konya </w:t>
      </w:r>
    </w:p>
    <w:tbl>
      <w:tblPr>
        <w:tblpPr w:leftFromText="141" w:rightFromText="141" w:vertAnchor="text" w:horzAnchor="page" w:tblpX="6530" w:tblpY="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182724" w:rsidRPr="004C7643" w:rsidTr="00C56B06">
        <w:trPr>
          <w:trHeight w:val="350"/>
        </w:trPr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</w:tr>
      <w:tr w:rsidR="00182724" w:rsidRPr="004C7643" w:rsidTr="00C56B06">
        <w:trPr>
          <w:trHeight w:val="370"/>
        </w:trPr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182724" w:rsidRPr="004C7643" w:rsidRDefault="00182724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82724" w:rsidRPr="00233F80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 xml:space="preserve">3-Mevlana müzesi                           c) Ankara </w:t>
      </w:r>
    </w:p>
    <w:p w:rsidR="00182724" w:rsidRPr="00233F80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 xml:space="preserve">4-Lüle taşı                                         d)Eskişehir </w:t>
      </w:r>
    </w:p>
    <w:p w:rsidR="00182724" w:rsidRPr="00233F80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 xml:space="preserve">5-Anıtkabir                                       e) İzmir </w:t>
      </w:r>
    </w:p>
    <w:p w:rsidR="00182724" w:rsidRPr="00233F80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 xml:space="preserve">6-Truva atı                                        f) Nevşehir </w:t>
      </w:r>
    </w:p>
    <w:p w:rsidR="00182724" w:rsidRPr="00233F80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 xml:space="preserve">7-Sümela manastırı                         g)Çanakkale      </w:t>
      </w:r>
    </w:p>
    <w:p w:rsidR="00182724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</w:rPr>
        <w:t>8</w:t>
      </w:r>
      <w:r w:rsidRPr="00233F80">
        <w:rPr>
          <w:rFonts w:ascii="Comic Sans MS" w:hAnsi="Comic Sans MS"/>
          <w:sz w:val="20"/>
          <w:szCs w:val="20"/>
          <w:u w:val="single"/>
        </w:rPr>
        <w:t xml:space="preserve">)Efes antik kenti                             h)İstanbul </w:t>
      </w:r>
    </w:p>
    <w:p w:rsidR="00182724" w:rsidRDefault="00182724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</w:p>
    <w:p w:rsidR="00182724" w:rsidRPr="00794BCF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>9. Aşağıda verilen Atatürk  inkılâpların hangi  alanlarla ilişkili olduğunu yazınız.( 5puan)</w:t>
      </w:r>
    </w:p>
    <w:p w:rsidR="00182724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Tevhid-i Tedrisat Kanunu   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Pr="00794BCF">
        <w:rPr>
          <w:rFonts w:ascii="Comic Sans MS" w:hAnsi="Comic Sans MS"/>
          <w:b/>
          <w:sz w:val="20"/>
          <w:szCs w:val="20"/>
        </w:rPr>
        <w:t>(………………………………………………)</w:t>
      </w:r>
    </w:p>
    <w:p w:rsidR="00182724" w:rsidRPr="00794BCF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794BCF" w:rsidRDefault="00182724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Halifeliğin Kaldırılması      </w:t>
      </w:r>
      <w:r>
        <w:rPr>
          <w:rFonts w:ascii="Comic Sans MS" w:hAnsi="Comic Sans MS"/>
          <w:b/>
          <w:sz w:val="20"/>
          <w:szCs w:val="20"/>
        </w:rPr>
        <w:t xml:space="preserve">                   </w:t>
      </w:r>
      <w:r w:rsidRPr="00794BCF">
        <w:rPr>
          <w:rFonts w:ascii="Comic Sans MS" w:hAnsi="Comic Sans MS"/>
          <w:b/>
          <w:sz w:val="20"/>
          <w:szCs w:val="20"/>
        </w:rPr>
        <w:t xml:space="preserve"> (………………………………………………)</w:t>
      </w:r>
    </w:p>
    <w:p w:rsidR="00182724" w:rsidRDefault="00182724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794BCF" w:rsidRDefault="00182724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Kabotaj Kanunu                 </w:t>
      </w:r>
      <w:r>
        <w:rPr>
          <w:rFonts w:ascii="Comic Sans MS" w:hAnsi="Comic Sans MS"/>
          <w:b/>
          <w:sz w:val="20"/>
          <w:szCs w:val="20"/>
        </w:rPr>
        <w:t xml:space="preserve">               </w:t>
      </w:r>
      <w:r w:rsidRPr="00794BCF">
        <w:rPr>
          <w:rFonts w:ascii="Comic Sans MS" w:hAnsi="Comic Sans MS"/>
          <w:b/>
          <w:sz w:val="20"/>
          <w:szCs w:val="20"/>
        </w:rPr>
        <w:t xml:space="preserve">  (………………………………………………)</w:t>
      </w:r>
    </w:p>
    <w:p w:rsidR="00182724" w:rsidRDefault="00182724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794BCF" w:rsidRDefault="00182724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TBMM’nin Açılması              </w:t>
      </w: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Pr="00794BCF">
        <w:rPr>
          <w:rFonts w:ascii="Comic Sans MS" w:hAnsi="Comic Sans MS"/>
          <w:b/>
          <w:sz w:val="20"/>
          <w:szCs w:val="20"/>
        </w:rPr>
        <w:t>(………………………………………………)</w:t>
      </w:r>
    </w:p>
    <w:p w:rsidR="00182724" w:rsidRDefault="00182724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794BC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* Takvim, Saat – Ölçü ve Tartıda yenilikler   </w:t>
      </w:r>
      <w:r>
        <w:rPr>
          <w:rFonts w:ascii="Comic Sans MS" w:hAnsi="Comic Sans MS"/>
          <w:b/>
        </w:rPr>
        <w:t>(………………………………………………)</w:t>
      </w:r>
    </w:p>
    <w:p w:rsidR="00182724" w:rsidRPr="0027158C" w:rsidRDefault="00182724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903936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>Aşağıdaki sorularda doğru seçeneği işaretleyiniz.</w:t>
      </w:r>
      <w:r w:rsidRPr="0027158C">
        <w:rPr>
          <w:rFonts w:ascii="Comic Sans MS" w:hAnsi="Comic Sans MS" w:cs="Arial"/>
          <w:b/>
          <w:sz w:val="20"/>
          <w:szCs w:val="20"/>
        </w:rPr>
        <w:t xml:space="preserve"> (  19 X 2 = 38  puan )</w:t>
      </w:r>
    </w:p>
    <w:p w:rsidR="00182724" w:rsidRPr="0027158C" w:rsidRDefault="00182724" w:rsidP="00D91096">
      <w:pPr>
        <w:jc w:val="both"/>
        <w:rPr>
          <w:rFonts w:ascii="Comic Sans MS" w:hAnsi="Comic Sans MS"/>
          <w:b/>
          <w:sz w:val="20"/>
          <w:szCs w:val="20"/>
        </w:rPr>
        <w:sectPr w:rsidR="00182724" w:rsidRPr="0027158C" w:rsidSect="00903936">
          <w:pgSz w:w="11906" w:h="16838"/>
          <w:pgMar w:top="426" w:right="282" w:bottom="709" w:left="567" w:header="708" w:footer="708" w:gutter="0"/>
          <w:cols w:sep="1" w:space="709"/>
          <w:docGrid w:linePitch="360"/>
        </w:sectPr>
      </w:pPr>
    </w:p>
    <w:p w:rsidR="00182724" w:rsidRPr="0027158C" w:rsidRDefault="00182724" w:rsidP="00D91096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10</w:t>
      </w:r>
      <w:r w:rsidRPr="0027158C">
        <w:rPr>
          <w:rFonts w:ascii="Comic Sans MS" w:hAnsi="Comic Sans MS" w:cs="Times New Roman"/>
          <w:b/>
          <w:sz w:val="20"/>
          <w:szCs w:val="20"/>
        </w:rPr>
        <w:t>. Eğitimi çağdaş hale getirmek, eğitimde birliği  sağlamak için çıkarılan kanun hangisidir?</w:t>
      </w:r>
      <w:r w:rsidRPr="0027158C">
        <w:rPr>
          <w:rFonts w:ascii="Comic Sans MS" w:hAnsi="Comic Sans MS"/>
          <w:b/>
          <w:sz w:val="20"/>
          <w:szCs w:val="20"/>
        </w:rPr>
        <w:t xml:space="preserve"> </w:t>
      </w:r>
    </w:p>
    <w:p w:rsidR="00182724" w:rsidRPr="0027158C" w:rsidRDefault="00182724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A) Soyadı Kanunu       B) Tevhid-i Tedrisat Kanunu</w:t>
      </w:r>
    </w:p>
    <w:p w:rsidR="00182724" w:rsidRPr="0027158C" w:rsidRDefault="00182724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Şapka  Kanunu        D) Medeni Kanun</w:t>
      </w:r>
    </w:p>
    <w:p w:rsidR="00182724" w:rsidRPr="0027158C" w:rsidRDefault="00182724" w:rsidP="00D9109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7158C">
        <w:rPr>
          <w:rFonts w:ascii="Comic Sans MS" w:hAnsi="Comic Sans MS"/>
          <w:b/>
          <w:sz w:val="20"/>
          <w:szCs w:val="20"/>
        </w:rPr>
        <w:t>.</w:t>
      </w:r>
      <w:r w:rsidRPr="0027158C">
        <w:rPr>
          <w:rFonts w:ascii="Comic Sans MS" w:hAnsi="Comic Sans MS"/>
          <w:sz w:val="20"/>
          <w:szCs w:val="20"/>
        </w:rPr>
        <w:t xml:space="preserve">  </w:t>
      </w:r>
      <w:r w:rsidRPr="0027158C">
        <w:rPr>
          <w:rFonts w:ascii="Comic Sans MS" w:hAnsi="Comic Sans MS"/>
          <w:b/>
          <w:sz w:val="20"/>
          <w:szCs w:val="20"/>
        </w:rPr>
        <w:t xml:space="preserve">Aşağıdakilerden hangisi Türk kültürünü yansıtan öğelerden biri </w:t>
      </w:r>
      <w:r w:rsidRPr="0027158C">
        <w:rPr>
          <w:rFonts w:ascii="Comic Sans MS" w:hAnsi="Comic Sans MS"/>
          <w:b/>
          <w:sz w:val="20"/>
          <w:szCs w:val="20"/>
          <w:u w:val="single"/>
        </w:rPr>
        <w:t xml:space="preserve">değildir? </w:t>
      </w:r>
    </w:p>
    <w:p w:rsidR="00182724" w:rsidRPr="0027158C" w:rsidRDefault="00182724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 Halk oyunları           B) Gölge oyunu                 </w:t>
      </w:r>
    </w:p>
    <w:p w:rsidR="00182724" w:rsidRPr="0027158C" w:rsidRDefault="00182724" w:rsidP="00D91096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Bale                         D) Masallar</w:t>
      </w:r>
    </w:p>
    <w:p w:rsidR="00182724" w:rsidRPr="0027158C" w:rsidRDefault="00182724" w:rsidP="00D9109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Pr="0027158C">
        <w:rPr>
          <w:rFonts w:ascii="Comic Sans MS" w:hAnsi="Comic Sans MS"/>
          <w:b/>
          <w:sz w:val="20"/>
          <w:szCs w:val="20"/>
        </w:rPr>
        <w:t xml:space="preserve">. </w:t>
      </w:r>
      <w:r w:rsidRPr="0027158C">
        <w:rPr>
          <w:rFonts w:ascii="Comic Sans MS" w:hAnsi="Comic Sans MS"/>
          <w:b/>
          <w:bCs/>
          <w:sz w:val="20"/>
          <w:szCs w:val="20"/>
        </w:rPr>
        <w:t xml:space="preserve">Aşağıdakilerden hangisi diğerlerinden </w:t>
      </w:r>
      <w:r w:rsidRPr="0027158C">
        <w:rPr>
          <w:rFonts w:ascii="Comic Sans MS" w:hAnsi="Comic Sans MS"/>
          <w:b/>
          <w:bCs/>
          <w:i/>
          <w:sz w:val="20"/>
          <w:szCs w:val="20"/>
          <w:u w:val="single"/>
        </w:rPr>
        <w:t>önce</w:t>
      </w:r>
      <w:r w:rsidRPr="0027158C">
        <w:rPr>
          <w:rFonts w:ascii="Comic Sans MS" w:hAnsi="Comic Sans MS"/>
          <w:b/>
          <w:bCs/>
          <w:sz w:val="20"/>
          <w:szCs w:val="20"/>
        </w:rPr>
        <w:t xml:space="preserve">  gerçekleşti?</w:t>
      </w:r>
      <w:r w:rsidRPr="0027158C">
        <w:rPr>
          <w:rFonts w:ascii="Comic Sans MS" w:hAnsi="Comic Sans MS"/>
          <w:sz w:val="20"/>
          <w:szCs w:val="20"/>
        </w:rPr>
        <w:t xml:space="preserve"> </w:t>
      </w:r>
    </w:p>
    <w:p w:rsidR="00182724" w:rsidRPr="0027158C" w:rsidRDefault="00182724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A)Cumhuriyetin ilanı          B)Türk Medeni Kanunu’nun kabulü    </w:t>
      </w:r>
    </w:p>
    <w:p w:rsidR="00182724" w:rsidRPr="0027158C" w:rsidRDefault="00182724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C)Saltanatın kaldırılması        D)Soyadı Kanunu’nun çıkarılması</w:t>
      </w:r>
    </w:p>
    <w:p w:rsidR="00182724" w:rsidRDefault="00182724" w:rsidP="00D91096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D9109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14.65pt;margin-top:14.8pt;width:306.15pt;height:139.5pt;z-index:251656192">
            <v:textbox style="mso-next-textbox:#_x0000_s1047">
              <w:txbxContent>
                <w:p w:rsidR="00182724" w:rsidRDefault="00182724" w:rsidP="00903936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Atatürk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, </w:t>
                  </w: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yandaki </w:t>
                  </w: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bu sözü ile aşağıdakilerden hangisini vurgulamıştır? </w:t>
                  </w:r>
                </w:p>
                <w:p w:rsidR="00182724" w:rsidRPr="00903936" w:rsidRDefault="00182724" w:rsidP="00903936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A) Öğrenci sayısının çok olduğunu</w:t>
                  </w:r>
                </w:p>
                <w:p w:rsidR="00182724" w:rsidRPr="00903936" w:rsidRDefault="00182724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B) Ülkemizin kalkınması için öğretmenlere önemli görevler düştüğünü</w:t>
                  </w:r>
                </w:p>
                <w:p w:rsidR="00182724" w:rsidRPr="00903936" w:rsidRDefault="00182724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C) Cumhuriyeti öğretmenlerin kurduğunu</w:t>
                  </w:r>
                </w:p>
                <w:p w:rsidR="00182724" w:rsidRPr="00903936" w:rsidRDefault="00182724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D) Halkın öğretmenlere fazla güvenmediğini</w:t>
                  </w:r>
                </w:p>
                <w:p w:rsidR="00182724" w:rsidRPr="00903936" w:rsidRDefault="00182724" w:rsidP="00903936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8" type="#_x0000_t62" style="position:absolute;margin-left:27.45pt;margin-top:-.25pt;width:180pt;height:36pt;z-index:251655168" adj="17370,30060" filled="f" fillcolor="black">
            <v:textbox style="mso-next-textbox:#_x0000_s1048">
              <w:txbxContent>
                <w:p w:rsidR="00182724" w:rsidRPr="00903936" w:rsidRDefault="00182724" w:rsidP="0090393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3936">
                    <w:rPr>
                      <w:rFonts w:ascii="Comic Sans MS" w:hAnsi="Comic Sans MS"/>
                      <w:sz w:val="18"/>
                      <w:szCs w:val="18"/>
                    </w:rPr>
                    <w:t xml:space="preserve">Öğretmenler, sizin başarınız cumhuriyetin başarısı olacaktır. </w:t>
                  </w:r>
                </w:p>
              </w:txbxContent>
            </v:textbox>
          </v:shape>
        </w:pict>
      </w:r>
      <w:r w:rsidRPr="0027158C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3</w:t>
      </w:r>
      <w:r w:rsidRPr="0027158C">
        <w:rPr>
          <w:rFonts w:ascii="Comic Sans MS" w:hAnsi="Comic Sans MS"/>
          <w:b/>
          <w:sz w:val="20"/>
          <w:szCs w:val="20"/>
        </w:rPr>
        <w:t>.</w:t>
      </w:r>
    </w:p>
    <w:p w:rsidR="00182724" w:rsidRDefault="00182724" w:rsidP="00903936"/>
    <w:p w:rsidR="00182724" w:rsidRDefault="00182724" w:rsidP="00903936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4" o:spid="_x0000_i1025" type="#_x0000_t75" alt="Atatürk ve öğretmen" style="width:204.75pt;height:108.75pt;visibility:visible">
            <v:imagedata r:id="rId7" o:title=""/>
          </v:shape>
        </w:pict>
      </w:r>
    </w:p>
    <w:p w:rsidR="00182724" w:rsidRDefault="00182724" w:rsidP="00903936">
      <w:pPr>
        <w:spacing w:after="0"/>
        <w:sectPr w:rsidR="00182724" w:rsidSect="00903936">
          <w:type w:val="continuous"/>
          <w:pgSz w:w="11906" w:h="16838"/>
          <w:pgMar w:top="426" w:right="282" w:bottom="709" w:left="567" w:header="708" w:footer="708" w:gutter="0"/>
          <w:cols w:sep="1" w:space="283"/>
          <w:docGrid w:linePitch="360"/>
        </w:sectPr>
      </w:pPr>
    </w:p>
    <w:p w:rsidR="00182724" w:rsidRDefault="00182724" w:rsidP="00903936">
      <w:pPr>
        <w:tabs>
          <w:tab w:val="left" w:pos="1275"/>
        </w:tabs>
      </w:pPr>
    </w:p>
    <w:p w:rsidR="00182724" w:rsidRDefault="00182724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</w:p>
    <w:p w:rsidR="00182724" w:rsidRDefault="00182724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</w:p>
    <w:p w:rsidR="00182724" w:rsidRDefault="00182724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49" type="#_x0000_t202" style="position:absolute;margin-left:304.95pt;margin-top:24.35pt;width:220.05pt;height:77.75pt;z-index:251659264">
            <v:textbox style="mso-next-textbox:#_x0000_s1049;mso-fit-shape-to-text:t">
              <w:txbxContent>
                <w:p w:rsidR="00182724" w:rsidRPr="00903936" w:rsidRDefault="00182724" w:rsidP="00903936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Atatürk’ün  savunduğu durum aşağıdaki ilkelerden hangisi ile ilgilidir?</w:t>
                  </w:r>
                </w:p>
                <w:p w:rsidR="00182724" w:rsidRPr="00903936" w:rsidRDefault="00182724" w:rsidP="00903936">
                  <w:pPr>
                    <w:spacing w:after="0" w:line="240" w:lineRule="auto"/>
                    <w:rPr>
                      <w:color w:val="000000"/>
                      <w:sz w:val="20"/>
                      <w:szCs w:val="20"/>
                    </w:rPr>
                  </w:pPr>
                  <w:r w:rsidRPr="00903936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sz w:val="20"/>
                      <w:szCs w:val="20"/>
                    </w:rPr>
                    <w:t>A)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Laiklik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B)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İnkılâpçılık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     </w:t>
                  </w:r>
                </w:p>
                <w:p w:rsidR="00182724" w:rsidRPr="00903936" w:rsidRDefault="00182724" w:rsidP="0090393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C)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Halkçılık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              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   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D)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Milliyetçilik</w:t>
                  </w:r>
                </w:p>
                <w:p w:rsidR="00182724" w:rsidRPr="00903936" w:rsidRDefault="00182724" w:rsidP="00903936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9" o:spid="_x0000_s1050" type="#_x0000_t75" alt="http://t2.gstatic.com/images?q=tbn:RoPGOm1I8AUc9M:http://www.olivium.com/data/upload_haberler/ataturk-1.jpg" href="http://images.google.com.tr/imgres?imgurl=http://www.olivium.com/data/upload_haberler/ataturk-1.jpg&amp;imgrefurl=http://www.gundembizde.com/ataturk-22.htm&amp;usg=__gXFX2EjfoceGeTzhl6ukJw8LsBA=&amp;h=450&amp;w=600&amp;sz=91&amp;hl=tr&amp;start=15&amp;itbs=1&amp;tbnid=RoPGOm1I8AUc9M:&amp;tbnh=101&amp;tbnw=135&amp;prev=/images?q=atat%C3%BCrk&amp;gbv=2&amp;h" style="position:absolute;margin-left:199.2pt;margin-top:24.35pt;width:101.25pt;height:75.75pt;z-index:-251658240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51" type="#_x0000_t62" style="position:absolute;margin-left:22.2pt;margin-top:14.7pt;width:182.25pt;height:93pt;z-index:251657216" wrapcoords="3378 -174 1956 0 -89 1568 -89 18465 89 19858 1867 21426 2400 21426 19111 21426 19644 21426 21422 19858 21511 19335 21689 16548 21689 10974 24444 10277 24533 10103 21600 2613 21689 1568 19556 0 18044 -174 3378 -174" adj="24456,10208">
            <v:textbox style="mso-next-textbox:#_x0000_s1051">
              <w:txbxContent>
                <w:p w:rsidR="00182724" w:rsidRPr="00CA660B" w:rsidRDefault="00182724" w:rsidP="00903936">
                  <w:pPr>
                    <w:spacing w:after="0"/>
                    <w:rPr>
                      <w:sz w:val="20"/>
                      <w:szCs w:val="20"/>
                    </w:rPr>
                  </w:pPr>
                  <w:r w:rsidRPr="00CA66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Devlet düzeni ve hukuk kuralları dine değil, akla ve bil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i</w:t>
                  </w:r>
                  <w:r w:rsidRPr="00CA66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me dayandırılmalıdır. Ancak hiç kimsenin de dini inancına, vicdan hürriyetine karışılmamalıdır.</w:t>
                  </w:r>
                </w:p>
              </w:txbxContent>
            </v:textbox>
            <w10:wrap type="through"/>
          </v:shape>
        </w:pict>
      </w:r>
      <w:r>
        <w:rPr>
          <w:rFonts w:ascii="Comic Sans MS" w:hAnsi="Comic Sans MS"/>
          <w:b/>
          <w:sz w:val="20"/>
          <w:szCs w:val="20"/>
        </w:rPr>
        <w:t>14</w:t>
      </w:r>
      <w:r w:rsidRPr="0027158C">
        <w:rPr>
          <w:rFonts w:ascii="Comic Sans MS" w:hAnsi="Comic Sans MS"/>
          <w:b/>
          <w:sz w:val="20"/>
          <w:szCs w:val="20"/>
        </w:rPr>
        <w:t xml:space="preserve">. </w:t>
      </w:r>
      <w:r w:rsidRPr="0027158C">
        <w:rPr>
          <w:rFonts w:ascii="Comic Sans MS" w:hAnsi="Comic Sans MS"/>
          <w:b/>
          <w:sz w:val="20"/>
          <w:szCs w:val="20"/>
        </w:rPr>
        <w:tab/>
      </w:r>
    </w:p>
    <w:p w:rsidR="00182724" w:rsidRPr="00DB5961" w:rsidRDefault="00182724" w:rsidP="00DB5961"/>
    <w:p w:rsidR="00182724" w:rsidRPr="00DB5961" w:rsidRDefault="00182724" w:rsidP="00DB5961"/>
    <w:p w:rsidR="00182724" w:rsidRDefault="00182724" w:rsidP="00DB5961"/>
    <w:p w:rsidR="00182724" w:rsidRDefault="00182724" w:rsidP="00DB5961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DB5961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DB5961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27158C">
        <w:rPr>
          <w:rFonts w:ascii="Comic Sans MS" w:hAnsi="Comic Sans MS"/>
          <w:b/>
          <w:sz w:val="20"/>
          <w:szCs w:val="20"/>
        </w:rPr>
        <w:t xml:space="preserve">. Hak ve sorumluluk farklı kavramlardır. Buna göre aşağıdakilerden hangisi okuldaki haklarınızdan </w:t>
      </w:r>
      <w:r w:rsidRPr="0027158C">
        <w:rPr>
          <w:rFonts w:ascii="Comic Sans MS" w:hAnsi="Comic Sans MS"/>
          <w:b/>
          <w:i/>
          <w:sz w:val="20"/>
          <w:szCs w:val="20"/>
          <w:u w:val="single"/>
        </w:rPr>
        <w:t>değildir?</w:t>
      </w:r>
    </w:p>
    <w:p w:rsidR="00182724" w:rsidRPr="0027158C" w:rsidRDefault="00182724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A)  Eğitim öğrenim görmek                   B)  Okul kütüphanesinden yararlanmak</w:t>
      </w:r>
    </w:p>
    <w:p w:rsidR="00182724" w:rsidRPr="0027158C" w:rsidRDefault="00182724" w:rsidP="00DB5961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 Okul kurallarına uymak                    D)  Spor salonunu kullanmak</w:t>
      </w:r>
    </w:p>
    <w:p w:rsidR="00182724" w:rsidRDefault="00182724" w:rsidP="00DB5961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182724" w:rsidRPr="0027158C" w:rsidRDefault="00182724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b/>
          <w:color w:val="000000"/>
          <w:sz w:val="20"/>
          <w:szCs w:val="20"/>
        </w:rPr>
        <w:t>1</w:t>
      </w:r>
      <w:r>
        <w:rPr>
          <w:rFonts w:ascii="Comic Sans MS" w:hAnsi="Comic Sans MS"/>
          <w:b/>
          <w:color w:val="000000"/>
          <w:sz w:val="20"/>
          <w:szCs w:val="20"/>
        </w:rPr>
        <w:t>6</w:t>
      </w:r>
      <w:r w:rsidRPr="0027158C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r w:rsidRPr="0027158C">
        <w:rPr>
          <w:rFonts w:ascii="Comic Sans MS" w:hAnsi="Comic Sans MS"/>
          <w:sz w:val="20"/>
          <w:szCs w:val="20"/>
        </w:rPr>
        <w:t xml:space="preserve">Bursa ’da öğrenim gören Yavuz ve İbrahim Sosyal Bilgiler dersinde öğrendikleri tarihi mekanlarımızdan Sultan Ahmet Camisi’ni ve Sümela Manastırı‘nı merak ediyorlardı.                                                                </w:t>
      </w:r>
    </w:p>
    <w:p w:rsidR="00182724" w:rsidRPr="0027158C" w:rsidRDefault="00182724" w:rsidP="00DB5961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 xml:space="preserve">Bu tarihi yerleri görmek isteyen arkadaşlarımızın aşağıdaki illerimizden hangilerine gitmeleri gerekir? </w:t>
      </w:r>
    </w:p>
    <w:p w:rsidR="00182724" w:rsidRPr="0027158C" w:rsidRDefault="00182724" w:rsidP="00DB5961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A) İstanbul – Konya                   B) İstanbul – Trabzon       C) Erzurum – Sivas             D) İzmir – İstanbul</w:t>
      </w:r>
    </w:p>
    <w:p w:rsidR="00182724" w:rsidRDefault="00182724" w:rsidP="00F35368">
      <w:pPr>
        <w:pBdr>
          <w:top w:val="single" w:sz="4" w:space="1" w:color="FFFFFF"/>
          <w:left w:val="single" w:sz="4" w:space="4" w:color="FFFFFF"/>
          <w:bottom w:val="single" w:sz="4" w:space="0" w:color="FFFFFF"/>
          <w:right w:val="single" w:sz="4" w:space="4" w:color="FFFFFF"/>
        </w:pBdr>
        <w:shd w:val="clear" w:color="auto" w:fill="FFFFFF"/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F35368">
      <w:pPr>
        <w:pBdr>
          <w:top w:val="single" w:sz="4" w:space="1" w:color="FFFFFF"/>
          <w:left w:val="single" w:sz="4" w:space="4" w:color="FFFFFF"/>
          <w:bottom w:val="single" w:sz="4" w:space="0" w:color="FFFFFF"/>
          <w:right w:val="single" w:sz="4" w:space="4" w:color="FFFFFF"/>
        </w:pBdr>
        <w:shd w:val="clear" w:color="auto" w:fill="FFFFFF"/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Pr="0027158C">
        <w:rPr>
          <w:rFonts w:ascii="Comic Sans MS" w:hAnsi="Comic Sans MS"/>
          <w:b/>
          <w:sz w:val="20"/>
          <w:szCs w:val="20"/>
        </w:rPr>
        <w:t xml:space="preserve">. Almanya’dan ülkemizdeki tarihi eserleri gezmeye gelen bir turist grubu Ege Bölgesine gitmiştir. Turist </w:t>
      </w:r>
      <w:r>
        <w:rPr>
          <w:rFonts w:ascii="Comic Sans MS" w:hAnsi="Comic Sans MS"/>
          <w:b/>
          <w:sz w:val="20"/>
          <w:szCs w:val="20"/>
        </w:rPr>
        <w:t xml:space="preserve">  g</w:t>
      </w:r>
      <w:r w:rsidRPr="0027158C">
        <w:rPr>
          <w:rFonts w:ascii="Comic Sans MS" w:hAnsi="Comic Sans MS"/>
          <w:b/>
          <w:sz w:val="20"/>
          <w:szCs w:val="20"/>
        </w:rPr>
        <w:t xml:space="preserve">rubu hangi tarihi eseri ziyaret edebilir? </w:t>
      </w:r>
    </w:p>
    <w:p w:rsidR="00182724" w:rsidRPr="0027158C" w:rsidRDefault="00182724" w:rsidP="00F35368">
      <w:pPr>
        <w:pBdr>
          <w:top w:val="single" w:sz="4" w:space="1" w:color="FFFFFF"/>
          <w:left w:val="single" w:sz="4" w:space="4" w:color="FFFFFF"/>
          <w:bottom w:val="single" w:sz="4" w:space="0" w:color="FFFFFF"/>
          <w:right w:val="single" w:sz="4" w:space="4" w:color="FFFFFF"/>
        </w:pBdr>
        <w:shd w:val="clear" w:color="auto" w:fill="FFFFFF"/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A-  Ayasofya Müzesi       B-Efes Antik Şehri       C-Pamukkale     D- Aspendos Tiyatrosu</w:t>
      </w:r>
    </w:p>
    <w:p w:rsidR="00182724" w:rsidRDefault="00182724" w:rsidP="00DB5961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DB5961">
      <w:pPr>
        <w:spacing w:after="0"/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Pr="0027158C">
        <w:rPr>
          <w:rFonts w:ascii="Comic Sans MS" w:hAnsi="Comic Sans MS"/>
          <w:b/>
          <w:sz w:val="20"/>
          <w:szCs w:val="20"/>
        </w:rPr>
        <w:t>.</w:t>
      </w:r>
      <w:r w:rsidRPr="0027158C">
        <w:rPr>
          <w:rFonts w:ascii="Comic Sans MS" w:hAnsi="Comic Sans MS"/>
          <w:sz w:val="20"/>
          <w:szCs w:val="20"/>
        </w:rPr>
        <w:t xml:space="preserve"> </w:t>
      </w:r>
      <w:r w:rsidRPr="0027158C">
        <w:rPr>
          <w:rFonts w:ascii="Comic Sans MS" w:hAnsi="Comic Sans MS" w:cs="Arial"/>
          <w:b/>
          <w:sz w:val="20"/>
          <w:szCs w:val="20"/>
        </w:rPr>
        <w:t xml:space="preserve">Kültürel özelliklerle ilgili aşağıda verilenlerden  hangisi </w:t>
      </w:r>
      <w:r w:rsidRPr="0027158C">
        <w:rPr>
          <w:rFonts w:ascii="Comic Sans MS" w:hAnsi="Comic Sans MS" w:cs="Arial"/>
          <w:b/>
          <w:sz w:val="20"/>
          <w:szCs w:val="20"/>
          <w:u w:val="single"/>
        </w:rPr>
        <w:t>yanlıştır?</w:t>
      </w:r>
    </w:p>
    <w:p w:rsidR="00182724" w:rsidRPr="0027158C" w:rsidRDefault="00182724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 w:rsidRPr="0027158C">
        <w:rPr>
          <w:rFonts w:ascii="Comic Sans MS" w:hAnsi="Comic Sans MS" w:cs="Arial"/>
          <w:sz w:val="20"/>
          <w:szCs w:val="20"/>
        </w:rPr>
        <w:t>A.  Bölgeden bölgeye farklılıklar gösterir            B.  Giyim tarzı,mimari,yemek çeşitleri kültürün parçasıdır</w:t>
      </w:r>
    </w:p>
    <w:p w:rsidR="00182724" w:rsidRPr="0027158C" w:rsidRDefault="00182724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 w:rsidRPr="0027158C">
        <w:rPr>
          <w:rFonts w:ascii="Comic Sans MS" w:hAnsi="Comic Sans MS" w:cs="Arial"/>
          <w:sz w:val="20"/>
          <w:szCs w:val="20"/>
        </w:rPr>
        <w:t>C  .Kültürel özellikler birbirinden etkilenebilir     D   Kültürel özellikler hiç değişmez</w:t>
      </w:r>
    </w:p>
    <w:p w:rsidR="00182724" w:rsidRPr="0027158C" w:rsidRDefault="00182724" w:rsidP="00DB5961">
      <w:pPr>
        <w:spacing w:after="0"/>
        <w:rPr>
          <w:rFonts w:ascii="Comic Sans MS" w:hAnsi="Comic Sans MS" w:cs="Arial"/>
          <w:b/>
          <w:sz w:val="20"/>
          <w:szCs w:val="20"/>
        </w:rPr>
      </w:pPr>
    </w:p>
    <w:p w:rsidR="00182724" w:rsidRPr="0027158C" w:rsidRDefault="00182724" w:rsidP="00DB5961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 w:cs="Arial"/>
          <w:b/>
          <w:sz w:val="20"/>
          <w:szCs w:val="20"/>
        </w:rPr>
        <w:t>1</w:t>
      </w:r>
      <w:r>
        <w:rPr>
          <w:rFonts w:ascii="Comic Sans MS" w:hAnsi="Comic Sans MS" w:cs="Arial"/>
          <w:b/>
          <w:sz w:val="20"/>
          <w:szCs w:val="20"/>
        </w:rPr>
        <w:t>9</w:t>
      </w:r>
      <w:r w:rsidRPr="0027158C">
        <w:rPr>
          <w:rFonts w:ascii="Comic Sans MS" w:hAnsi="Comic Sans MS" w:cs="Arial"/>
          <w:b/>
          <w:sz w:val="20"/>
          <w:szCs w:val="20"/>
        </w:rPr>
        <w:t>.</w:t>
      </w:r>
      <w:r w:rsidRPr="0027158C">
        <w:rPr>
          <w:rFonts w:ascii="Comic Sans MS" w:hAnsi="Comic Sans MS"/>
          <w:b/>
          <w:sz w:val="20"/>
          <w:szCs w:val="20"/>
        </w:rPr>
        <w:t xml:space="preserve"> Aşağıdakilerden hangisi Atatürkçü düşünce sisteminin özelliklerinden </w:t>
      </w:r>
      <w:r w:rsidRPr="0027158C">
        <w:rPr>
          <w:rFonts w:ascii="Comic Sans MS" w:hAnsi="Comic Sans MS"/>
          <w:i/>
          <w:sz w:val="20"/>
          <w:szCs w:val="20"/>
          <w:u w:val="single"/>
        </w:rPr>
        <w:t xml:space="preserve">olamaz </w:t>
      </w:r>
      <w:r w:rsidRPr="0027158C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182724" w:rsidRPr="0027158C" w:rsidRDefault="00182724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A) Türk milletinin tam bağımsız, huzur ve refah içinde yaşamasını amaçlar.</w:t>
      </w:r>
    </w:p>
    <w:p w:rsidR="00182724" w:rsidRPr="0027158C" w:rsidRDefault="00182724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B) Çağdaşlaşma anlayışı taklitçi ve bilimsellikten uzaktır.</w:t>
      </w:r>
    </w:p>
    <w:p w:rsidR="00182724" w:rsidRPr="0027158C" w:rsidRDefault="00182724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Atatürkçü düşünce sistemi akılcı ve bilimseldir.</w:t>
      </w:r>
    </w:p>
    <w:p w:rsidR="00182724" w:rsidRPr="0027158C" w:rsidRDefault="00182724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D) Yapılan yenilikler Atatürk ilke ve esaslarıyla bir bütündür.</w:t>
      </w:r>
    </w:p>
    <w:p w:rsidR="00182724" w:rsidRPr="0027158C" w:rsidRDefault="00182724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20"/>
          <w:szCs w:val="20"/>
        </w:rPr>
      </w:pPr>
    </w:p>
    <w:p w:rsidR="00182724" w:rsidRPr="0027158C" w:rsidRDefault="00182724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20</w:t>
      </w:r>
      <w:r w:rsidRPr="0027158C">
        <w:rPr>
          <w:rFonts w:ascii="Comic Sans MS" w:hAnsi="Comic Sans MS" w:cs="Arial"/>
          <w:b/>
          <w:sz w:val="20"/>
          <w:szCs w:val="20"/>
        </w:rPr>
        <w:t xml:space="preserve">. </w:t>
      </w:r>
      <w:r w:rsidRPr="0027158C">
        <w:rPr>
          <w:rFonts w:ascii="Comic Sans MS" w:hAnsi="Comic Sans MS" w:cs="Arial"/>
          <w:sz w:val="20"/>
          <w:szCs w:val="20"/>
        </w:rPr>
        <w:t xml:space="preserve">Halkçılık ilkesine göre milli egemenliğin dayanağı halktır.Halk ülke yönetimine katılabilir. Kanun önünde tüm vatandaşlar eşit haklara sahiptir. Hiçbir kişiye,aileye,zümreye  veya  sınıfa ayrıcalık tanınamaz.  </w:t>
      </w:r>
    </w:p>
    <w:p w:rsidR="00182724" w:rsidRPr="0027158C" w:rsidRDefault="00182724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 w:rsidRPr="0027158C">
        <w:rPr>
          <w:rFonts w:ascii="Comic Sans MS" w:hAnsi="Comic Sans MS" w:cs="Arial"/>
          <w:b/>
          <w:sz w:val="20"/>
          <w:szCs w:val="20"/>
        </w:rPr>
        <w:t>Buna göre aşağıdaki inkılaplardan hangisi halkçılık ilkesi kapsamında değerlendirilemez?</w:t>
      </w:r>
    </w:p>
    <w:p w:rsidR="00182724" w:rsidRPr="0027158C" w:rsidRDefault="00182724" w:rsidP="00DB596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 w:rsidRPr="0027158C">
        <w:rPr>
          <w:rFonts w:ascii="Comic Sans MS" w:hAnsi="Comic Sans MS" w:cs="Arial"/>
          <w:sz w:val="20"/>
          <w:szCs w:val="20"/>
        </w:rPr>
        <w:t>Toplum içindeki ayrıcalıkların kaldırılması      C ) Türk kadınına seçme ve seçilme hakkının verilmesi</w:t>
      </w:r>
    </w:p>
    <w:p w:rsidR="00182724" w:rsidRPr="0027158C" w:rsidRDefault="00182724" w:rsidP="00DB596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 w:rsidRPr="0027158C">
        <w:rPr>
          <w:rFonts w:ascii="Comic Sans MS" w:hAnsi="Comic Sans MS" w:cs="Arial"/>
          <w:sz w:val="20"/>
          <w:szCs w:val="20"/>
        </w:rPr>
        <w:t xml:space="preserve">Yeni Türk alfabesinin kabul edilmesi              D )Türk Medeni Kanununun kabul edilmesi                                              </w:t>
      </w:r>
    </w:p>
    <w:p w:rsidR="00182724" w:rsidRPr="0027158C" w:rsidRDefault="00182724" w:rsidP="00DB5961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DB5961">
      <w:pPr>
        <w:autoSpaceDE w:val="0"/>
        <w:autoSpaceDN w:val="0"/>
        <w:adjustRightInd w:val="0"/>
        <w:spacing w:after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</w:t>
      </w:r>
      <w:r w:rsidRPr="0027158C">
        <w:rPr>
          <w:rFonts w:ascii="Comic Sans MS" w:hAnsi="Comic Sans MS"/>
          <w:b/>
          <w:sz w:val="20"/>
          <w:szCs w:val="20"/>
        </w:rPr>
        <w:t>.</w:t>
      </w:r>
      <w:r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t>"Din ile devlet işlerinin birbirinden ayrıl</w:t>
      </w:r>
      <w:r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softHyphen/>
        <w:t>masına  ……………………</w:t>
      </w:r>
      <w:r w:rsidRPr="0027158C"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 denir," cümlesini aşağıdakilerden hangisiyle doğru olarak tamamlarız?</w:t>
      </w:r>
    </w:p>
    <w:p w:rsidR="00182724" w:rsidRPr="0027158C" w:rsidRDefault="00182724" w:rsidP="002A6AD6">
      <w:pPr>
        <w:pStyle w:val="ListParagraph"/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317" w:lineRule="exact"/>
        <w:rPr>
          <w:rFonts w:ascii="Comic Sans MS" w:hAnsi="Comic Sans MS" w:cs="Arial"/>
          <w:sz w:val="20"/>
          <w:szCs w:val="20"/>
          <w:shd w:val="clear" w:color="auto" w:fill="FFFFFF"/>
        </w:rPr>
      </w:pPr>
      <w:r w:rsidRPr="0027158C">
        <w:rPr>
          <w:rFonts w:ascii="Comic Sans MS" w:hAnsi="Comic Sans MS" w:cs="Arial"/>
          <w:sz w:val="20"/>
          <w:szCs w:val="20"/>
          <w:shd w:val="clear" w:color="auto" w:fill="FFFFFF"/>
        </w:rPr>
        <w:t>A) Lâiklik                  B)İnkılâp                    C) Devletçilik                D) Milliyetçilik</w:t>
      </w:r>
    </w:p>
    <w:p w:rsidR="00182724" w:rsidRPr="0027158C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22</w:t>
      </w:r>
      <w:r w:rsidRPr="0027158C">
        <w:rPr>
          <w:rFonts w:ascii="Comic Sans MS" w:hAnsi="Comic Sans MS"/>
          <w:b/>
          <w:sz w:val="20"/>
          <w:szCs w:val="20"/>
        </w:rPr>
        <w:t>.</w:t>
      </w:r>
      <w:r w:rsidRPr="0027158C">
        <w:rPr>
          <w:rFonts w:ascii="Comic Sans MS" w:hAnsi="Comic Sans MS"/>
          <w:sz w:val="20"/>
          <w:szCs w:val="20"/>
        </w:rPr>
        <w:t xml:space="preserve"> </w:t>
      </w:r>
      <w:r w:rsidRPr="0027158C">
        <w:rPr>
          <w:rFonts w:ascii="Comic Sans MS" w:hAnsi="Comic Sans MS"/>
          <w:b/>
          <w:sz w:val="20"/>
          <w:szCs w:val="20"/>
        </w:rPr>
        <w:t xml:space="preserve">Türk milletinin sahip olduğu bayrak, milli marş ve para gibi değerler, aşağıdakilerden hangisinin sembolüdür? </w:t>
      </w:r>
    </w:p>
    <w:p w:rsidR="00182724" w:rsidRPr="0027158C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A) Laikliğin                     B) Bağımsızlığın                  C ) Demokrasinin                D ) Barışın</w:t>
      </w:r>
    </w:p>
    <w:p w:rsidR="00182724" w:rsidRPr="0027158C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2A6AD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23) </w:t>
      </w:r>
      <w:r w:rsidRPr="0027158C">
        <w:rPr>
          <w:rFonts w:ascii="Comic Sans MS" w:hAnsi="Comic Sans MS"/>
          <w:sz w:val="20"/>
          <w:szCs w:val="20"/>
        </w:rPr>
        <w:t xml:space="preserve"> </w:t>
      </w:r>
      <w:r w:rsidRPr="0027158C">
        <w:rPr>
          <w:rFonts w:ascii="Comic Sans MS" w:hAnsi="Comic Sans MS"/>
          <w:b/>
          <w:sz w:val="20"/>
          <w:szCs w:val="20"/>
        </w:rPr>
        <w:t xml:space="preserve">23 Nisan 1920 ‘de açılan Türkiye Büyük Millet Meclisi </w:t>
      </w:r>
      <w:r w:rsidRPr="0027158C">
        <w:rPr>
          <w:rFonts w:ascii="Comic Sans MS" w:hAnsi="Comic Sans MS"/>
          <w:i/>
          <w:sz w:val="20"/>
          <w:szCs w:val="20"/>
        </w:rPr>
        <w:t>“Egemenlik kayıtsız şartsız milletindir.”</w:t>
      </w:r>
      <w:r w:rsidRPr="0027158C">
        <w:rPr>
          <w:rFonts w:ascii="Comic Sans MS" w:hAnsi="Comic Sans MS"/>
          <w:b/>
          <w:sz w:val="20"/>
          <w:szCs w:val="20"/>
        </w:rPr>
        <w:t xml:space="preserve"> ilkesini benimsedi.</w:t>
      </w:r>
      <w:r w:rsidRPr="0027158C">
        <w:rPr>
          <w:rFonts w:ascii="Comic Sans MS" w:hAnsi="Comic Sans MS"/>
          <w:sz w:val="20"/>
          <w:szCs w:val="20"/>
        </w:rPr>
        <w:t xml:space="preserve">  </w:t>
      </w:r>
      <w:r w:rsidRPr="0027158C">
        <w:rPr>
          <w:rFonts w:ascii="Comic Sans MS" w:hAnsi="Comic Sans MS"/>
          <w:b/>
          <w:sz w:val="20"/>
          <w:szCs w:val="20"/>
        </w:rPr>
        <w:t xml:space="preserve">Aşağıdaki inkılâplardan hangisi bu ilke doğrultusunda yapılmıştır? </w:t>
      </w:r>
    </w:p>
    <w:p w:rsidR="00182724" w:rsidRPr="0027158C" w:rsidRDefault="00182724" w:rsidP="002A6AD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A)Medeni kanun’un kabul edilmesi                        B) Soyadı Kanunun çıkarılması       </w:t>
      </w:r>
    </w:p>
    <w:p w:rsidR="00182724" w:rsidRDefault="00182724" w:rsidP="002A6AD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C)Saltanatın kaldırılması                                      D)Medreselerin kapatılması</w:t>
      </w:r>
      <w:r w:rsidRPr="0027158C">
        <w:rPr>
          <w:rFonts w:ascii="Comic Sans MS" w:hAnsi="Comic Sans MS"/>
          <w:sz w:val="20"/>
          <w:szCs w:val="20"/>
        </w:rPr>
        <w:br/>
      </w:r>
    </w:p>
    <w:p w:rsidR="00182724" w:rsidRPr="0027158C" w:rsidRDefault="00182724" w:rsidP="002A6AD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2A6AD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24</w:t>
      </w:r>
      <w:r w:rsidRPr="0027158C">
        <w:rPr>
          <w:rFonts w:ascii="Comic Sans MS" w:hAnsi="Comic Sans MS"/>
          <w:b/>
          <w:sz w:val="20"/>
          <w:szCs w:val="20"/>
        </w:rPr>
        <w:t>.</w:t>
      </w:r>
      <w:r w:rsidRPr="0027158C">
        <w:rPr>
          <w:rFonts w:ascii="Comic Sans MS" w:hAnsi="Comic Sans MS"/>
          <w:sz w:val="20"/>
          <w:szCs w:val="20"/>
        </w:rPr>
        <w:t xml:space="preserve">     1.Halifeliğin Kaldırılması                              2.Soyadı Kanunu’nun çıkarılması  </w:t>
      </w:r>
      <w:r w:rsidRPr="0027158C">
        <w:rPr>
          <w:rFonts w:ascii="Comic Sans MS" w:hAnsi="Comic Sans MS"/>
          <w:sz w:val="20"/>
          <w:szCs w:val="20"/>
        </w:rPr>
        <w:br/>
        <w:t>           3.Tekke ve zaviyelerin kapatılması            4.Aşar vergisinin kaldırılması</w:t>
      </w:r>
      <w:r w:rsidRPr="0027158C">
        <w:rPr>
          <w:rFonts w:ascii="Comic Sans MS" w:hAnsi="Comic Sans MS"/>
          <w:sz w:val="20"/>
          <w:szCs w:val="20"/>
        </w:rPr>
        <w:br/>
      </w:r>
      <w:r w:rsidRPr="0027158C">
        <w:rPr>
          <w:rFonts w:ascii="Comic Sans MS" w:hAnsi="Comic Sans MS"/>
          <w:b/>
          <w:sz w:val="20"/>
          <w:szCs w:val="20"/>
        </w:rPr>
        <w:t>    Yukarıdakilerden hangileri “Laiklik ilkesi” doğrultusunda yapılan inkılâplardandır?</w:t>
      </w:r>
    </w:p>
    <w:p w:rsidR="00182724" w:rsidRPr="0027158C" w:rsidRDefault="00182724" w:rsidP="002A6AD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a) 1 ve 3              b)2 ve 3                       c)2 ve 4                           d)3 ve 4</w:t>
      </w:r>
      <w:r w:rsidRPr="0027158C">
        <w:rPr>
          <w:rFonts w:ascii="Comic Sans MS" w:hAnsi="Comic Sans MS"/>
          <w:sz w:val="20"/>
          <w:szCs w:val="20"/>
        </w:rPr>
        <w:br/>
      </w:r>
    </w:p>
    <w:p w:rsidR="00182724" w:rsidRPr="0027158C" w:rsidRDefault="00182724" w:rsidP="00035E30">
      <w:pPr>
        <w:spacing w:after="0" w:line="240" w:lineRule="auto"/>
        <w:rPr>
          <w:rStyle w:val="Strong"/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>5</w:t>
      </w:r>
      <w:r w:rsidRPr="0027158C">
        <w:rPr>
          <w:rFonts w:ascii="Comic Sans MS" w:hAnsi="Comic Sans MS"/>
          <w:sz w:val="20"/>
          <w:szCs w:val="20"/>
        </w:rPr>
        <w:t>.</w:t>
      </w:r>
      <w:r w:rsidRPr="0027158C">
        <w:rPr>
          <w:rStyle w:val="BalloonTextChar"/>
          <w:rFonts w:ascii="Comic Sans MS" w:hAnsi="Comic Sans MS"/>
          <w:sz w:val="20"/>
          <w:szCs w:val="20"/>
        </w:rPr>
        <w:t xml:space="preserve"> </w:t>
      </w:r>
      <w:r w:rsidRPr="0027158C">
        <w:rPr>
          <w:rStyle w:val="Strong"/>
          <w:rFonts w:ascii="Comic Sans MS" w:hAnsi="Comic Sans MS"/>
          <w:sz w:val="20"/>
          <w:szCs w:val="20"/>
        </w:rPr>
        <w:t>Aşağıdaki  Atatürk  İlkelerinden hangisi Türk  sanayisinin gelişmesinde en   önemli etken olmuştur?</w:t>
      </w:r>
    </w:p>
    <w:p w:rsidR="00182724" w:rsidRPr="0027158C" w:rsidRDefault="00182724" w:rsidP="00035E30">
      <w:pPr>
        <w:spacing w:after="0" w:line="240" w:lineRule="auto"/>
        <w:ind w:firstLine="708"/>
        <w:rPr>
          <w:rFonts w:ascii="Comic Sans MS" w:hAnsi="Comic Sans MS"/>
          <w:sz w:val="20"/>
          <w:szCs w:val="20"/>
        </w:rPr>
      </w:pPr>
      <w:r w:rsidRPr="0027158C">
        <w:rPr>
          <w:rStyle w:val="Strong"/>
          <w:rFonts w:ascii="Comic Sans MS" w:hAnsi="Comic Sans MS"/>
          <w:b w:val="0"/>
          <w:sz w:val="20"/>
          <w:szCs w:val="20"/>
        </w:rPr>
        <w:t>A)</w:t>
      </w:r>
      <w:r w:rsidRPr="0027158C">
        <w:rPr>
          <w:rFonts w:ascii="Comic Sans MS" w:hAnsi="Comic Sans MS"/>
          <w:sz w:val="20"/>
          <w:szCs w:val="20"/>
        </w:rPr>
        <w:t>Halkçılık               B)Devletçilik             C)Milliyetçilik              D)İnkılapçılık</w:t>
      </w:r>
    </w:p>
    <w:p w:rsidR="00182724" w:rsidRPr="0027158C" w:rsidRDefault="00182724" w:rsidP="00035E30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2724" w:rsidRPr="0027158C" w:rsidRDefault="00182724" w:rsidP="00035E3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26</w:t>
      </w:r>
      <w:r w:rsidRPr="0027158C">
        <w:rPr>
          <w:rFonts w:ascii="Comic Sans MS" w:hAnsi="Comic Sans MS"/>
          <w:sz w:val="20"/>
          <w:szCs w:val="20"/>
        </w:rPr>
        <w:t xml:space="preserve">.  </w:t>
      </w:r>
      <w:r w:rsidRPr="0027158C">
        <w:rPr>
          <w:rFonts w:ascii="Comic Sans MS" w:hAnsi="Comic Sans MS"/>
          <w:b/>
          <w:sz w:val="20"/>
          <w:szCs w:val="20"/>
        </w:rPr>
        <w:t>Aşağıdakilerden hangisi dini bayramlarımızdan birisidir?</w:t>
      </w:r>
    </w:p>
    <w:p w:rsidR="00182724" w:rsidRPr="0027158C" w:rsidRDefault="00182724" w:rsidP="00035E3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A) Cumhuriyet bayramı                                                  B) Kurban bayramı        </w:t>
      </w:r>
    </w:p>
    <w:p w:rsidR="00182724" w:rsidRPr="0027158C" w:rsidRDefault="00182724" w:rsidP="00035E3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C) 23 Nisan Ulusal Egemenlik ve Çocuk Bayramı             D) 19 Mayıs  Atatürk’ü Anma Gençlik ve Spor Bayramı </w:t>
      </w:r>
    </w:p>
    <w:p w:rsidR="00182724" w:rsidRPr="00794BCF" w:rsidRDefault="00182724" w:rsidP="00035E3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2724" w:rsidRPr="0027158C" w:rsidRDefault="00182724" w:rsidP="00035E3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>27.</w:t>
      </w:r>
      <w:r w:rsidRPr="0027158C">
        <w:rPr>
          <w:rFonts w:ascii="Comic Sans MS" w:hAnsi="Comic Sans MS"/>
          <w:sz w:val="20"/>
          <w:szCs w:val="20"/>
        </w:rPr>
        <w:t xml:space="preserve"> ”Öğretmen olmak isteyen Özlem, babası tarafından 5.sınıftan sonra okula gönderilmemiştir. Babası Özlem’in tarlada çalışarak para kazanmasını istemektedir.’’  </w:t>
      </w:r>
      <w:r w:rsidRPr="0027158C">
        <w:rPr>
          <w:rFonts w:ascii="Comic Sans MS" w:hAnsi="Comic Sans MS"/>
          <w:b/>
          <w:sz w:val="20"/>
          <w:szCs w:val="20"/>
        </w:rPr>
        <w:t>Özlem’in hangi hakkı elinden alınmaktadır?</w:t>
      </w:r>
    </w:p>
    <w:p w:rsidR="00182724" w:rsidRPr="0027158C" w:rsidRDefault="00182724" w:rsidP="00035E30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A )  Eğitim                 B )  Giyinme                C )  Barınma                          D )  Tedavi olma</w:t>
      </w:r>
    </w:p>
    <w:p w:rsidR="00182724" w:rsidRPr="0027158C" w:rsidRDefault="00182724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2724" w:rsidRPr="0027158C" w:rsidRDefault="00182724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30A0F">
        <w:rPr>
          <w:rFonts w:ascii="Comic Sans MS" w:hAnsi="Comic Sans MS"/>
          <w:b/>
          <w:sz w:val="20"/>
          <w:szCs w:val="20"/>
        </w:rPr>
        <w:t>28.</w:t>
      </w:r>
      <w:r w:rsidRPr="0027158C">
        <w:rPr>
          <w:rFonts w:ascii="Comic Sans MS" w:hAnsi="Comic Sans MS"/>
          <w:sz w:val="20"/>
          <w:szCs w:val="20"/>
        </w:rPr>
        <w:t xml:space="preserve">     I- Miladi takvimin kabulü .</w:t>
      </w:r>
    </w:p>
    <w:p w:rsidR="00182724" w:rsidRPr="0027158C" w:rsidRDefault="00182724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II – Cuma günü olan hafta sonu tatilinin Pazar gününe alınması .</w:t>
      </w:r>
    </w:p>
    <w:p w:rsidR="00182724" w:rsidRPr="0027158C" w:rsidRDefault="00182724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III- Maden Tetkik Arama Enstitüsünün kurulması.</w:t>
      </w:r>
    </w:p>
    <w:p w:rsidR="00182724" w:rsidRPr="0027158C" w:rsidRDefault="00182724" w:rsidP="0061771E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 xml:space="preserve">  Yukarıda verilen inkılaplardan hangisi ya da hangileri batılı ülkelerle ticari ilişkileri kolaylaştırmak amacıyla yapılmıştır? </w:t>
      </w:r>
    </w:p>
    <w:p w:rsidR="00182724" w:rsidRPr="0027158C" w:rsidRDefault="00182724" w:rsidP="0061771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        A) Yalnız I       B) I – II        C) II – III         D) I – II – III </w:t>
      </w:r>
    </w:p>
    <w:p w:rsidR="00182724" w:rsidRPr="0027158C" w:rsidRDefault="00182724" w:rsidP="002A6AD6">
      <w:pPr>
        <w:rPr>
          <w:rFonts w:ascii="Comic Sans MS" w:hAnsi="Comic Sans MS"/>
          <w:sz w:val="20"/>
          <w:szCs w:val="20"/>
        </w:rPr>
      </w:pPr>
    </w:p>
    <w:p w:rsidR="00182724" w:rsidRPr="0027158C" w:rsidRDefault="00182724" w:rsidP="002A6AD6">
      <w:pPr>
        <w:rPr>
          <w:rFonts w:ascii="Comic Sans MS" w:hAnsi="Comic Sans MS"/>
          <w:sz w:val="20"/>
          <w:szCs w:val="20"/>
        </w:rPr>
      </w:pPr>
      <w:r w:rsidRPr="00430A0F">
        <w:rPr>
          <w:rFonts w:ascii="Comic Sans MS" w:hAnsi="Comic Sans MS"/>
          <w:b/>
          <w:sz w:val="20"/>
          <w:szCs w:val="20"/>
        </w:rPr>
        <w:t>29.</w:t>
      </w:r>
      <w:r w:rsidRPr="0027158C">
        <w:rPr>
          <w:rFonts w:ascii="Comic Sans MS" w:hAnsi="Comic Sans MS"/>
          <w:sz w:val="20"/>
          <w:szCs w:val="20"/>
        </w:rPr>
        <w:t xml:space="preserve"> </w:t>
      </w:r>
      <w:r w:rsidRPr="0027158C">
        <w:rPr>
          <w:rFonts w:ascii="Comic Sans MS" w:hAnsi="Comic Sans MS"/>
          <w:b/>
          <w:sz w:val="20"/>
          <w:szCs w:val="20"/>
        </w:rPr>
        <w:t>Cumhuriyet yönetiminin kadınlar için getirdiği yenilikleri  yazar mısınız? ( 10 puan )</w:t>
      </w:r>
    </w:p>
    <w:p w:rsidR="00182724" w:rsidRPr="0027158C" w:rsidRDefault="00182724" w:rsidP="002A6AD6">
      <w:pPr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2724" w:rsidRPr="0027158C" w:rsidRDefault="00182724" w:rsidP="002A6AD6">
      <w:pPr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2724" w:rsidRPr="0027158C" w:rsidRDefault="00182724" w:rsidP="002A6AD6">
      <w:pPr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2724" w:rsidRPr="0027158C" w:rsidRDefault="00182724" w:rsidP="002A6AD6">
      <w:pPr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2724" w:rsidRPr="0027158C" w:rsidRDefault="00182724" w:rsidP="00DB5961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BAŞARILAR DİLERİM </w:t>
      </w:r>
    </w:p>
    <w:p w:rsidR="00182724" w:rsidRDefault="00182724" w:rsidP="00DB5961">
      <w:pPr>
        <w:spacing w:after="0"/>
        <w:rPr>
          <w:rFonts w:ascii="Comic Sans MS" w:hAnsi="Comic Sans MS"/>
          <w:sz w:val="20"/>
          <w:szCs w:val="20"/>
        </w:rPr>
      </w:pPr>
    </w:p>
    <w:p w:rsidR="00182724" w:rsidRDefault="00182724" w:rsidP="00DB596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  <w:hyperlink r:id="rId9" w:history="1">
        <w:r w:rsidRPr="00AD7221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Default="00182724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182724" w:rsidRPr="00370523" w:rsidRDefault="00182724" w:rsidP="00350D1F">
      <w:pPr>
        <w:spacing w:after="0"/>
        <w:rPr>
          <w:rFonts w:ascii="Comic Sans MS" w:hAnsi="Comic Sans MS"/>
          <w:sz w:val="20"/>
          <w:szCs w:val="20"/>
        </w:rPr>
      </w:pPr>
    </w:p>
    <w:sectPr w:rsidR="00182724" w:rsidRPr="00370523" w:rsidSect="00903936">
      <w:type w:val="continuous"/>
      <w:pgSz w:w="11906" w:h="16838"/>
      <w:pgMar w:top="426" w:right="282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724" w:rsidRDefault="00182724" w:rsidP="00233F80">
      <w:pPr>
        <w:spacing w:after="0" w:line="240" w:lineRule="auto"/>
      </w:pPr>
      <w:r>
        <w:separator/>
      </w:r>
    </w:p>
  </w:endnote>
  <w:endnote w:type="continuationSeparator" w:id="0">
    <w:p w:rsidR="00182724" w:rsidRDefault="00182724" w:rsidP="0023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724" w:rsidRDefault="00182724" w:rsidP="00233F80">
      <w:pPr>
        <w:spacing w:after="0" w:line="240" w:lineRule="auto"/>
      </w:pPr>
      <w:r>
        <w:separator/>
      </w:r>
    </w:p>
  </w:footnote>
  <w:footnote w:type="continuationSeparator" w:id="0">
    <w:p w:rsidR="00182724" w:rsidRDefault="00182724" w:rsidP="00233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2C57"/>
    <w:multiLevelType w:val="hybridMultilevel"/>
    <w:tmpl w:val="7FA68144"/>
    <w:lvl w:ilvl="0" w:tplc="FC781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33C96E5A"/>
    <w:multiLevelType w:val="hybridMultilevel"/>
    <w:tmpl w:val="0A46786A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67574E"/>
    <w:multiLevelType w:val="hybridMultilevel"/>
    <w:tmpl w:val="4A224D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2B0E4E"/>
    <w:multiLevelType w:val="hybridMultilevel"/>
    <w:tmpl w:val="566CCF18"/>
    <w:lvl w:ilvl="0" w:tplc="A592723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F5C21E5"/>
    <w:multiLevelType w:val="hybridMultilevel"/>
    <w:tmpl w:val="E940D194"/>
    <w:lvl w:ilvl="0" w:tplc="73F6FF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DD2AA2"/>
    <w:multiLevelType w:val="hybridMultilevel"/>
    <w:tmpl w:val="8592A010"/>
    <w:lvl w:ilvl="0" w:tplc="C42429A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90A3BA6"/>
    <w:multiLevelType w:val="hybridMultilevel"/>
    <w:tmpl w:val="F5347C5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01B"/>
    <w:rsid w:val="00035E30"/>
    <w:rsid w:val="000C73BE"/>
    <w:rsid w:val="001365E2"/>
    <w:rsid w:val="001462A9"/>
    <w:rsid w:val="00182724"/>
    <w:rsid w:val="001A1DCD"/>
    <w:rsid w:val="00233F80"/>
    <w:rsid w:val="0026401B"/>
    <w:rsid w:val="0027158C"/>
    <w:rsid w:val="0029023C"/>
    <w:rsid w:val="002A6AD6"/>
    <w:rsid w:val="002F13E8"/>
    <w:rsid w:val="00350D1F"/>
    <w:rsid w:val="00370523"/>
    <w:rsid w:val="00430A0F"/>
    <w:rsid w:val="00455577"/>
    <w:rsid w:val="004812FC"/>
    <w:rsid w:val="00485F79"/>
    <w:rsid w:val="004C7643"/>
    <w:rsid w:val="0061771E"/>
    <w:rsid w:val="00683116"/>
    <w:rsid w:val="00706C70"/>
    <w:rsid w:val="00794BCF"/>
    <w:rsid w:val="007D673F"/>
    <w:rsid w:val="008B18EB"/>
    <w:rsid w:val="00903936"/>
    <w:rsid w:val="009A44AC"/>
    <w:rsid w:val="009B28E6"/>
    <w:rsid w:val="009E3647"/>
    <w:rsid w:val="00A37FA1"/>
    <w:rsid w:val="00A5332E"/>
    <w:rsid w:val="00A866AB"/>
    <w:rsid w:val="00AD7221"/>
    <w:rsid w:val="00AE2D4C"/>
    <w:rsid w:val="00C56B06"/>
    <w:rsid w:val="00CA660B"/>
    <w:rsid w:val="00D91096"/>
    <w:rsid w:val="00DB5961"/>
    <w:rsid w:val="00EE5AB1"/>
    <w:rsid w:val="00F35368"/>
    <w:rsid w:val="00F6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F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33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33F8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33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33F8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1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10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91096"/>
    <w:pPr>
      <w:ind w:left="720"/>
      <w:contextualSpacing/>
    </w:pPr>
  </w:style>
  <w:style w:type="paragraph" w:customStyle="1" w:styleId="Default">
    <w:name w:val="Default"/>
    <w:uiPriority w:val="99"/>
    <w:rsid w:val="00D91096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035E3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8B18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8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296</TotalTime>
  <Pages>5</Pages>
  <Words>1412</Words>
  <Characters>8055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 HANIM</cp:lastModifiedBy>
  <cp:revision>6</cp:revision>
  <cp:lastPrinted>2011-11-21T20:16:00Z</cp:lastPrinted>
  <dcterms:created xsi:type="dcterms:W3CDTF">2011-11-20T19:17:00Z</dcterms:created>
  <dcterms:modified xsi:type="dcterms:W3CDTF">2011-11-22T16:20:00Z</dcterms:modified>
</cp:coreProperties>
</file>