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09" w:rsidRDefault="00675309" w:rsidP="00117072">
      <w:pPr>
        <w:jc w:val="center"/>
        <w:rPr>
          <w:b/>
        </w:rPr>
      </w:pPr>
      <w:r>
        <w:rPr>
          <w:b/>
        </w:rPr>
        <w:t>BEDEN EĞİTİMİ DERSİ</w:t>
      </w:r>
      <w:r w:rsidRPr="00553939">
        <w:rPr>
          <w:b/>
        </w:rPr>
        <w:t xml:space="preserve"> </w:t>
      </w:r>
      <w:r>
        <w:rPr>
          <w:b/>
        </w:rPr>
        <w:t>PERFORMANS</w:t>
      </w:r>
      <w:r w:rsidRPr="00553939">
        <w:rPr>
          <w:b/>
        </w:rPr>
        <w:t xml:space="preserve"> </w:t>
      </w:r>
      <w:r>
        <w:rPr>
          <w:b/>
        </w:rPr>
        <w:t>GÖREV</w:t>
      </w:r>
      <w:r w:rsidRPr="00553939">
        <w:rPr>
          <w:b/>
        </w:rPr>
        <w:t>İ</w:t>
      </w:r>
    </w:p>
    <w:p w:rsidR="00675309" w:rsidRPr="00553939" w:rsidRDefault="00675309" w:rsidP="007B70EC">
      <w:pPr>
        <w:rPr>
          <w:b/>
        </w:rPr>
      </w:pPr>
      <w:r>
        <w:rPr>
          <w:b/>
        </w:rPr>
        <w:t>SINIF: 5</w:t>
      </w:r>
    </w:p>
    <w:p w:rsidR="00675309" w:rsidRDefault="00675309" w:rsidP="00117072">
      <w:r>
        <w:rPr>
          <w:b/>
        </w:rPr>
        <w:t>GÖREVİN KONUSU</w:t>
      </w:r>
      <w:r w:rsidRPr="003C1D55">
        <w:rPr>
          <w:b/>
        </w:rPr>
        <w:t>:</w:t>
      </w:r>
      <w:r>
        <w:t xml:space="preserve">  Isınma hareketlerinin kişisel sağlığımız için önemi</w:t>
      </w:r>
      <w:r w:rsidRPr="003C1D55">
        <w:t xml:space="preserve"> </w:t>
      </w:r>
      <w:r>
        <w:t>ve  yararlarını araştırma, bilgi sahibi olma.</w:t>
      </w:r>
    </w:p>
    <w:p w:rsidR="00675309" w:rsidRPr="003C1D55" w:rsidRDefault="00675309" w:rsidP="00117072">
      <w:r>
        <w:rPr>
          <w:b/>
        </w:rPr>
        <w:t>GÖREVİN</w:t>
      </w:r>
      <w:r w:rsidRPr="003C1D55">
        <w:rPr>
          <w:b/>
        </w:rPr>
        <w:t xml:space="preserve"> AÇIKLAMASI</w:t>
      </w:r>
      <w:r w:rsidRPr="003C1D55">
        <w:rPr>
          <w:b/>
        </w:rPr>
        <w:tab/>
        <w:t>:</w:t>
      </w:r>
      <w:r w:rsidRPr="003C1D55">
        <w:t xml:space="preserve"> </w:t>
      </w:r>
      <w:r>
        <w:t>Sizden ısınma hareketleri hakkında araştırma yapmanız isteniyor.</w:t>
      </w:r>
    </w:p>
    <w:p w:rsidR="00675309" w:rsidRPr="003C1D55" w:rsidRDefault="00675309" w:rsidP="00117072">
      <w:r>
        <w:rPr>
          <w:b/>
        </w:rPr>
        <w:t xml:space="preserve">GÖREV </w:t>
      </w:r>
      <w:r w:rsidRPr="003C1D55">
        <w:rPr>
          <w:b/>
        </w:rPr>
        <w:t>TESLİM TARİHİ</w:t>
      </w:r>
      <w:r w:rsidRPr="003C1D55">
        <w:rPr>
          <w:b/>
        </w:rPr>
        <w:tab/>
        <w:t>:</w:t>
      </w:r>
      <w:r w:rsidRPr="003C1D55">
        <w:t xml:space="preserve"> </w:t>
      </w:r>
      <w:r>
        <w:t>06 Ocak 2012</w:t>
      </w:r>
      <w:r w:rsidRPr="003C1D55">
        <w:t xml:space="preserve">  </w:t>
      </w:r>
    </w:p>
    <w:p w:rsidR="00675309" w:rsidRDefault="00675309" w:rsidP="00117072">
      <w:r w:rsidRPr="003C1D55">
        <w:rPr>
          <w:b/>
        </w:rPr>
        <w:t>YÖNERGE</w:t>
      </w:r>
      <w:r w:rsidRPr="003C1D55">
        <w:rPr>
          <w:b/>
        </w:rPr>
        <w:tab/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Görevinizi hazırlarken aşağıdaki adımları izleyiniz.</w:t>
      </w:r>
    </w:p>
    <w:p w:rsidR="00675309" w:rsidRDefault="00675309" w:rsidP="00117072">
      <w:pPr>
        <w:spacing w:after="96" w:line="270" w:lineRule="atLeast"/>
        <w:jc w:val="both"/>
        <w:rPr>
          <w:rStyle w:val="Strong"/>
          <w:sz w:val="22"/>
          <w:szCs w:val="22"/>
        </w:rPr>
      </w:pPr>
    </w:p>
    <w:p w:rsidR="00675309" w:rsidRDefault="00675309" w:rsidP="00C84659">
      <w:pPr>
        <w:numPr>
          <w:ilvl w:val="0"/>
          <w:numId w:val="2"/>
        </w:numPr>
        <w:tabs>
          <w:tab w:val="num" w:pos="142"/>
        </w:tabs>
      </w:pPr>
      <w:r>
        <w:t xml:space="preserve"> Beden eğitimi ile ilgili olarak ısınma hareketlerinin önemi  hakkında araştırma yapınız, bilgi toplayınız.</w:t>
      </w:r>
    </w:p>
    <w:p w:rsidR="00675309" w:rsidRDefault="00675309" w:rsidP="00C84659">
      <w:pPr>
        <w:numPr>
          <w:ilvl w:val="0"/>
          <w:numId w:val="2"/>
        </w:numPr>
      </w:pPr>
      <w:r>
        <w:t>Isınma hareketlerinin faydaları hakkında araştırma yapınız, bilgi toplayınız.</w:t>
      </w:r>
    </w:p>
    <w:p w:rsidR="00675309" w:rsidRDefault="00675309" w:rsidP="00C84659">
      <w:pPr>
        <w:numPr>
          <w:ilvl w:val="0"/>
          <w:numId w:val="2"/>
        </w:numPr>
      </w:pPr>
      <w:r>
        <w:t xml:space="preserve"> Isınma hareketleri yapılmadan oynanan oyunlarda ve yapılan sporlarda ne tür sakatlanmaların olabileceğini, yaptınız görevde elde ettiğiniz bilgilere dayanarak kendi cümlelerinizle açıklayınız.</w:t>
      </w:r>
    </w:p>
    <w:p w:rsidR="00675309" w:rsidRDefault="00675309" w:rsidP="00117072">
      <w:pPr>
        <w:numPr>
          <w:ilvl w:val="0"/>
          <w:numId w:val="2"/>
        </w:numPr>
      </w:pPr>
      <w:r>
        <w:t>Konu ile ilgili görseller (resimler, fotoğraflar, çizimler) kullanınız. Görselleri siz de çizebilirsiniz.</w:t>
      </w:r>
    </w:p>
    <w:p w:rsidR="00675309" w:rsidRDefault="00675309" w:rsidP="00117072">
      <w:pPr>
        <w:numPr>
          <w:ilvl w:val="0"/>
          <w:numId w:val="2"/>
        </w:numPr>
      </w:pPr>
      <w:r>
        <w:t>Konu ile ilgili olarak</w:t>
      </w:r>
      <w:r w:rsidRPr="0014046B">
        <w:t xml:space="preserve"> </w:t>
      </w:r>
      <w:r>
        <w:t>kaynak araştırmasında, aile büyüklerinden, öğretmeninizden, okul ve ilçe kütüphanesinden, internetten yararlanabilirsiniz.</w:t>
      </w:r>
    </w:p>
    <w:p w:rsidR="00675309" w:rsidRDefault="00675309" w:rsidP="00117072">
      <w:pPr>
        <w:numPr>
          <w:ilvl w:val="0"/>
          <w:numId w:val="2"/>
        </w:numPr>
      </w:pPr>
      <w:r>
        <w:t>Çalışmalarınızın sonunda mutlaka yararlanılan kaynakları belirtiniz.</w:t>
      </w:r>
    </w:p>
    <w:p w:rsidR="00675309" w:rsidRDefault="00675309" w:rsidP="00117072">
      <w:pPr>
        <w:numPr>
          <w:ilvl w:val="0"/>
          <w:numId w:val="2"/>
        </w:numPr>
      </w:pPr>
      <w:r>
        <w:t>Çalışmanıza ‘’Performans Görevi Kapağı’’ yapınız. .</w:t>
      </w:r>
    </w:p>
    <w:p w:rsidR="00675309" w:rsidRDefault="00675309" w:rsidP="00117072">
      <w:pPr>
        <w:numPr>
          <w:ilvl w:val="0"/>
          <w:numId w:val="2"/>
        </w:numPr>
      </w:pPr>
      <w:r>
        <w:t>Performans görevinizin aşağıda verilen değerlendirme ölçeği ile değerlendirileceğini biliniz.</w:t>
      </w:r>
    </w:p>
    <w:p w:rsidR="00675309" w:rsidRDefault="00675309" w:rsidP="00117072">
      <w:pPr>
        <w:numPr>
          <w:ilvl w:val="0"/>
          <w:numId w:val="2"/>
        </w:numPr>
      </w:pPr>
      <w:r>
        <w:t>Görevinizi 6 Ocak 2012 tarihine kadar  teslim ediniz.</w:t>
      </w:r>
    </w:p>
    <w:p w:rsidR="00675309" w:rsidRPr="003C1D55" w:rsidRDefault="00675309" w:rsidP="00117072">
      <w:pPr>
        <w:numPr>
          <w:ilvl w:val="0"/>
          <w:numId w:val="2"/>
        </w:numPr>
      </w:pPr>
      <w:r>
        <w:t>Başarılar dilerim…</w:t>
      </w:r>
    </w:p>
    <w:p w:rsidR="00675309" w:rsidRDefault="00675309">
      <w:pPr>
        <w:rPr>
          <w:rStyle w:val="Strong"/>
          <w:sz w:val="22"/>
          <w:szCs w:val="22"/>
        </w:rPr>
      </w:pPr>
    </w:p>
    <w:p w:rsidR="00675309" w:rsidRDefault="00675309">
      <w:pPr>
        <w:rPr>
          <w:rStyle w:val="Strong"/>
          <w:sz w:val="22"/>
          <w:szCs w:val="22"/>
        </w:rPr>
      </w:pPr>
    </w:p>
    <w:p w:rsidR="00675309" w:rsidRDefault="00675309">
      <w:pPr>
        <w:rPr>
          <w:rStyle w:val="Strong"/>
          <w:sz w:val="22"/>
          <w:szCs w:val="22"/>
        </w:rPr>
      </w:pPr>
    </w:p>
    <w:p w:rsidR="00675309" w:rsidRDefault="00675309" w:rsidP="007B341B">
      <w:r>
        <w:t>Adı, Soyadı      :</w:t>
      </w:r>
    </w:p>
    <w:p w:rsidR="00675309" w:rsidRDefault="00675309" w:rsidP="007B341B">
      <w:r>
        <w:t>Sınıfı, No         :</w:t>
      </w:r>
    </w:p>
    <w:p w:rsidR="00675309" w:rsidRDefault="00675309" w:rsidP="007B341B"/>
    <w:p w:rsidR="00675309" w:rsidRDefault="00675309" w:rsidP="007B341B"/>
    <w:p w:rsidR="00675309" w:rsidRDefault="00675309" w:rsidP="007B341B">
      <w:pPr>
        <w:jc w:val="center"/>
        <w:rPr>
          <w:b/>
        </w:rPr>
      </w:pPr>
      <w:r w:rsidRPr="00336A67">
        <w:rPr>
          <w:b/>
        </w:rPr>
        <w:t>DERECELİ PUAN</w:t>
      </w:r>
      <w:r>
        <w:rPr>
          <w:b/>
        </w:rPr>
        <w:t>LAMA</w:t>
      </w:r>
      <w:r w:rsidRPr="00336A67">
        <w:rPr>
          <w:b/>
        </w:rPr>
        <w:t xml:space="preserve"> ÖLÇEĞİ</w:t>
      </w:r>
    </w:p>
    <w:p w:rsidR="00675309" w:rsidRDefault="00675309" w:rsidP="007B341B"/>
    <w:p w:rsidR="00675309" w:rsidRDefault="00675309" w:rsidP="007B341B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  <w:r w:rsidRPr="00712AF6">
        <w:rPr>
          <w:rFonts w:ascii="Bookman Old Style" w:hAnsi="Bookman Old Style" w:cs="Arial"/>
          <w:b/>
          <w:sz w:val="22"/>
          <w:szCs w:val="22"/>
        </w:rPr>
        <w:t xml:space="preserve">Açıklama: </w:t>
      </w:r>
      <w:r w:rsidRPr="00712AF6">
        <w:rPr>
          <w:rFonts w:ascii="Bookman Old Style" w:hAnsi="Bookman Old Style" w:cs="Arial"/>
          <w:sz w:val="22"/>
          <w:szCs w:val="22"/>
        </w:rPr>
        <w:t>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675309" w:rsidRDefault="00675309" w:rsidP="007B341B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</w:p>
    <w:tbl>
      <w:tblPr>
        <w:tblpPr w:leftFromText="141" w:rightFromText="141" w:vertAnchor="text" w:horzAnchor="margin" w:tblpY="-11"/>
        <w:tblW w:w="8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2"/>
        <w:gridCol w:w="1089"/>
        <w:gridCol w:w="871"/>
      </w:tblGrid>
      <w:tr w:rsidR="00675309" w:rsidTr="00AD64B8">
        <w:trPr>
          <w:trHeight w:val="403"/>
        </w:trPr>
        <w:tc>
          <w:tcPr>
            <w:tcW w:w="6882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  <w:p w:rsidR="00675309" w:rsidRPr="00906405" w:rsidRDefault="00675309" w:rsidP="00AD64B8">
            <w:pPr>
              <w:rPr>
                <w:sz w:val="18"/>
                <w:szCs w:val="18"/>
              </w:rPr>
            </w:pPr>
            <w:r w:rsidRPr="00906405">
              <w:rPr>
                <w:sz w:val="18"/>
                <w:szCs w:val="18"/>
              </w:rPr>
              <w:t>ÖLÇÜTLER</w:t>
            </w:r>
          </w:p>
        </w:tc>
        <w:tc>
          <w:tcPr>
            <w:tcW w:w="1089" w:type="dxa"/>
          </w:tcPr>
          <w:p w:rsidR="00675309" w:rsidRPr="00906405" w:rsidRDefault="00675309" w:rsidP="00AD64B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PUANLAMA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ALDIĞI PUAN</w:t>
            </w:r>
          </w:p>
        </w:tc>
      </w:tr>
      <w:tr w:rsidR="00675309" w:rsidTr="00AD64B8">
        <w:trPr>
          <w:trHeight w:val="492"/>
        </w:trPr>
        <w:tc>
          <w:tcPr>
            <w:tcW w:w="6882" w:type="dxa"/>
            <w:vAlign w:val="center"/>
          </w:tcPr>
          <w:p w:rsidR="00675309" w:rsidRPr="00FC3113" w:rsidRDefault="00675309" w:rsidP="00AD64B8">
            <w:r>
              <w:rPr>
                <w:sz w:val="22"/>
                <w:szCs w:val="22"/>
              </w:rPr>
              <w:t>Gör</w:t>
            </w:r>
            <w:r w:rsidRPr="00FC3113">
              <w:rPr>
                <w:sz w:val="22"/>
                <w:szCs w:val="22"/>
              </w:rPr>
              <w:t>ev için uygun Materyaller kullanılmıştır.</w:t>
            </w:r>
          </w:p>
          <w:p w:rsidR="00675309" w:rsidRPr="00FC3113" w:rsidRDefault="00675309" w:rsidP="00AD64B8"/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507"/>
        </w:trPr>
        <w:tc>
          <w:tcPr>
            <w:tcW w:w="6882" w:type="dxa"/>
            <w:vAlign w:val="center"/>
          </w:tcPr>
          <w:p w:rsidR="00675309" w:rsidRDefault="00675309" w:rsidP="00AD64B8">
            <w:r w:rsidRPr="00FC3113">
              <w:rPr>
                <w:sz w:val="22"/>
                <w:szCs w:val="22"/>
              </w:rPr>
              <w:t>Görevde görsellere yer verilmiştir.</w:t>
            </w:r>
          </w:p>
          <w:p w:rsidR="00675309" w:rsidRPr="00FC3113" w:rsidRDefault="00675309" w:rsidP="00AD64B8"/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492"/>
        </w:trPr>
        <w:tc>
          <w:tcPr>
            <w:tcW w:w="6882" w:type="dxa"/>
            <w:vAlign w:val="center"/>
          </w:tcPr>
          <w:p w:rsidR="00675309" w:rsidRPr="00FC3113" w:rsidRDefault="00675309" w:rsidP="00AD64B8">
            <w:pPr>
              <w:rPr>
                <w:bCs/>
              </w:rPr>
            </w:pPr>
            <w:r w:rsidRPr="00FC3113">
              <w:rPr>
                <w:bCs/>
                <w:sz w:val="22"/>
                <w:szCs w:val="22"/>
              </w:rPr>
              <w:t xml:space="preserve">Isınma hareketlerinin önemi ve yararı ile ilgili </w:t>
            </w:r>
            <w:r>
              <w:rPr>
                <w:bCs/>
                <w:sz w:val="22"/>
                <w:szCs w:val="22"/>
              </w:rPr>
              <w:t xml:space="preserve">doğru ve </w:t>
            </w:r>
            <w:r w:rsidRPr="00FC3113">
              <w:rPr>
                <w:bCs/>
                <w:sz w:val="22"/>
                <w:szCs w:val="22"/>
              </w:rPr>
              <w:t xml:space="preserve">yeterli bilgi toplamıştır. </w:t>
            </w:r>
          </w:p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507"/>
        </w:trPr>
        <w:tc>
          <w:tcPr>
            <w:tcW w:w="6882" w:type="dxa"/>
            <w:vAlign w:val="center"/>
          </w:tcPr>
          <w:p w:rsidR="00675309" w:rsidRPr="00FC3113" w:rsidRDefault="00675309" w:rsidP="00AD64B8">
            <w:r w:rsidRPr="00FC3113">
              <w:rPr>
                <w:sz w:val="22"/>
                <w:szCs w:val="22"/>
              </w:rPr>
              <w:t>Çıkarımlarda bulunarak olumsuz durumlar hakkında bilgi vermiştir.</w:t>
            </w:r>
          </w:p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492"/>
        </w:trPr>
        <w:tc>
          <w:tcPr>
            <w:tcW w:w="6882" w:type="dxa"/>
            <w:vAlign w:val="center"/>
          </w:tcPr>
          <w:p w:rsidR="00675309" w:rsidRPr="00FC3113" w:rsidRDefault="00675309" w:rsidP="00AD64B8">
            <w:r w:rsidRPr="00FC3113">
              <w:rPr>
                <w:sz w:val="22"/>
                <w:szCs w:val="22"/>
              </w:rPr>
              <w:t>Toplanan bilgiler uygun biçimde düzenlenmiştir. Çalışmasında yaratıcılık ve özgünlük mevcuttur.</w:t>
            </w:r>
          </w:p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492"/>
        </w:trPr>
        <w:tc>
          <w:tcPr>
            <w:tcW w:w="6882" w:type="dxa"/>
            <w:vAlign w:val="center"/>
          </w:tcPr>
          <w:p w:rsidR="00675309" w:rsidRPr="00FC3113" w:rsidRDefault="00675309" w:rsidP="00AD64B8">
            <w:r>
              <w:rPr>
                <w:sz w:val="22"/>
                <w:szCs w:val="22"/>
              </w:rPr>
              <w:t>Gör</w:t>
            </w:r>
            <w:r w:rsidRPr="00FC3113">
              <w:rPr>
                <w:sz w:val="22"/>
                <w:szCs w:val="22"/>
              </w:rPr>
              <w:t>evin son sayfasına yaralanılan kaynaklar yazılmıştır.</w:t>
            </w:r>
          </w:p>
          <w:p w:rsidR="00675309" w:rsidRPr="00FC3113" w:rsidRDefault="00675309" w:rsidP="00AD64B8"/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507"/>
        </w:trPr>
        <w:tc>
          <w:tcPr>
            <w:tcW w:w="6882" w:type="dxa"/>
            <w:vAlign w:val="center"/>
          </w:tcPr>
          <w:p w:rsidR="00675309" w:rsidRPr="00FC3113" w:rsidRDefault="00675309" w:rsidP="00AD64B8">
            <w:r w:rsidRPr="00FC3113">
              <w:rPr>
                <w:sz w:val="22"/>
                <w:szCs w:val="22"/>
              </w:rPr>
              <w:t xml:space="preserve">Türkçe doğru ve etkili olarak kullanılmıştır. Yazım kurallarına uymuş, noktalama işaretlerini doğru kullanmıştır. </w:t>
            </w:r>
          </w:p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492"/>
        </w:trPr>
        <w:tc>
          <w:tcPr>
            <w:tcW w:w="6882" w:type="dxa"/>
            <w:vAlign w:val="center"/>
          </w:tcPr>
          <w:p w:rsidR="00675309" w:rsidRPr="00FC3113" w:rsidRDefault="00675309" w:rsidP="00AD64B8">
            <w:r>
              <w:rPr>
                <w:sz w:val="22"/>
                <w:szCs w:val="22"/>
              </w:rPr>
              <w:t>Gör</w:t>
            </w:r>
            <w:r w:rsidRPr="00FC3113">
              <w:rPr>
                <w:sz w:val="22"/>
                <w:szCs w:val="22"/>
              </w:rPr>
              <w:t>ev zamanında teslim edilmiştir.</w:t>
            </w:r>
          </w:p>
          <w:p w:rsidR="00675309" w:rsidRPr="00FC3113" w:rsidRDefault="00675309" w:rsidP="00AD64B8"/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  <w:tr w:rsidR="00675309" w:rsidTr="00AD64B8">
        <w:trPr>
          <w:trHeight w:val="417"/>
        </w:trPr>
        <w:tc>
          <w:tcPr>
            <w:tcW w:w="6882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  <w:p w:rsidR="00675309" w:rsidRPr="00906405" w:rsidRDefault="00675309" w:rsidP="00AD64B8">
            <w:pPr>
              <w:rPr>
                <w:sz w:val="18"/>
                <w:szCs w:val="18"/>
              </w:rPr>
            </w:pPr>
            <w:r w:rsidRPr="00906405">
              <w:rPr>
                <w:sz w:val="18"/>
                <w:szCs w:val="18"/>
              </w:rPr>
              <w:t>ALINAN PUANLAR</w:t>
            </w:r>
          </w:p>
        </w:tc>
        <w:tc>
          <w:tcPr>
            <w:tcW w:w="1089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71" w:type="dxa"/>
          </w:tcPr>
          <w:p w:rsidR="00675309" w:rsidRPr="00906405" w:rsidRDefault="00675309" w:rsidP="00AD64B8">
            <w:pPr>
              <w:rPr>
                <w:sz w:val="18"/>
                <w:szCs w:val="18"/>
              </w:rPr>
            </w:pPr>
          </w:p>
        </w:tc>
      </w:tr>
    </w:tbl>
    <w:p w:rsidR="00675309" w:rsidRPr="00712AF6" w:rsidRDefault="00675309" w:rsidP="007B341B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</w:p>
    <w:p w:rsidR="00675309" w:rsidRDefault="00675309"/>
    <w:p w:rsidR="00675309" w:rsidRDefault="00675309" w:rsidP="00B83D22">
      <w:pPr>
        <w:jc w:val="center"/>
      </w:pPr>
      <w:r>
        <w:t xml:space="preserve">                                                                                                                                          </w:t>
      </w: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</w:p>
    <w:p w:rsidR="00675309" w:rsidRDefault="00675309" w:rsidP="00B83D22">
      <w:pPr>
        <w:jc w:val="center"/>
      </w:pPr>
      <w:hyperlink r:id="rId5" w:history="1">
        <w:r w:rsidRPr="0035468F">
          <w:rPr>
            <w:rStyle w:val="Hyperlink"/>
          </w:rPr>
          <w:t>www.sorubak.com</w:t>
        </w:r>
      </w:hyperlink>
      <w:r>
        <w:t xml:space="preserve">                                                                                                                                             Mesut İVGİN</w:t>
      </w:r>
    </w:p>
    <w:p w:rsidR="00675309" w:rsidRDefault="00675309" w:rsidP="00860B93">
      <w:pPr>
        <w:jc w:val="center"/>
      </w:pPr>
      <w:r>
        <w:t xml:space="preserve">                                                                                                                                             5-B Sınıf Öğretmeni</w:t>
      </w:r>
    </w:p>
    <w:sectPr w:rsidR="00675309" w:rsidSect="00117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6456110"/>
    <w:multiLevelType w:val="multilevel"/>
    <w:tmpl w:val="EA4C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072"/>
    <w:rsid w:val="00117072"/>
    <w:rsid w:val="0014046B"/>
    <w:rsid w:val="00163300"/>
    <w:rsid w:val="00336A67"/>
    <w:rsid w:val="00352713"/>
    <w:rsid w:val="0035468F"/>
    <w:rsid w:val="003C1D55"/>
    <w:rsid w:val="0053246A"/>
    <w:rsid w:val="00553939"/>
    <w:rsid w:val="0059494E"/>
    <w:rsid w:val="00675309"/>
    <w:rsid w:val="00712AF6"/>
    <w:rsid w:val="007B341B"/>
    <w:rsid w:val="007B70EC"/>
    <w:rsid w:val="007B740B"/>
    <w:rsid w:val="007E0484"/>
    <w:rsid w:val="007F2EB9"/>
    <w:rsid w:val="00860B93"/>
    <w:rsid w:val="00874E67"/>
    <w:rsid w:val="00906405"/>
    <w:rsid w:val="00AD64B8"/>
    <w:rsid w:val="00B83D22"/>
    <w:rsid w:val="00C84659"/>
    <w:rsid w:val="00CD0A76"/>
    <w:rsid w:val="00D60CFD"/>
    <w:rsid w:val="00ED5FC9"/>
    <w:rsid w:val="00F750DF"/>
    <w:rsid w:val="00FC3113"/>
    <w:rsid w:val="00FE3ABF"/>
    <w:rsid w:val="00FE3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707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E3A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413</Words>
  <Characters>2360</Characters>
  <Application>Microsoft Office Outlook</Application>
  <DocSecurity>0</DocSecurity>
  <Lines>0</Lines>
  <Paragraphs>0</Paragraphs>
  <ScaleCrop>false</ScaleCrop>
  <Company>www.tnctr.com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XCLUSiVE</dc:creator>
  <cp:keywords/>
  <dc:description/>
  <cp:lastModifiedBy>EDANUR HANIM</cp:lastModifiedBy>
  <cp:revision>3</cp:revision>
  <dcterms:created xsi:type="dcterms:W3CDTF">2011-12-27T23:16:00Z</dcterms:created>
  <dcterms:modified xsi:type="dcterms:W3CDTF">2011-12-28T18:01:00Z</dcterms:modified>
</cp:coreProperties>
</file>