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107" w:rsidRDefault="00FA4107" w:rsidP="007404DD">
      <w:pPr>
        <w:pStyle w:val="NoSpacing"/>
      </w:pPr>
      <w:r w:rsidRPr="006A4392">
        <w:rPr>
          <w:b/>
        </w:rPr>
        <w:t>1</w:t>
      </w:r>
      <w:r>
        <w:t>- Yedi  basamaklı bir doğal sayıda bir tane 5 bir tane 2 bir tane de 7 vardır.Bu sayıdaki 5,2 ve 7 nin basamak değerleri toplamı 5 027 000 dir.Buna göre bu sayı aşağıdakilerden hangisi olamaz.</w:t>
      </w:r>
    </w:p>
    <w:p w:rsidR="00FA4107" w:rsidRDefault="00FA4107" w:rsidP="007404DD">
      <w:pPr>
        <w:pStyle w:val="NoSpacing"/>
      </w:pPr>
      <w:r>
        <w:t xml:space="preserve">A) 5 027 000     </w:t>
      </w:r>
      <w:r>
        <w:tab/>
      </w:r>
      <w:r>
        <w:tab/>
        <w:t xml:space="preserve">B) 5 427 325   </w:t>
      </w:r>
      <w:r>
        <w:tab/>
      </w:r>
      <w:r>
        <w:tab/>
        <w:t xml:space="preserve">C) 5 456 027     </w:t>
      </w:r>
      <w:r>
        <w:tab/>
      </w:r>
      <w:r>
        <w:tab/>
        <w:t>D) 5 827 564</w:t>
      </w:r>
    </w:p>
    <w:p w:rsidR="00FA4107" w:rsidRDefault="00FA4107" w:rsidP="007404DD">
      <w:pPr>
        <w:pStyle w:val="NoSpacing"/>
      </w:pPr>
    </w:p>
    <w:p w:rsidR="00FA4107" w:rsidRDefault="00FA4107" w:rsidP="007404DD">
      <w:pPr>
        <w:pStyle w:val="NoSpacing"/>
      </w:pPr>
      <w:r w:rsidRPr="006A4392">
        <w:rPr>
          <w:b/>
        </w:rPr>
        <w:t>2-</w:t>
      </w:r>
      <w:r>
        <w:t xml:space="preserve"> Aşağıda okunuşları verilen doğal sayılardan  hangisi en büyüktür?</w:t>
      </w:r>
    </w:p>
    <w:p w:rsidR="00FA4107" w:rsidRDefault="00FA4107" w:rsidP="007404DD">
      <w:pPr>
        <w:pStyle w:val="NoSpacing"/>
      </w:pPr>
      <w:r>
        <w:t>a) Beş yüz kırk üç milyon on dört bin seksen altı     b) Doksan dokuz milyon doksan dokuz bin doksan dokuz</w:t>
      </w:r>
    </w:p>
    <w:p w:rsidR="00FA4107" w:rsidRDefault="00FA4107" w:rsidP="007404DD">
      <w:pPr>
        <w:pStyle w:val="NoSpacing"/>
      </w:pPr>
      <w:r>
        <w:t>c) Altı yüz milyon                                                          d) İki yüz doksan bir milyon dokuz yüz sekiz bin seksen beş</w:t>
      </w:r>
    </w:p>
    <w:p w:rsidR="00FA4107" w:rsidRDefault="00FA4107" w:rsidP="007404DD">
      <w:pPr>
        <w:pStyle w:val="NoSpacing"/>
      </w:pPr>
    </w:p>
    <w:p w:rsidR="00FA4107" w:rsidRDefault="00FA4107" w:rsidP="007404DD">
      <w:pPr>
        <w:pStyle w:val="NoSpacing"/>
      </w:pPr>
      <w:r w:rsidRPr="006A4392">
        <w:rPr>
          <w:b/>
        </w:rPr>
        <w:t>3</w:t>
      </w:r>
      <w:r>
        <w:t>- Aşağıdaki tabloda sayılar soldan sağa, yukarıdan aşağıya ve köşeden köşeye toplandığında 30 çıkmaktadır.Buna göre  A kaçtır?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"/>
        <w:gridCol w:w="776"/>
        <w:gridCol w:w="776"/>
      </w:tblGrid>
      <w:tr w:rsidR="00FA4107" w:rsidRPr="00457272" w:rsidTr="00457272">
        <w:trPr>
          <w:trHeight w:val="365"/>
        </w:trPr>
        <w:tc>
          <w:tcPr>
            <w:tcW w:w="776" w:type="dxa"/>
          </w:tcPr>
          <w:p w:rsidR="00FA4107" w:rsidRPr="00457272" w:rsidRDefault="00FA4107" w:rsidP="00457272">
            <w:pPr>
              <w:pStyle w:val="NoSpacing"/>
            </w:pPr>
            <w:r w:rsidRPr="00457272">
              <w:t>4</w:t>
            </w:r>
          </w:p>
        </w:tc>
        <w:tc>
          <w:tcPr>
            <w:tcW w:w="776" w:type="dxa"/>
          </w:tcPr>
          <w:p w:rsidR="00FA4107" w:rsidRPr="00457272" w:rsidRDefault="00FA4107" w:rsidP="00457272">
            <w:pPr>
              <w:pStyle w:val="NoSpacing"/>
            </w:pPr>
          </w:p>
        </w:tc>
        <w:tc>
          <w:tcPr>
            <w:tcW w:w="776" w:type="dxa"/>
          </w:tcPr>
          <w:p w:rsidR="00FA4107" w:rsidRPr="00457272" w:rsidRDefault="00FA4107" w:rsidP="00457272">
            <w:pPr>
              <w:pStyle w:val="NoSpacing"/>
            </w:pPr>
            <w:r w:rsidRPr="00457272">
              <w:t>8</w:t>
            </w:r>
          </w:p>
        </w:tc>
      </w:tr>
      <w:tr w:rsidR="00FA4107" w:rsidRPr="00457272" w:rsidTr="00457272">
        <w:trPr>
          <w:trHeight w:val="365"/>
        </w:trPr>
        <w:tc>
          <w:tcPr>
            <w:tcW w:w="776" w:type="dxa"/>
          </w:tcPr>
          <w:p w:rsidR="00FA4107" w:rsidRPr="00457272" w:rsidRDefault="00FA4107" w:rsidP="00457272">
            <w:pPr>
              <w:pStyle w:val="NoSpacing"/>
            </w:pPr>
          </w:p>
        </w:tc>
        <w:tc>
          <w:tcPr>
            <w:tcW w:w="776" w:type="dxa"/>
          </w:tcPr>
          <w:p w:rsidR="00FA4107" w:rsidRPr="00457272" w:rsidRDefault="00FA4107" w:rsidP="00457272">
            <w:pPr>
              <w:pStyle w:val="NoSpacing"/>
            </w:pPr>
          </w:p>
        </w:tc>
        <w:tc>
          <w:tcPr>
            <w:tcW w:w="776" w:type="dxa"/>
          </w:tcPr>
          <w:p w:rsidR="00FA4107" w:rsidRPr="00457272" w:rsidRDefault="00FA4107" w:rsidP="00457272">
            <w:pPr>
              <w:pStyle w:val="NoSpacing"/>
            </w:pPr>
          </w:p>
        </w:tc>
      </w:tr>
      <w:tr w:rsidR="00FA4107" w:rsidRPr="00457272" w:rsidTr="00457272">
        <w:trPr>
          <w:trHeight w:val="385"/>
        </w:trPr>
        <w:tc>
          <w:tcPr>
            <w:tcW w:w="776" w:type="dxa"/>
          </w:tcPr>
          <w:p w:rsidR="00FA4107" w:rsidRPr="00457272" w:rsidRDefault="00FA4107" w:rsidP="00457272">
            <w:pPr>
              <w:pStyle w:val="NoSpacing"/>
            </w:pPr>
            <w:r w:rsidRPr="00457272">
              <w:t>12</w:t>
            </w:r>
          </w:p>
        </w:tc>
        <w:tc>
          <w:tcPr>
            <w:tcW w:w="776" w:type="dxa"/>
          </w:tcPr>
          <w:p w:rsidR="00FA4107" w:rsidRPr="00457272" w:rsidRDefault="00FA4107" w:rsidP="00457272">
            <w:pPr>
              <w:pStyle w:val="NoSpacing"/>
            </w:pPr>
          </w:p>
        </w:tc>
        <w:tc>
          <w:tcPr>
            <w:tcW w:w="776" w:type="dxa"/>
          </w:tcPr>
          <w:p w:rsidR="00FA4107" w:rsidRPr="00457272" w:rsidRDefault="00FA4107" w:rsidP="00457272">
            <w:pPr>
              <w:pStyle w:val="NoSpacing"/>
            </w:pPr>
            <w:r w:rsidRPr="00457272">
              <w:t>A</w:t>
            </w:r>
          </w:p>
        </w:tc>
      </w:tr>
    </w:tbl>
    <w:p w:rsidR="00FA4107" w:rsidRDefault="00FA4107" w:rsidP="007404DD">
      <w:pPr>
        <w:pStyle w:val="NoSpacing"/>
      </w:pPr>
    </w:p>
    <w:p w:rsidR="00FA4107" w:rsidRDefault="00FA4107" w:rsidP="007404DD">
      <w:pPr>
        <w:pStyle w:val="NoSpacing"/>
      </w:pPr>
    </w:p>
    <w:p w:rsidR="00FA4107" w:rsidRDefault="00FA4107" w:rsidP="007404DD">
      <w:pPr>
        <w:pStyle w:val="NoSpacing"/>
      </w:pPr>
      <w:r>
        <w:t xml:space="preserve">A)12     </w:t>
      </w:r>
      <w:r>
        <w:tab/>
      </w:r>
      <w:r>
        <w:tab/>
        <w:t xml:space="preserve">B)14     </w:t>
      </w:r>
      <w:r>
        <w:tab/>
      </w:r>
      <w:r>
        <w:tab/>
        <w:t xml:space="preserve">C)16    </w:t>
      </w:r>
      <w:r>
        <w:tab/>
      </w:r>
      <w:r>
        <w:tab/>
        <w:t>D)18</w:t>
      </w:r>
      <w:r>
        <w:br w:type="textWrapping" w:clear="all"/>
        <w:t xml:space="preserve"> </w:t>
      </w:r>
    </w:p>
    <w:p w:rsidR="00FA4107" w:rsidRDefault="00FA4107" w:rsidP="007404DD">
      <w:pPr>
        <w:pStyle w:val="NoSpacing"/>
      </w:pPr>
      <w:r w:rsidRPr="006A4392">
        <w:rPr>
          <w:b/>
        </w:rPr>
        <w:t>4-</w:t>
      </w:r>
      <w:r>
        <w:t xml:space="preserve"> Kutuda 40 tane bilye vardır.Bilyelerin 12 tanesi Hasan’ın 17 tanesi Ali’nin diğerler de Ömer’ indir.Ömer’in kaç bilyesi vardır?</w:t>
      </w:r>
    </w:p>
    <w:p w:rsidR="00FA4107" w:rsidRDefault="00FA4107" w:rsidP="007404DD">
      <w:pPr>
        <w:pStyle w:val="NoSpacing"/>
      </w:pPr>
      <w:r>
        <w:t xml:space="preserve">A) 10    </w:t>
      </w:r>
      <w:r>
        <w:tab/>
      </w:r>
      <w:r>
        <w:tab/>
        <w:t xml:space="preserve">B)11     </w:t>
      </w:r>
      <w:r>
        <w:tab/>
      </w:r>
      <w:r>
        <w:tab/>
        <w:t xml:space="preserve">C)12    </w:t>
      </w:r>
      <w:r>
        <w:tab/>
      </w:r>
      <w:r>
        <w:tab/>
        <w:t>D)13</w:t>
      </w:r>
    </w:p>
    <w:p w:rsidR="00FA4107" w:rsidRDefault="00FA4107" w:rsidP="007404DD">
      <w:pPr>
        <w:pStyle w:val="NoSpacing"/>
      </w:pPr>
      <w:r w:rsidRPr="006A4392">
        <w:rPr>
          <w:b/>
        </w:rPr>
        <w:t>5</w:t>
      </w:r>
      <w:r>
        <w:t>- Bir grupta bulunan 6 kişinin yaşlarının toplamı 84 tür.Ali ve Ömer gruptan ayrıldıklarında gruptakilerin yaşlarının ortalamaları 12 olmaktadır.Buna göre Ali ve Ömer’in yaşlarının ortalaması ne kadardır?</w:t>
      </w:r>
    </w:p>
    <w:p w:rsidR="00FA4107" w:rsidRDefault="00FA4107" w:rsidP="007404DD">
      <w:pPr>
        <w:pStyle w:val="NoSpacing"/>
      </w:pPr>
      <w:r>
        <w:t xml:space="preserve">A) 16    </w:t>
      </w:r>
      <w:r>
        <w:tab/>
      </w:r>
      <w:r>
        <w:tab/>
        <w:t xml:space="preserve">B)18     </w:t>
      </w:r>
      <w:r>
        <w:tab/>
      </w:r>
      <w:r>
        <w:tab/>
        <w:t xml:space="preserve">C)20    </w:t>
      </w:r>
      <w:r>
        <w:tab/>
      </w:r>
      <w:r>
        <w:tab/>
        <w:t>D)22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7"/>
        <w:gridCol w:w="440"/>
        <w:gridCol w:w="417"/>
        <w:gridCol w:w="440"/>
        <w:gridCol w:w="440"/>
        <w:gridCol w:w="440"/>
        <w:gridCol w:w="440"/>
        <w:gridCol w:w="417"/>
        <w:gridCol w:w="417"/>
      </w:tblGrid>
      <w:tr w:rsidR="00FA4107" w:rsidRPr="00457272" w:rsidTr="00457272">
        <w:trPr>
          <w:trHeight w:val="381"/>
        </w:trPr>
        <w:tc>
          <w:tcPr>
            <w:tcW w:w="417" w:type="dxa"/>
          </w:tcPr>
          <w:p w:rsidR="00FA4107" w:rsidRPr="00457272" w:rsidRDefault="00FA4107" w:rsidP="00457272">
            <w:pPr>
              <w:pStyle w:val="NoSpacing"/>
            </w:pPr>
            <w:r w:rsidRPr="00457272">
              <w:t>6</w:t>
            </w:r>
          </w:p>
        </w:tc>
        <w:tc>
          <w:tcPr>
            <w:tcW w:w="440" w:type="dxa"/>
          </w:tcPr>
          <w:p w:rsidR="00FA4107" w:rsidRPr="00457272" w:rsidRDefault="00FA4107" w:rsidP="00457272">
            <w:pPr>
              <w:pStyle w:val="NoSpacing"/>
            </w:pPr>
            <w:r w:rsidRPr="00457272">
              <w:t>10</w:t>
            </w:r>
          </w:p>
        </w:tc>
        <w:tc>
          <w:tcPr>
            <w:tcW w:w="417" w:type="dxa"/>
          </w:tcPr>
          <w:p w:rsidR="00FA4107" w:rsidRPr="00457272" w:rsidRDefault="00FA4107" w:rsidP="00457272">
            <w:pPr>
              <w:pStyle w:val="NoSpacing"/>
            </w:pPr>
            <w:r w:rsidRPr="00457272">
              <w:t>9</w:t>
            </w:r>
          </w:p>
        </w:tc>
        <w:tc>
          <w:tcPr>
            <w:tcW w:w="440" w:type="dxa"/>
          </w:tcPr>
          <w:p w:rsidR="00FA4107" w:rsidRPr="00457272" w:rsidRDefault="00FA4107" w:rsidP="00457272">
            <w:pPr>
              <w:pStyle w:val="NoSpacing"/>
            </w:pPr>
            <w:r w:rsidRPr="00457272">
              <w:t>13</w:t>
            </w:r>
          </w:p>
        </w:tc>
        <w:tc>
          <w:tcPr>
            <w:tcW w:w="440" w:type="dxa"/>
          </w:tcPr>
          <w:p w:rsidR="00FA4107" w:rsidRPr="00457272" w:rsidRDefault="00FA4107" w:rsidP="00457272">
            <w:pPr>
              <w:pStyle w:val="NoSpacing"/>
            </w:pPr>
            <w:r w:rsidRPr="00457272">
              <w:t>12</w:t>
            </w:r>
          </w:p>
        </w:tc>
        <w:tc>
          <w:tcPr>
            <w:tcW w:w="440" w:type="dxa"/>
          </w:tcPr>
          <w:p w:rsidR="00FA4107" w:rsidRPr="00457272" w:rsidRDefault="00FA4107" w:rsidP="00457272">
            <w:pPr>
              <w:pStyle w:val="NoSpacing"/>
            </w:pPr>
            <w:r w:rsidRPr="00457272">
              <w:t>16</w:t>
            </w:r>
          </w:p>
        </w:tc>
        <w:tc>
          <w:tcPr>
            <w:tcW w:w="440" w:type="dxa"/>
          </w:tcPr>
          <w:p w:rsidR="00FA4107" w:rsidRPr="00457272" w:rsidRDefault="00FA4107" w:rsidP="00457272">
            <w:pPr>
              <w:pStyle w:val="NoSpacing"/>
            </w:pPr>
            <w:r w:rsidRPr="00457272">
              <w:t>15</w:t>
            </w:r>
          </w:p>
        </w:tc>
        <w:tc>
          <w:tcPr>
            <w:tcW w:w="417" w:type="dxa"/>
          </w:tcPr>
          <w:p w:rsidR="00FA4107" w:rsidRPr="00457272" w:rsidRDefault="00FA4107" w:rsidP="00457272">
            <w:pPr>
              <w:pStyle w:val="NoSpacing"/>
            </w:pPr>
            <w:r w:rsidRPr="00457272">
              <w:t>A</w:t>
            </w:r>
          </w:p>
        </w:tc>
        <w:tc>
          <w:tcPr>
            <w:tcW w:w="417" w:type="dxa"/>
          </w:tcPr>
          <w:p w:rsidR="00FA4107" w:rsidRPr="00457272" w:rsidRDefault="00FA4107" w:rsidP="00457272">
            <w:pPr>
              <w:pStyle w:val="NoSpacing"/>
            </w:pPr>
            <w:r w:rsidRPr="00457272">
              <w:t>B</w:t>
            </w:r>
          </w:p>
        </w:tc>
      </w:tr>
    </w:tbl>
    <w:p w:rsidR="00FA4107" w:rsidRDefault="00FA4107" w:rsidP="007404DD">
      <w:pPr>
        <w:pStyle w:val="NoSpacing"/>
      </w:pPr>
      <w:r>
        <w:t>6- Yandaki sayı örüntüsüne göre A+B toplamı kaçtır?</w:t>
      </w:r>
      <w:r>
        <w:br w:type="textWrapping" w:clear="all"/>
        <w:t xml:space="preserve">                                                                                          A)  35   </w:t>
      </w:r>
      <w:r>
        <w:tab/>
      </w:r>
      <w:r>
        <w:tab/>
        <w:t xml:space="preserve">B)36     </w:t>
      </w:r>
      <w:r>
        <w:tab/>
      </w:r>
      <w:r>
        <w:tab/>
        <w:t xml:space="preserve">C)37    </w:t>
      </w:r>
      <w:r>
        <w:tab/>
      </w:r>
      <w:r>
        <w:tab/>
        <w:t>D)32</w:t>
      </w:r>
    </w:p>
    <w:p w:rsidR="00FA4107" w:rsidRDefault="00FA4107" w:rsidP="007404DD">
      <w:pPr>
        <w:pStyle w:val="NoSpacing"/>
      </w:pPr>
      <w:r w:rsidRPr="006A4392">
        <w:rPr>
          <w:b/>
        </w:rPr>
        <w:t>7</w:t>
      </w:r>
      <w:r>
        <w:t>- Bir baba 1500 TL olan maaşının 350 TL sini kiraya 450 TL sini mutfak masrafına 175 TL sini eğitim giderlerine ayırdı.Diğer giderler için kaç TL si kaldı?</w:t>
      </w:r>
    </w:p>
    <w:p w:rsidR="00FA4107" w:rsidRDefault="00FA4107" w:rsidP="007404DD">
      <w:pPr>
        <w:pStyle w:val="NoSpacing"/>
      </w:pPr>
      <w:r>
        <w:t xml:space="preserve">A) 525    </w:t>
      </w:r>
      <w:r>
        <w:tab/>
        <w:t xml:space="preserve">B)975     </w:t>
      </w:r>
      <w:r>
        <w:tab/>
        <w:t xml:space="preserve">C) 500   </w:t>
      </w:r>
      <w:r>
        <w:tab/>
        <w:t>D)800</w:t>
      </w:r>
    </w:p>
    <w:p w:rsidR="00FA4107" w:rsidRDefault="00FA4107" w:rsidP="007404DD">
      <w:pPr>
        <w:pStyle w:val="NoSpacing"/>
      </w:pPr>
    </w:p>
    <w:p w:rsidR="00FA4107" w:rsidRDefault="00FA4107" w:rsidP="007404DD">
      <w:pPr>
        <w:pStyle w:val="NoSpacing"/>
      </w:pPr>
      <w:r w:rsidRPr="006A4392">
        <w:rPr>
          <w:b/>
        </w:rPr>
        <w:t>8</w:t>
      </w:r>
      <w:r>
        <w:t xml:space="preserve">- Semanur’un okulunda ders arası 15 dakika teneffüs yapılmakta ve dersler 40 dakikadır.4.dersin sonunda öğle arası tatili verilmektedir.Ders sabah 8:30 da başladığına göre öğle arası tatili saat kaçta başlamaktadır? </w:t>
      </w:r>
    </w:p>
    <w:p w:rsidR="00FA4107" w:rsidRDefault="00FA4107" w:rsidP="007404DD">
      <w:pPr>
        <w:pStyle w:val="NoSpacing"/>
      </w:pPr>
      <w:r>
        <w:t xml:space="preserve">A)11:30     </w:t>
      </w:r>
      <w:r>
        <w:tab/>
      </w:r>
      <w:r>
        <w:tab/>
        <w:t xml:space="preserve">B)11:45     </w:t>
      </w:r>
      <w:r>
        <w:tab/>
      </w:r>
      <w:r>
        <w:tab/>
        <w:t xml:space="preserve">C)11:55   </w:t>
      </w:r>
      <w:r>
        <w:tab/>
      </w:r>
      <w:r>
        <w:tab/>
        <w:t xml:space="preserve"> D)11:65</w:t>
      </w:r>
    </w:p>
    <w:p w:rsidR="00FA4107" w:rsidRDefault="00FA4107" w:rsidP="007404DD">
      <w:pPr>
        <w:pStyle w:val="NoSpacing"/>
      </w:pPr>
    </w:p>
    <w:p w:rsidR="00FA4107" w:rsidRDefault="00FA4107" w:rsidP="007404DD">
      <w:pPr>
        <w:pStyle w:val="NoSpacing"/>
      </w:pPr>
      <w:r w:rsidRPr="006A4392">
        <w:rPr>
          <w:b/>
        </w:rPr>
        <w:t>9</w:t>
      </w:r>
      <w:r>
        <w:t>- Bir çıkarma işleminde fark 145 tir.Çıkan 25 artırılırsa fark kaç olur?</w:t>
      </w:r>
    </w:p>
    <w:p w:rsidR="00FA4107" w:rsidRDefault="00FA4107" w:rsidP="007404DD">
      <w:pPr>
        <w:pStyle w:val="NoSpacing"/>
      </w:pPr>
      <w:r>
        <w:t xml:space="preserve">A)165     </w:t>
      </w:r>
      <w:r>
        <w:tab/>
      </w:r>
      <w:r>
        <w:tab/>
        <w:t xml:space="preserve">B) 120    </w:t>
      </w:r>
      <w:r>
        <w:tab/>
      </w:r>
      <w:r>
        <w:tab/>
        <w:t xml:space="preserve">C)190    </w:t>
      </w:r>
      <w:r>
        <w:tab/>
      </w:r>
      <w:r>
        <w:tab/>
        <w:t>D)150</w:t>
      </w:r>
    </w:p>
    <w:p w:rsidR="00FA4107" w:rsidRDefault="00FA4107" w:rsidP="007404DD">
      <w:pPr>
        <w:pStyle w:val="NoSpacing"/>
      </w:pPr>
    </w:p>
    <w:p w:rsidR="00FA4107" w:rsidRDefault="00FA4107" w:rsidP="007404DD">
      <w:pPr>
        <w:pStyle w:val="NoSpacing"/>
      </w:pPr>
      <w:r w:rsidRPr="006A4392">
        <w:rPr>
          <w:b/>
        </w:rPr>
        <w:t>10</w:t>
      </w:r>
      <w:r>
        <w:t xml:space="preserve">- </w:t>
      </w:r>
      <w:r w:rsidRPr="006A4392">
        <w:rPr>
          <w:sz w:val="20"/>
        </w:rPr>
        <w:t>Rakamları birbirinden farklı en büyük 5 basamaklı doğal sayıdan 5 basamaklı en küçük doğal sayıyı çıkarırsak fark kaç olur?</w:t>
      </w:r>
    </w:p>
    <w:p w:rsidR="00FA4107" w:rsidRDefault="00FA4107" w:rsidP="007404DD">
      <w:pPr>
        <w:pStyle w:val="NoSpacing"/>
      </w:pPr>
      <w:r>
        <w:t xml:space="preserve">A) 98765    </w:t>
      </w:r>
      <w:r>
        <w:tab/>
      </w:r>
      <w:r>
        <w:tab/>
        <w:t xml:space="preserve">B) 10000    </w:t>
      </w:r>
      <w:r>
        <w:tab/>
      </w:r>
      <w:r>
        <w:tab/>
        <w:t xml:space="preserve">C)108765    </w:t>
      </w:r>
      <w:r>
        <w:tab/>
      </w:r>
      <w:r>
        <w:tab/>
        <w:t>D)88765</w:t>
      </w:r>
    </w:p>
    <w:p w:rsidR="00FA4107" w:rsidRDefault="00FA4107" w:rsidP="007404DD">
      <w:pPr>
        <w:pStyle w:val="NoSpacing"/>
      </w:pPr>
    </w:p>
    <w:p w:rsidR="00FA4107" w:rsidRDefault="00FA4107" w:rsidP="007404DD">
      <w:pPr>
        <w:pStyle w:val="NoSpacing"/>
      </w:pPr>
      <w:r w:rsidRPr="006A4392">
        <w:rPr>
          <w:b/>
        </w:rPr>
        <w:t>11</w:t>
      </w:r>
      <w:r>
        <w:t xml:space="preserve">- Bir kamyoncu aldığı yükü </w:t>
      </w:r>
      <w:smartTag w:uri="urn:schemas-microsoft-com:office:smarttags" w:element="metricconverter">
        <w:smartTagPr>
          <w:attr w:name="ProductID" w:val="2341 km"/>
        </w:smartTagPr>
        <w:r>
          <w:t>2341 km</w:t>
        </w:r>
      </w:smartTag>
      <w:r>
        <w:t xml:space="preserve"> uzaklıktaki bir yere götürecektir.Yolun </w:t>
      </w:r>
      <w:smartTag w:uri="urn:schemas-microsoft-com:office:smarttags" w:element="metricconverter">
        <w:smartTagPr>
          <w:attr w:name="ProductID" w:val="1176 km"/>
        </w:smartTagPr>
        <w:r>
          <w:t>1176 km</w:t>
        </w:r>
      </w:smartTag>
      <w:r>
        <w:t xml:space="preserve"> sini gidince mola vermiştir ve”Geriye tahmini olarak …………………………. km yolum kalmıştır.”demiştir. Kamyoncu tahminde bulunurken sayıları en yakın yüzlüğe yuvarladığına göre boş bırakılan yere kaç yazmalıdır?</w:t>
      </w:r>
    </w:p>
    <w:p w:rsidR="00FA4107" w:rsidRDefault="00FA4107" w:rsidP="007404DD">
      <w:pPr>
        <w:pStyle w:val="NoSpacing"/>
      </w:pPr>
      <w:r>
        <w:t xml:space="preserve">A) 1000    </w:t>
      </w:r>
      <w:r>
        <w:tab/>
      </w:r>
      <w:r>
        <w:tab/>
        <w:t xml:space="preserve">B)1100     </w:t>
      </w:r>
      <w:r>
        <w:tab/>
      </w:r>
      <w:r>
        <w:tab/>
        <w:t xml:space="preserve">C)1200   </w:t>
      </w:r>
      <w:r>
        <w:tab/>
      </w:r>
      <w:r>
        <w:tab/>
        <w:t xml:space="preserve"> D)3517</w:t>
      </w:r>
    </w:p>
    <w:p w:rsidR="00FA4107" w:rsidRPr="006A4392" w:rsidRDefault="00FA4107" w:rsidP="007404DD">
      <w:pPr>
        <w:pStyle w:val="NoSpacing"/>
        <w:rPr>
          <w:b/>
        </w:rPr>
      </w:pPr>
      <w:r w:rsidRPr="006A4392">
        <w:rPr>
          <w:b/>
        </w:rPr>
        <w:t xml:space="preserve">12- </w:t>
      </w:r>
    </w:p>
    <w:p w:rsidR="00FA4107" w:rsidRDefault="00FA4107" w:rsidP="007404DD">
      <w:pPr>
        <w:pStyle w:val="NoSpacing"/>
      </w:pPr>
      <w:r>
        <w:t xml:space="preserve">       KLM</w:t>
      </w:r>
    </w:p>
    <w:p w:rsidR="00FA4107" w:rsidRDefault="00FA4107" w:rsidP="007404DD">
      <w:pPr>
        <w:pStyle w:val="NoSpacing"/>
      </w:pPr>
      <w:r>
        <w:t xml:space="preserve">          4N</w:t>
      </w:r>
    </w:p>
    <w:p w:rsidR="00FA4107" w:rsidRDefault="00FA4107" w:rsidP="007404DD">
      <w:pPr>
        <w:pStyle w:val="NoSpacing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.55pt;margin-top:1pt;width:48.2pt;height:0;z-index:251658240" o:connectortype="straight"/>
        </w:pict>
      </w:r>
      <w:r>
        <w:t xml:space="preserve">         705</w:t>
      </w:r>
    </w:p>
    <w:p w:rsidR="00FA4107" w:rsidRDefault="00FA4107" w:rsidP="007404DD">
      <w:pPr>
        <w:pStyle w:val="NoSpacing"/>
      </w:pPr>
      <w:r>
        <w:t xml:space="preserve">  +   940</w:t>
      </w:r>
    </w:p>
    <w:p w:rsidR="00FA4107" w:rsidRDefault="00FA4107" w:rsidP="007404DD">
      <w:pPr>
        <w:pStyle w:val="NoSpacing"/>
      </w:pPr>
      <w:r>
        <w:rPr>
          <w:noProof/>
          <w:lang w:eastAsia="tr-TR"/>
        </w:rPr>
        <w:pict>
          <v:shape id="_x0000_s1027" type="#_x0000_t32" style="position:absolute;margin-left:1.55pt;margin-top:-.05pt;width:48.2pt;height:0;z-index:251659264" o:connectortype="straight"/>
        </w:pict>
      </w:r>
      <w:r>
        <w:t xml:space="preserve">     10105</w:t>
      </w:r>
    </w:p>
    <w:p w:rsidR="00FA4107" w:rsidRDefault="00FA4107" w:rsidP="006A4392">
      <w:r>
        <w:t xml:space="preserve">K+L+M+N kaçtır?   A)10     </w:t>
      </w:r>
      <w:r>
        <w:tab/>
      </w:r>
      <w:r>
        <w:tab/>
      </w:r>
      <w:r>
        <w:tab/>
        <w:t xml:space="preserve">B)11    </w:t>
      </w:r>
      <w:r>
        <w:tab/>
      </w:r>
      <w:r>
        <w:tab/>
        <w:t xml:space="preserve"> </w:t>
      </w:r>
      <w:r>
        <w:tab/>
        <w:t xml:space="preserve">C)12    </w:t>
      </w:r>
      <w:r>
        <w:tab/>
      </w:r>
      <w:r>
        <w:tab/>
      </w:r>
      <w:r>
        <w:tab/>
        <w:t>D)13</w:t>
      </w:r>
    </w:p>
    <w:p w:rsidR="00FA4107" w:rsidRDefault="00FA4107" w:rsidP="00DB157A">
      <w:pPr>
        <w:rPr>
          <w:rFonts w:ascii="Calligraph421 BT" w:hAnsi="Calligraph421 BT"/>
        </w:rPr>
      </w:pPr>
      <w:hyperlink r:id="rId5" w:history="1">
        <w:r>
          <w:rPr>
            <w:rStyle w:val="Hyperlink"/>
            <w:rFonts w:ascii="Calligraph421 BT" w:hAnsi="Calligraph421 BT"/>
          </w:rPr>
          <w:t>www.sorubak.com</w:t>
        </w:r>
      </w:hyperlink>
      <w:r>
        <w:rPr>
          <w:rFonts w:ascii="Calligraph421 BT" w:hAnsi="Calligraph421 BT"/>
        </w:rPr>
        <w:t xml:space="preserve"> </w:t>
      </w:r>
    </w:p>
    <w:p w:rsidR="00FA4107" w:rsidRDefault="00FA4107" w:rsidP="007404DD">
      <w:pPr>
        <w:pStyle w:val="NoSpacing"/>
      </w:pPr>
      <w:r w:rsidRPr="006A4392">
        <w:rPr>
          <w:b/>
        </w:rPr>
        <w:t>13</w:t>
      </w:r>
      <w:r>
        <w:t>- Babam ekmek almam için 20 tl verdi.Bakkaldan tanesi 70 kuruştan 8 tane ekmek aldım ve parayı uzattım.Bakkal bana paranın kalanı olarak ne kadar para vermelidir?</w:t>
      </w:r>
    </w:p>
    <w:p w:rsidR="00FA4107" w:rsidRDefault="00FA4107" w:rsidP="007404DD">
      <w:pPr>
        <w:pStyle w:val="NoSpacing"/>
      </w:pPr>
      <w:r>
        <w:t>A)14TL     B)5TL 60kr     C) 14TL 40kr   D)16TL 25kr</w:t>
      </w:r>
    </w:p>
    <w:p w:rsidR="00FA4107" w:rsidRDefault="00FA4107" w:rsidP="007404DD">
      <w:pPr>
        <w:pStyle w:val="NoSpacing"/>
      </w:pPr>
    </w:p>
    <w:p w:rsidR="00FA4107" w:rsidRDefault="00FA4107" w:rsidP="007404DD">
      <w:pPr>
        <w:pStyle w:val="NoSpacing"/>
      </w:pPr>
      <w:r w:rsidRPr="006A4392">
        <w:rPr>
          <w:b/>
        </w:rPr>
        <w:t>14-</w:t>
      </w:r>
      <w:r>
        <w:t xml:space="preserve"> Okulumuzda 140 tane sıra vardır.Bu sıralardan 64 tanesinde üçer, diğerlerinde ise ikişer kişi oturmaktadır.Buna göre okulumuzda toplam öğrenci sayısı kaçtır?</w:t>
      </w:r>
    </w:p>
    <w:p w:rsidR="00FA4107" w:rsidRDefault="00FA4107" w:rsidP="006A4392">
      <w:r>
        <w:t>A) 192                         B)  76                                C)344                                   D)152</w:t>
      </w:r>
    </w:p>
    <w:sectPr w:rsidR="00FA4107" w:rsidSect="005E408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ligraph421 BT">
    <w:altName w:val="Fort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E0BEA"/>
    <w:multiLevelType w:val="hybridMultilevel"/>
    <w:tmpl w:val="967CB7C6"/>
    <w:lvl w:ilvl="0" w:tplc="C34CB5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5A75"/>
    <w:rsid w:val="000259FD"/>
    <w:rsid w:val="00030E33"/>
    <w:rsid w:val="00067B8A"/>
    <w:rsid w:val="00457272"/>
    <w:rsid w:val="004650B1"/>
    <w:rsid w:val="005E4085"/>
    <w:rsid w:val="006A4392"/>
    <w:rsid w:val="007404DD"/>
    <w:rsid w:val="00A00DDA"/>
    <w:rsid w:val="00AD0390"/>
    <w:rsid w:val="00B07D13"/>
    <w:rsid w:val="00B26EFF"/>
    <w:rsid w:val="00BB40DD"/>
    <w:rsid w:val="00C25DAB"/>
    <w:rsid w:val="00DB157A"/>
    <w:rsid w:val="00E65A75"/>
    <w:rsid w:val="00EA1DBD"/>
    <w:rsid w:val="00FA4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EF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65A75"/>
    <w:pPr>
      <w:ind w:left="720"/>
      <w:contextualSpacing/>
    </w:pPr>
  </w:style>
  <w:style w:type="table" w:styleId="TableGrid">
    <w:name w:val="Table Grid"/>
    <w:basedOn w:val="TableNormal"/>
    <w:uiPriority w:val="99"/>
    <w:rsid w:val="005E408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7404DD"/>
    <w:rPr>
      <w:lang w:eastAsia="en-US"/>
    </w:rPr>
  </w:style>
  <w:style w:type="character" w:styleId="Hyperlink">
    <w:name w:val="Hyperlink"/>
    <w:basedOn w:val="DefaultParagraphFont"/>
    <w:uiPriority w:val="99"/>
    <w:rsid w:val="00DB157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10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2</Pages>
  <Words>469</Words>
  <Characters>2676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SEBİM</dc:creator>
  <cp:keywords>www.sorubak.com</cp:keywords>
  <dc:description/>
  <cp:lastModifiedBy>EDANUR HANIM</cp:lastModifiedBy>
  <cp:revision>3</cp:revision>
  <dcterms:created xsi:type="dcterms:W3CDTF">2011-12-22T13:24:00Z</dcterms:created>
  <dcterms:modified xsi:type="dcterms:W3CDTF">2011-12-25T19:20:00Z</dcterms:modified>
  <cp:category>www.sorubak.com</cp:category>
  <cp:contentType>www.sorubak.com</cp:contentType>
  <cp:contentStatus>www.sorubak.com</cp:contentStatus>
</cp:coreProperties>
</file>