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858" w:rsidRPr="00BC2082" w:rsidRDefault="004E2858" w:rsidP="00E57246">
      <w:pPr>
        <w:spacing w:after="0"/>
        <w:jc w:val="center"/>
        <w:rPr>
          <w:rFonts w:ascii="Ecofont Vera Sans" w:hAnsi="Ecofont Vera Sans"/>
          <w:b/>
          <w:sz w:val="16"/>
          <w:szCs w:val="16"/>
        </w:rPr>
      </w:pPr>
      <w:r>
        <w:rPr>
          <w:rFonts w:ascii="Ecofont Vera Sans" w:hAnsi="Ecofont Vera Sans"/>
          <w:b/>
          <w:sz w:val="16"/>
          <w:szCs w:val="16"/>
        </w:rPr>
        <w:t>ADIM ADIM TÜRK</w:t>
      </w:r>
      <w:r>
        <w:rPr>
          <w:rFonts w:ascii="MS Gothic" w:eastAsia="MS Gothic" w:hAnsi="MS Gothic" w:cs="MS Gothic" w:hint="eastAsia"/>
          <w:b/>
          <w:sz w:val="16"/>
          <w:szCs w:val="16"/>
        </w:rPr>
        <w:t>İ</w:t>
      </w:r>
      <w:r>
        <w:rPr>
          <w:rFonts w:ascii="Ecofont Vera Sans" w:hAnsi="Ecofont Vera Sans"/>
          <w:b/>
          <w:sz w:val="16"/>
          <w:szCs w:val="16"/>
        </w:rPr>
        <w:t>YE DE</w:t>
      </w:r>
      <w:r>
        <w:rPr>
          <w:rFonts w:ascii="MS Gothic" w:eastAsia="MS Gothic" w:hAnsi="MS Gothic" w:cs="MS Gothic" w:hint="eastAsia"/>
          <w:b/>
          <w:sz w:val="16"/>
          <w:szCs w:val="16"/>
        </w:rPr>
        <w:t>Ğ</w:t>
      </w:r>
      <w:r>
        <w:rPr>
          <w:rFonts w:ascii="Ecofont Vera Sans" w:hAnsi="Ecofont Vera Sans"/>
          <w:b/>
          <w:sz w:val="16"/>
          <w:szCs w:val="16"/>
        </w:rPr>
        <w:t>ERLEND</w:t>
      </w:r>
      <w:r>
        <w:rPr>
          <w:rFonts w:ascii="MS Gothic" w:eastAsia="MS Gothic" w:hAnsi="MS Gothic" w:cs="MS Gothic" w:hint="eastAsia"/>
          <w:b/>
          <w:sz w:val="16"/>
          <w:szCs w:val="16"/>
        </w:rPr>
        <w:t>İ</w:t>
      </w:r>
      <w:r>
        <w:rPr>
          <w:rFonts w:ascii="Ecofont Vera Sans" w:hAnsi="Ecofont Vera Sans"/>
          <w:b/>
          <w:sz w:val="16"/>
          <w:szCs w:val="16"/>
        </w:rPr>
        <w:t>RME TEST</w:t>
      </w:r>
      <w:r>
        <w:rPr>
          <w:rFonts w:ascii="MS Gothic" w:eastAsia="MS Gothic" w:hAnsi="MS Gothic" w:cs="MS Gothic" w:hint="eastAsia"/>
          <w:b/>
          <w:sz w:val="16"/>
          <w:szCs w:val="16"/>
        </w:rPr>
        <w:t>İ</w:t>
      </w:r>
    </w:p>
    <w:p w:rsidR="004E2858" w:rsidRPr="00BC2082" w:rsidRDefault="004E2858" w:rsidP="00C72BA2">
      <w:pPr>
        <w:spacing w:after="0"/>
        <w:rPr>
          <w:rFonts w:ascii="Ecofont Vera Sans" w:hAnsi="Ecofont Vera Sans"/>
          <w:b/>
          <w:sz w:val="16"/>
          <w:szCs w:val="16"/>
        </w:rPr>
      </w:pPr>
      <w:r w:rsidRPr="00BC2082">
        <w:rPr>
          <w:rFonts w:ascii="Ecofont Vera Sans" w:hAnsi="Ecofont Vera Sans"/>
          <w:b/>
          <w:sz w:val="16"/>
          <w:szCs w:val="16"/>
        </w:rPr>
        <w:t xml:space="preserve">Adı-Soyadı:                          </w:t>
      </w:r>
      <w:r w:rsidRPr="00BC2082">
        <w:rPr>
          <w:rFonts w:ascii="Ecofont Vera Sans" w:hAnsi="Ecofont Vera Sans"/>
          <w:b/>
          <w:sz w:val="16"/>
          <w:szCs w:val="16"/>
        </w:rPr>
        <w:tab/>
      </w:r>
      <w:r w:rsidRPr="00BC2082">
        <w:rPr>
          <w:rFonts w:ascii="Ecofont Vera Sans" w:hAnsi="Ecofont Vera Sans"/>
          <w:b/>
          <w:sz w:val="16"/>
          <w:szCs w:val="16"/>
        </w:rPr>
        <w:tab/>
      </w:r>
      <w:r w:rsidRPr="00BC2082">
        <w:rPr>
          <w:rFonts w:ascii="Ecofont Vera Sans" w:hAnsi="Ecofont Vera Sans"/>
          <w:b/>
          <w:sz w:val="16"/>
          <w:szCs w:val="16"/>
        </w:rPr>
        <w:tab/>
      </w:r>
      <w:r w:rsidRPr="00BC2082">
        <w:rPr>
          <w:rFonts w:ascii="Ecofont Vera Sans" w:hAnsi="Ecofont Vera Sans"/>
          <w:b/>
          <w:sz w:val="16"/>
          <w:szCs w:val="16"/>
        </w:rPr>
        <w:tab/>
      </w:r>
      <w:r w:rsidRPr="00BC2082">
        <w:rPr>
          <w:rFonts w:ascii="Ecofont Vera Sans" w:hAnsi="Ecofont Vera Sans"/>
          <w:b/>
          <w:sz w:val="16"/>
          <w:szCs w:val="16"/>
        </w:rPr>
        <w:tab/>
      </w:r>
      <w:r w:rsidRPr="00BC2082">
        <w:rPr>
          <w:rFonts w:ascii="Ecofont Vera Sans" w:hAnsi="Ecofont Vera Sans"/>
          <w:b/>
          <w:sz w:val="16"/>
          <w:szCs w:val="16"/>
        </w:rPr>
        <w:tab/>
      </w:r>
      <w:r w:rsidRPr="00BC2082">
        <w:rPr>
          <w:rFonts w:ascii="Ecofont Vera Sans" w:hAnsi="Ecofont Vera Sans"/>
          <w:b/>
          <w:sz w:val="16"/>
          <w:szCs w:val="16"/>
        </w:rPr>
        <w:tab/>
      </w:r>
      <w:r w:rsidRPr="00BC2082">
        <w:rPr>
          <w:rFonts w:ascii="Ecofont Vera Sans" w:hAnsi="Ecofont Vera Sans"/>
          <w:b/>
          <w:sz w:val="16"/>
          <w:szCs w:val="16"/>
        </w:rPr>
        <w:tab/>
      </w:r>
      <w:r w:rsidRPr="00BC2082">
        <w:rPr>
          <w:rFonts w:ascii="Ecofont Vera Sans" w:hAnsi="Ecofont Vera Sans"/>
          <w:b/>
          <w:sz w:val="16"/>
          <w:szCs w:val="16"/>
        </w:rPr>
        <w:tab/>
      </w:r>
      <w:r w:rsidRPr="00BC2082">
        <w:rPr>
          <w:rFonts w:ascii="Ecofont Vera Sans" w:hAnsi="Ecofont Vera Sans"/>
          <w:b/>
          <w:sz w:val="16"/>
          <w:szCs w:val="16"/>
        </w:rPr>
        <w:tab/>
      </w:r>
      <w:r w:rsidRPr="00BC2082">
        <w:rPr>
          <w:rFonts w:ascii="Ecofont Vera Sans" w:hAnsi="Ecofont Vera Sans"/>
          <w:b/>
          <w:sz w:val="16"/>
          <w:szCs w:val="16"/>
        </w:rPr>
        <w:tab/>
        <w:t xml:space="preserve">../../2011                                                                                                                                  </w:t>
      </w:r>
    </w:p>
    <w:p w:rsidR="004E2858" w:rsidRPr="00BC2082" w:rsidRDefault="004E2858" w:rsidP="00C72BA2">
      <w:pPr>
        <w:spacing w:after="0"/>
        <w:rPr>
          <w:rFonts w:ascii="Ecofont Vera Sans" w:hAnsi="Ecofont Vera Sans"/>
          <w:b/>
          <w:sz w:val="16"/>
          <w:szCs w:val="16"/>
        </w:rPr>
      </w:pPr>
      <w:r w:rsidRPr="00BC2082">
        <w:rPr>
          <w:rFonts w:ascii="Ecofont Vera Sans" w:hAnsi="Ecofont Vera Sans"/>
          <w:b/>
          <w:sz w:val="16"/>
          <w:szCs w:val="16"/>
        </w:rPr>
        <w:t>Numarası:</w:t>
      </w: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-12.55pt;margin-top:9.5pt;width:175.5pt;height:42.75pt;z-index:251655680" adj="22868,13794" filled="f">
            <v:textbox style="mso-next-textbox:#_x0000_s1026">
              <w:txbxContent>
                <w:p w:rsidR="004E2858" w:rsidRPr="00E57246" w:rsidRDefault="004E2858">
                  <w:pPr>
                    <w:rPr>
                      <w:sz w:val="20"/>
                      <w:szCs w:val="20"/>
                    </w:rPr>
                  </w:pPr>
                  <w:bookmarkStart w:id="0" w:name="_GoBack"/>
                  <w:bookmarkEnd w:id="0"/>
                  <w:r w:rsidRPr="00E57246">
                    <w:rPr>
                      <w:sz w:val="20"/>
                      <w:szCs w:val="20"/>
                    </w:rPr>
                    <w:t>Ülkemizde çok farklı toplumlara ve uygarlıklara ait tarihî eserler vardır.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15.15pt;margin-top:9.5pt;width:96.75pt;height:99.75pt;z-index:251654656" filled="f" stroked="f">
            <v:textbox style="mso-next-textbox:#_x0000_s1027">
              <w:txbxContent>
                <w:p w:rsidR="004E2858" w:rsidRDefault="004E2858">
                  <w:r w:rsidRPr="00A72527">
                    <w:rPr>
                      <w:noProof/>
                      <w:sz w:val="24"/>
                      <w:szCs w:val="24"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0 Resim" o:spid="_x0000_i1026" type="#_x0000_t75" alt="ilkokul_sinifuygulama_kurallar.gif" style="width:87.75pt;height:87.75pt;visibility:visible">
                        <v:imagedata r:id="rId4" o:title=""/>
                      </v:shape>
                    </w:pict>
                  </w:r>
                </w:p>
              </w:txbxContent>
            </v:textbox>
          </v:shape>
        </w:pict>
      </w: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  <w:sectPr w:rsidR="004E2858" w:rsidRPr="00BC2082" w:rsidSect="00BC2082">
          <w:pgSz w:w="11906" w:h="16838"/>
          <w:pgMar w:top="567" w:right="424" w:bottom="1417" w:left="851" w:header="708" w:footer="708" w:gutter="0"/>
          <w:cols w:space="708"/>
          <w:docGrid w:linePitch="360"/>
        </w:sectPr>
      </w:pP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 w:rsidRPr="00BC2082">
        <w:rPr>
          <w:rFonts w:ascii="Ecofont Vera Sans" w:hAnsi="Ecofont Vera Sans"/>
          <w:sz w:val="16"/>
          <w:szCs w:val="16"/>
        </w:rPr>
        <w:t xml:space="preserve">1) </w:t>
      </w: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Default="004E2858" w:rsidP="00C72BA2">
      <w:pPr>
        <w:spacing w:after="0"/>
        <w:rPr>
          <w:rFonts w:ascii="Ecofont Vera Sans" w:hAnsi="Ecofont Vera Sans"/>
          <w:b/>
          <w:sz w:val="16"/>
          <w:szCs w:val="16"/>
        </w:rPr>
      </w:pPr>
    </w:p>
    <w:p w:rsidR="004E2858" w:rsidRPr="00BC2082" w:rsidRDefault="004E2858" w:rsidP="00C72BA2">
      <w:pPr>
        <w:spacing w:after="0"/>
        <w:rPr>
          <w:rFonts w:ascii="Ecofont Vera Sans" w:hAnsi="Ecofont Vera Sans"/>
          <w:b/>
          <w:sz w:val="6"/>
          <w:szCs w:val="6"/>
        </w:rPr>
      </w:pPr>
    </w:p>
    <w:p w:rsidR="004E2858" w:rsidRPr="00BC2082" w:rsidRDefault="004E2858" w:rsidP="00C72BA2">
      <w:pPr>
        <w:spacing w:after="0"/>
        <w:rPr>
          <w:rFonts w:ascii="Ecofont Vera Sans" w:hAnsi="Ecofont Vera Sans"/>
          <w:b/>
          <w:sz w:val="16"/>
          <w:szCs w:val="16"/>
        </w:rPr>
      </w:pPr>
      <w:r w:rsidRPr="00BC2082">
        <w:rPr>
          <w:rFonts w:ascii="Ecofont Vera Sans" w:hAnsi="Ecofont Vera Sans"/>
          <w:b/>
          <w:sz w:val="16"/>
          <w:szCs w:val="16"/>
        </w:rPr>
        <w:t>A</w:t>
      </w:r>
      <w:r w:rsidRPr="00BC2082">
        <w:rPr>
          <w:rFonts w:ascii="MS Gothic" w:eastAsia="MS Gothic" w:hAnsi="MS Gothic" w:cs="MS Gothic" w:hint="eastAsia"/>
          <w:b/>
          <w:sz w:val="16"/>
          <w:szCs w:val="16"/>
        </w:rPr>
        <w:t>ş</w:t>
      </w:r>
      <w:r w:rsidRPr="00BC2082">
        <w:rPr>
          <w:rFonts w:ascii="Ecofont Vera Sans" w:hAnsi="Ecofont Vera Sans"/>
          <w:b/>
          <w:sz w:val="16"/>
          <w:szCs w:val="16"/>
        </w:rPr>
        <w:t>a</w:t>
      </w:r>
      <w:r w:rsidRPr="00BC2082">
        <w:rPr>
          <w:rFonts w:ascii="MS Gothic" w:eastAsia="MS Gothic" w:hAnsi="MS Gothic" w:cs="MS Gothic" w:hint="eastAsia"/>
          <w:b/>
          <w:sz w:val="16"/>
          <w:szCs w:val="16"/>
        </w:rPr>
        <w:t>ğ</w:t>
      </w:r>
      <w:r w:rsidRPr="00BC2082">
        <w:rPr>
          <w:rFonts w:ascii="Ecofont Vera Sans" w:hAnsi="Ecofont Vera Sans"/>
          <w:b/>
          <w:sz w:val="16"/>
          <w:szCs w:val="16"/>
        </w:rPr>
        <w:t xml:space="preserve">ıdakilerden hangisi bu eserleri </w:t>
      </w:r>
    </w:p>
    <w:p w:rsidR="004E2858" w:rsidRPr="00BC2082" w:rsidRDefault="004E2858" w:rsidP="00C72BA2">
      <w:pPr>
        <w:spacing w:after="0"/>
        <w:rPr>
          <w:rFonts w:ascii="Ecofont Vera Sans" w:hAnsi="Ecofont Vera Sans"/>
          <w:b/>
          <w:sz w:val="16"/>
          <w:szCs w:val="16"/>
        </w:rPr>
      </w:pPr>
      <w:r w:rsidRPr="00BC2082">
        <w:rPr>
          <w:rFonts w:ascii="Ecofont Vera Sans" w:hAnsi="Ecofont Vera Sans"/>
          <w:b/>
          <w:sz w:val="16"/>
          <w:szCs w:val="16"/>
        </w:rPr>
        <w:t>korumak amacıyla olu</w:t>
      </w:r>
      <w:r w:rsidRPr="00BC2082">
        <w:rPr>
          <w:rFonts w:ascii="MS Gothic" w:eastAsia="MS Gothic" w:hAnsi="MS Gothic" w:cs="MS Gothic" w:hint="eastAsia"/>
          <w:b/>
          <w:sz w:val="16"/>
          <w:szCs w:val="16"/>
        </w:rPr>
        <w:t>ş</w:t>
      </w:r>
      <w:r w:rsidRPr="00BC2082">
        <w:rPr>
          <w:rFonts w:ascii="Ecofont Vera Sans" w:hAnsi="Ecofont Vera Sans"/>
          <w:b/>
          <w:sz w:val="16"/>
          <w:szCs w:val="16"/>
        </w:rPr>
        <w:t>turulmu</w:t>
      </w:r>
      <w:r w:rsidRPr="00BC2082">
        <w:rPr>
          <w:rFonts w:ascii="MS Gothic" w:eastAsia="MS Gothic" w:hAnsi="MS Gothic" w:cs="MS Gothic" w:hint="eastAsia"/>
          <w:b/>
          <w:sz w:val="16"/>
          <w:szCs w:val="16"/>
        </w:rPr>
        <w:t>ş</w:t>
      </w:r>
      <w:r w:rsidRPr="00BC2082">
        <w:rPr>
          <w:rFonts w:ascii="Ecofont Vera Sans" w:hAnsi="Ecofont Vera Sans"/>
          <w:b/>
          <w:sz w:val="16"/>
          <w:szCs w:val="16"/>
        </w:rPr>
        <w:t>tur?</w:t>
      </w: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 w:rsidRPr="00BC2082">
        <w:rPr>
          <w:rFonts w:ascii="Ecofont Vera Sans" w:hAnsi="Ecofont Vera Sans"/>
          <w:sz w:val="16"/>
          <w:szCs w:val="16"/>
        </w:rPr>
        <w:t xml:space="preserve">A ) Yaylalar  </w:t>
      </w:r>
      <w:r w:rsidRPr="00BC2082">
        <w:rPr>
          <w:rFonts w:ascii="Ecofont Vera Sans" w:hAnsi="Ecofont Vera Sans"/>
          <w:sz w:val="16"/>
          <w:szCs w:val="16"/>
        </w:rPr>
        <w:tab/>
        <w:t xml:space="preserve">B)  Müzeler   </w:t>
      </w:r>
      <w:r w:rsidRPr="00BC2082">
        <w:rPr>
          <w:rFonts w:ascii="Ecofont Vera Sans" w:hAnsi="Ecofont Vera Sans"/>
          <w:sz w:val="16"/>
          <w:szCs w:val="16"/>
        </w:rPr>
        <w:tab/>
      </w: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 w:rsidRPr="00BC2082">
        <w:rPr>
          <w:rFonts w:ascii="Ecofont Vera Sans" w:hAnsi="Ecofont Vera Sans"/>
          <w:sz w:val="16"/>
          <w:szCs w:val="16"/>
        </w:rPr>
        <w:t xml:space="preserve">C) Okullar  </w:t>
      </w:r>
      <w:r w:rsidRPr="00BC2082">
        <w:rPr>
          <w:rFonts w:ascii="Ecofont Vera Sans" w:hAnsi="Ecofont Vera Sans"/>
          <w:sz w:val="16"/>
          <w:szCs w:val="16"/>
        </w:rPr>
        <w:tab/>
        <w:t>D) Üniversiteler</w:t>
      </w: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 w:rsidRPr="00BC2082">
        <w:rPr>
          <w:rFonts w:ascii="Ecofont Vera Sans" w:hAnsi="Ecofont Vera Sans"/>
          <w:sz w:val="16"/>
          <w:szCs w:val="16"/>
        </w:rPr>
        <w:t>2) Geçmi</w:t>
      </w:r>
      <w:r w:rsidRPr="00BC2082">
        <w:rPr>
          <w:rFonts w:ascii="MS Gothic" w:eastAsia="MS Gothic" w:hAnsi="MS Gothic" w:cs="MS Gothic" w:hint="eastAsia"/>
          <w:sz w:val="16"/>
          <w:szCs w:val="16"/>
        </w:rPr>
        <w:t>ş</w:t>
      </w:r>
      <w:r w:rsidRPr="00BC2082">
        <w:rPr>
          <w:rFonts w:ascii="Ecofont Vera Sans" w:hAnsi="Ecofont Vera Sans"/>
          <w:sz w:val="16"/>
          <w:szCs w:val="16"/>
        </w:rPr>
        <w:t xml:space="preserve"> uygarlıklardan kalan eserler, bizden önce ya</w:t>
      </w:r>
      <w:r w:rsidRPr="00BC2082">
        <w:rPr>
          <w:rFonts w:ascii="MS Gothic" w:eastAsia="MS Gothic" w:hAnsi="MS Gothic" w:cs="MS Gothic" w:hint="eastAsia"/>
          <w:sz w:val="16"/>
          <w:szCs w:val="16"/>
        </w:rPr>
        <w:t>ş</w:t>
      </w:r>
      <w:r w:rsidRPr="00BC2082">
        <w:rPr>
          <w:rFonts w:ascii="Ecofont Vera Sans" w:hAnsi="Ecofont Vera Sans"/>
          <w:sz w:val="16"/>
          <w:szCs w:val="16"/>
        </w:rPr>
        <w:t>amı</w:t>
      </w:r>
      <w:r w:rsidRPr="00BC2082">
        <w:rPr>
          <w:rFonts w:ascii="MS Gothic" w:eastAsia="MS Gothic" w:hAnsi="MS Gothic" w:cs="MS Gothic" w:hint="eastAsia"/>
          <w:sz w:val="16"/>
          <w:szCs w:val="16"/>
        </w:rPr>
        <w:t>ş</w:t>
      </w:r>
      <w:r w:rsidRPr="00BC2082">
        <w:rPr>
          <w:rFonts w:ascii="Ecofont Vera Sans" w:hAnsi="Ecofont Vera Sans"/>
          <w:sz w:val="16"/>
          <w:szCs w:val="16"/>
        </w:rPr>
        <w:t xml:space="preserve"> toplumların duygu, dü</w:t>
      </w:r>
      <w:r w:rsidRPr="00BC2082">
        <w:rPr>
          <w:rFonts w:ascii="MS Gothic" w:eastAsia="MS Gothic" w:hAnsi="MS Gothic" w:cs="MS Gothic" w:hint="eastAsia"/>
          <w:sz w:val="16"/>
          <w:szCs w:val="16"/>
        </w:rPr>
        <w:t>ş</w:t>
      </w:r>
      <w:r w:rsidRPr="00BC2082">
        <w:rPr>
          <w:rFonts w:ascii="Ecofont Vera Sans" w:hAnsi="Ecofont Vera Sans"/>
          <w:sz w:val="16"/>
          <w:szCs w:val="16"/>
        </w:rPr>
        <w:t>ünce, inanç ve ya</w:t>
      </w:r>
      <w:r w:rsidRPr="00BC2082">
        <w:rPr>
          <w:rFonts w:ascii="MS Gothic" w:eastAsia="MS Gothic" w:hAnsi="MS Gothic" w:cs="MS Gothic" w:hint="eastAsia"/>
          <w:sz w:val="16"/>
          <w:szCs w:val="16"/>
        </w:rPr>
        <w:t>ş</w:t>
      </w:r>
      <w:r w:rsidRPr="00BC2082">
        <w:rPr>
          <w:rFonts w:ascii="Ecofont Vera Sans" w:hAnsi="Ecofont Vera Sans"/>
          <w:sz w:val="16"/>
          <w:szCs w:val="16"/>
        </w:rPr>
        <w:t>ayı</w:t>
      </w:r>
      <w:r w:rsidRPr="00BC2082">
        <w:rPr>
          <w:rFonts w:ascii="MS Gothic" w:eastAsia="MS Gothic" w:hAnsi="MS Gothic" w:cs="MS Gothic" w:hint="eastAsia"/>
          <w:sz w:val="16"/>
          <w:szCs w:val="16"/>
        </w:rPr>
        <w:t>ş</w:t>
      </w:r>
      <w:r w:rsidRPr="00BC2082">
        <w:rPr>
          <w:rFonts w:ascii="Ecofont Vera Sans" w:hAnsi="Ecofont Vera Sans"/>
          <w:sz w:val="16"/>
          <w:szCs w:val="16"/>
        </w:rPr>
        <w:t xml:space="preserve"> </w:t>
      </w:r>
      <w:r w:rsidRPr="00BC2082">
        <w:rPr>
          <w:rFonts w:ascii="MS Gothic" w:eastAsia="MS Gothic" w:hAnsi="MS Gothic" w:cs="MS Gothic" w:hint="eastAsia"/>
          <w:sz w:val="16"/>
          <w:szCs w:val="16"/>
        </w:rPr>
        <w:t>ş</w:t>
      </w:r>
      <w:r w:rsidRPr="00BC2082">
        <w:rPr>
          <w:rFonts w:ascii="Ecofont Vera Sans" w:hAnsi="Ecofont Vera Sans"/>
          <w:sz w:val="16"/>
          <w:szCs w:val="16"/>
        </w:rPr>
        <w:t>ekilleri hakkında bilgi edinmemizi sa</w:t>
      </w:r>
      <w:r w:rsidRPr="00BC2082">
        <w:rPr>
          <w:rFonts w:ascii="MS Gothic" w:eastAsia="MS Gothic" w:hAnsi="MS Gothic" w:cs="MS Gothic" w:hint="eastAsia"/>
          <w:sz w:val="16"/>
          <w:szCs w:val="16"/>
        </w:rPr>
        <w:t>ğ</w:t>
      </w:r>
      <w:r w:rsidRPr="00BC2082">
        <w:rPr>
          <w:rFonts w:ascii="Ecofont Vera Sans" w:hAnsi="Ecofont Vera Sans"/>
          <w:sz w:val="16"/>
          <w:szCs w:val="16"/>
        </w:rPr>
        <w:t>lar.</w:t>
      </w:r>
    </w:p>
    <w:p w:rsidR="004E2858" w:rsidRPr="00BC2082" w:rsidRDefault="004E2858" w:rsidP="00C72BA2">
      <w:pPr>
        <w:spacing w:after="0"/>
        <w:rPr>
          <w:rFonts w:ascii="Ecofont Vera Sans" w:hAnsi="Ecofont Vera Sans"/>
          <w:b/>
          <w:sz w:val="16"/>
          <w:szCs w:val="16"/>
        </w:rPr>
      </w:pPr>
      <w:r w:rsidRPr="00BC2082">
        <w:rPr>
          <w:rFonts w:ascii="Ecofont Vera Sans" w:hAnsi="Ecofont Vera Sans"/>
          <w:b/>
          <w:sz w:val="16"/>
          <w:szCs w:val="16"/>
        </w:rPr>
        <w:t>Buna göre a</w:t>
      </w:r>
      <w:r w:rsidRPr="00BC2082">
        <w:rPr>
          <w:rFonts w:ascii="MS Gothic" w:eastAsia="MS Gothic" w:hAnsi="MS Gothic" w:cs="MS Gothic" w:hint="eastAsia"/>
          <w:b/>
          <w:sz w:val="16"/>
          <w:szCs w:val="16"/>
        </w:rPr>
        <w:t>ş</w:t>
      </w:r>
      <w:r w:rsidRPr="00BC2082">
        <w:rPr>
          <w:rFonts w:ascii="Ecofont Vera Sans" w:hAnsi="Ecofont Vera Sans"/>
          <w:b/>
          <w:sz w:val="16"/>
          <w:szCs w:val="16"/>
        </w:rPr>
        <w:t>a</w:t>
      </w:r>
      <w:r w:rsidRPr="00BC2082">
        <w:rPr>
          <w:rFonts w:ascii="MS Gothic" w:eastAsia="MS Gothic" w:hAnsi="MS Gothic" w:cs="MS Gothic" w:hint="eastAsia"/>
          <w:b/>
          <w:sz w:val="16"/>
          <w:szCs w:val="16"/>
        </w:rPr>
        <w:t>ğ</w:t>
      </w:r>
      <w:r w:rsidRPr="00BC2082">
        <w:rPr>
          <w:rFonts w:ascii="Ecofont Vera Sans" w:hAnsi="Ecofont Vera Sans"/>
          <w:b/>
          <w:sz w:val="16"/>
          <w:szCs w:val="16"/>
        </w:rPr>
        <w:t>ıdaki tarihî eserlerden hangisi dinî inançla ilgili bir eserdir?</w:t>
      </w:r>
    </w:p>
    <w:p w:rsidR="004E2858" w:rsidRPr="00BC2082" w:rsidRDefault="004E2858" w:rsidP="00C72BA2">
      <w:pPr>
        <w:spacing w:after="0"/>
        <w:rPr>
          <w:rFonts w:ascii="Ecofont Vera Sans" w:hAnsi="Ecofont Vera Sans"/>
          <w:b/>
          <w:sz w:val="16"/>
          <w:szCs w:val="16"/>
        </w:rPr>
      </w:pPr>
      <w:r w:rsidRPr="00A72527">
        <w:rPr>
          <w:rFonts w:ascii="Ecofont Vera Sans" w:hAnsi="Ecofont Vera Sans"/>
          <w:b/>
          <w:noProof/>
          <w:sz w:val="16"/>
          <w:szCs w:val="16"/>
          <w:lang w:eastAsia="tr-TR"/>
        </w:rPr>
        <w:pict>
          <v:shape id="2 Resim" o:spid="_x0000_i1027" type="#_x0000_t75" alt="EFTDXRCA8INW0UCAE9CJLKCA52YPW2CA9C4ZH3CAVPFFZICAMTTKNVCAPXO3OECAO7SGA5CAC4U4PGCAFVTCJWCA146DGSCA3GXBY4CA6MEC7BCA9QIDARCA7MJLYZCAL5IJXGCAXGG1IXCAF1SPA7.jpg" style="width:62.25pt;height:46.5pt;visibility:visible">
            <v:imagedata r:id="rId5" o:title=""/>
          </v:shape>
        </w:pict>
      </w:r>
      <w:r w:rsidRPr="00A72527">
        <w:rPr>
          <w:rFonts w:ascii="Ecofont Vera Sans" w:hAnsi="Ecofont Vera Sans"/>
          <w:b/>
          <w:noProof/>
          <w:sz w:val="16"/>
          <w:szCs w:val="16"/>
          <w:lang w:eastAsia="tr-TR"/>
        </w:rPr>
        <w:pict>
          <v:shape id="4 Resim" o:spid="_x0000_i1028" type="#_x0000_t75" alt="LAG0MPCASMXX8OCADZE52BCAX0LSUDCA0Q5PLLCAAC169SCAAXH7C5CA3OY3SRCAPQDGW5CAGEVI9NCACLL6GGCA23IP4LCAWRDDHDCAIA057JCAQ7P8Y3CANHRZE5CAYGF3O1CALDVM68CA320T2H.jpg" style="width:56.25pt;height:46.5pt;visibility:visible">
            <v:imagedata r:id="rId6" o:title=""/>
          </v:shape>
        </w:pict>
      </w:r>
      <w:r w:rsidRPr="00A72527">
        <w:rPr>
          <w:rFonts w:ascii="Ecofont Vera Sans" w:hAnsi="Ecofont Vera Sans"/>
          <w:b/>
          <w:noProof/>
          <w:sz w:val="16"/>
          <w:szCs w:val="16"/>
          <w:lang w:eastAsia="tr-TR"/>
        </w:rPr>
        <w:pict>
          <v:shape id="3 Resim" o:spid="_x0000_i1029" type="#_x0000_t75" alt="ETJBIYCAUCYPSWCAMB08A7CAJUC7DLCAE4I8PRCAX38JULCAE4DRM4CABUAJBHCA5PXLX9CAX3L6QICA62GO5FCA3Y6S14CAR81GIYCAURHSI3CA3LMH7ZCAMUMT29CA1EC8GPCADAUBIFCA070DQK.jpg" style="width:61.5pt;height:48pt;visibility:visible">
            <v:imagedata r:id="rId7" o:title=""/>
          </v:shape>
        </w:pict>
      </w:r>
      <w:r w:rsidRPr="00A72527">
        <w:rPr>
          <w:rFonts w:ascii="Ecofont Vera Sans" w:hAnsi="Ecofont Vera Sans"/>
          <w:b/>
          <w:noProof/>
          <w:sz w:val="16"/>
          <w:szCs w:val="16"/>
          <w:lang w:eastAsia="tr-TR"/>
        </w:rPr>
        <w:pict>
          <v:shape id="5 Resim" o:spid="_x0000_i1030" type="#_x0000_t75" alt="TYVMO5CAZMLF7KCAKGVYGZCAP4BUVZCAB22Y72CAC4W4XGCAX7LO1YCAJ0HSJ5CA2PICUNCAYDIDGOCAS5E5QCCAX5K5H1CAUL0QMECAZSYA7UCAI5B5H3CA62NZDSCA4M41N3CASK3655CAW1ZEI3.jpg" style="width:63.75pt;height:48.75pt;visibility:visible">
            <v:imagedata r:id="rId8" o:title=""/>
          </v:shape>
        </w:pict>
      </w: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 w:rsidRPr="00BC2082">
        <w:rPr>
          <w:rFonts w:ascii="Ecofont Vera Sans" w:hAnsi="Ecofont Vera Sans"/>
          <w:sz w:val="16"/>
          <w:szCs w:val="16"/>
        </w:rPr>
        <w:t xml:space="preserve">A) Saraylar            B) Camiler    C)kervansaraylar   D) Kaleler         </w:t>
      </w: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Pr="00BC2082" w:rsidRDefault="004E2858" w:rsidP="002520F3">
      <w:pPr>
        <w:spacing w:after="0"/>
        <w:jc w:val="center"/>
        <w:rPr>
          <w:rFonts w:ascii="Ecofont Vera Sans" w:hAnsi="Ecofont Vera Sans"/>
          <w:sz w:val="16"/>
          <w:szCs w:val="16"/>
        </w:rPr>
      </w:pPr>
      <w:r w:rsidRPr="00A72527">
        <w:rPr>
          <w:rFonts w:ascii="Ecofont Vera Sans" w:hAnsi="Ecofont Vera Sans"/>
          <w:noProof/>
          <w:sz w:val="16"/>
          <w:szCs w:val="16"/>
          <w:lang w:eastAsia="tr-TR"/>
        </w:rPr>
        <w:pict>
          <v:shape id="7 Resim" o:spid="_x0000_i1031" type="#_x0000_t75" alt="dfdf.jpg" style="width:99pt;height:66pt;visibility:visible">
            <v:imagedata r:id="rId9" o:title=""/>
          </v:shape>
        </w:pict>
      </w: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 w:rsidRPr="00BC2082">
        <w:rPr>
          <w:rFonts w:ascii="Ecofont Vera Sans" w:hAnsi="Ecofont Vera Sans"/>
          <w:sz w:val="16"/>
          <w:szCs w:val="16"/>
        </w:rPr>
        <w:t>3) Ülkemizde turistler tarafından ziyaret edilen çok sayıda tarihî eser ve do</w:t>
      </w:r>
      <w:r w:rsidRPr="00BC2082">
        <w:rPr>
          <w:rFonts w:ascii="MS Gothic" w:eastAsia="MS Gothic" w:hAnsi="MS Gothic" w:cs="MS Gothic" w:hint="eastAsia"/>
          <w:sz w:val="16"/>
          <w:szCs w:val="16"/>
        </w:rPr>
        <w:t>ğ</w:t>
      </w:r>
      <w:r w:rsidRPr="00BC2082">
        <w:rPr>
          <w:rFonts w:ascii="Ecofont Vera Sans" w:hAnsi="Ecofont Vera Sans"/>
          <w:sz w:val="16"/>
          <w:szCs w:val="16"/>
        </w:rPr>
        <w:t>al güzellik vardır.</w:t>
      </w:r>
    </w:p>
    <w:p w:rsidR="004E2858" w:rsidRPr="00BC2082" w:rsidRDefault="004E2858" w:rsidP="00C72BA2">
      <w:pPr>
        <w:spacing w:after="0"/>
        <w:rPr>
          <w:rFonts w:ascii="Ecofont Vera Sans" w:hAnsi="Ecofont Vera Sans"/>
          <w:b/>
          <w:sz w:val="16"/>
          <w:szCs w:val="16"/>
        </w:rPr>
      </w:pPr>
      <w:r w:rsidRPr="00BC2082">
        <w:rPr>
          <w:rFonts w:ascii="Ecofont Vera Sans" w:hAnsi="Ecofont Vera Sans"/>
          <w:b/>
          <w:sz w:val="16"/>
          <w:szCs w:val="16"/>
        </w:rPr>
        <w:t>Buna göre a</w:t>
      </w:r>
      <w:r w:rsidRPr="00BC2082">
        <w:rPr>
          <w:rFonts w:ascii="MS Gothic" w:eastAsia="MS Gothic" w:hAnsi="MS Gothic" w:cs="MS Gothic" w:hint="eastAsia"/>
          <w:b/>
          <w:sz w:val="16"/>
          <w:szCs w:val="16"/>
        </w:rPr>
        <w:t>ş</w:t>
      </w:r>
      <w:r w:rsidRPr="00BC2082">
        <w:rPr>
          <w:rFonts w:ascii="Ecofont Vera Sans" w:hAnsi="Ecofont Vera Sans"/>
          <w:b/>
          <w:sz w:val="16"/>
          <w:szCs w:val="16"/>
        </w:rPr>
        <w:t>a</w:t>
      </w:r>
      <w:r w:rsidRPr="00BC2082">
        <w:rPr>
          <w:rFonts w:ascii="MS Gothic" w:eastAsia="MS Gothic" w:hAnsi="MS Gothic" w:cs="MS Gothic" w:hint="eastAsia"/>
          <w:b/>
          <w:sz w:val="16"/>
          <w:szCs w:val="16"/>
        </w:rPr>
        <w:t>ğ</w:t>
      </w:r>
      <w:r w:rsidRPr="00BC2082">
        <w:rPr>
          <w:rFonts w:ascii="Ecofont Vera Sans" w:hAnsi="Ecofont Vera Sans"/>
          <w:b/>
          <w:sz w:val="16"/>
          <w:szCs w:val="16"/>
        </w:rPr>
        <w:t>ıdakilerden hangisi do</w:t>
      </w:r>
      <w:r w:rsidRPr="00BC2082">
        <w:rPr>
          <w:rFonts w:ascii="MS Gothic" w:eastAsia="MS Gothic" w:hAnsi="MS Gothic" w:cs="MS Gothic" w:hint="eastAsia"/>
          <w:b/>
          <w:sz w:val="16"/>
          <w:szCs w:val="16"/>
        </w:rPr>
        <w:t>ğ</w:t>
      </w:r>
      <w:r w:rsidRPr="00BC2082">
        <w:rPr>
          <w:rFonts w:ascii="Ecofont Vera Sans" w:hAnsi="Ecofont Vera Sans"/>
          <w:b/>
          <w:sz w:val="16"/>
          <w:szCs w:val="16"/>
        </w:rPr>
        <w:t>al güzelliklerimizdendir?</w:t>
      </w: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 w:rsidRPr="00BC2082">
        <w:rPr>
          <w:rFonts w:ascii="Ecofont Vera Sans" w:hAnsi="Ecofont Vera Sans"/>
          <w:sz w:val="16"/>
          <w:szCs w:val="16"/>
        </w:rPr>
        <w:t xml:space="preserve">A) </w:t>
      </w:r>
      <w:r w:rsidRPr="00A72527">
        <w:rPr>
          <w:rFonts w:ascii="Ecofont Vera Sans" w:hAnsi="Ecofont Vera Sans"/>
          <w:noProof/>
          <w:sz w:val="16"/>
          <w:szCs w:val="16"/>
          <w:lang w:eastAsia="tr-TR"/>
        </w:rPr>
        <w:pict>
          <v:shape id="8 Resim" o:spid="_x0000_i1032" type="#_x0000_t75" alt="imagesCA623SYB.jpg" style="width:1in;height:54pt;visibility:visible">
            <v:imagedata r:id="rId10" o:title=""/>
          </v:shape>
        </w:pict>
      </w:r>
      <w:r w:rsidRPr="00BC2082">
        <w:rPr>
          <w:rFonts w:ascii="Ecofont Vera Sans" w:hAnsi="Ecofont Vera Sans"/>
          <w:sz w:val="16"/>
          <w:szCs w:val="16"/>
        </w:rPr>
        <w:tab/>
      </w:r>
      <w:r w:rsidRPr="00BC2082">
        <w:rPr>
          <w:rFonts w:ascii="Ecofont Vera Sans" w:hAnsi="Ecofont Vera Sans"/>
          <w:sz w:val="16"/>
          <w:szCs w:val="16"/>
        </w:rPr>
        <w:tab/>
        <w:t>B)</w:t>
      </w:r>
      <w:r w:rsidRPr="00A72527">
        <w:rPr>
          <w:rFonts w:ascii="Ecofont Vera Sans" w:hAnsi="Ecofont Vera Sans"/>
          <w:noProof/>
          <w:sz w:val="16"/>
          <w:szCs w:val="16"/>
          <w:lang w:eastAsia="tr-TR"/>
        </w:rPr>
        <w:pict>
          <v:shape id="9 Resim" o:spid="_x0000_i1033" type="#_x0000_t75" alt="ishakp.png" style="width:72.75pt;height:53.25pt;visibility:visible">
            <v:imagedata r:id="rId11" o:title=""/>
          </v:shape>
        </w:pict>
      </w: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 w:rsidRPr="00BC2082">
        <w:rPr>
          <w:rFonts w:ascii="Ecofont Vera Sans" w:hAnsi="Ecofont Vera Sans"/>
          <w:sz w:val="16"/>
          <w:szCs w:val="16"/>
        </w:rPr>
        <w:t>Kapadokya Peribacaları</w:t>
      </w:r>
      <w:r w:rsidRPr="00BC2082">
        <w:rPr>
          <w:rFonts w:ascii="Ecofont Vera Sans" w:hAnsi="Ecofont Vera Sans"/>
          <w:sz w:val="16"/>
          <w:szCs w:val="16"/>
        </w:rPr>
        <w:tab/>
      </w:r>
      <w:r w:rsidRPr="00BC2082">
        <w:rPr>
          <w:rFonts w:ascii="Ecofont Vera Sans" w:hAnsi="Ecofont Vera Sans"/>
          <w:sz w:val="16"/>
          <w:szCs w:val="16"/>
        </w:rPr>
        <w:tab/>
        <w:t xml:space="preserve">  A</w:t>
      </w:r>
      <w:r w:rsidRPr="00BC2082">
        <w:rPr>
          <w:rFonts w:ascii="MS Gothic" w:eastAsia="MS Gothic" w:hAnsi="MS Gothic" w:cs="MS Gothic" w:hint="eastAsia"/>
          <w:sz w:val="16"/>
          <w:szCs w:val="16"/>
        </w:rPr>
        <w:t>ğ</w:t>
      </w:r>
      <w:r w:rsidRPr="00BC2082">
        <w:rPr>
          <w:rFonts w:ascii="Ecofont Vera Sans" w:hAnsi="Ecofont Vera Sans"/>
          <w:sz w:val="16"/>
          <w:szCs w:val="16"/>
        </w:rPr>
        <w:t xml:space="preserve">rı </w:t>
      </w:r>
      <w:r w:rsidRPr="00BC2082">
        <w:rPr>
          <w:rFonts w:ascii="MS Gothic" w:eastAsia="MS Gothic" w:hAnsi="MS Gothic" w:cs="MS Gothic" w:hint="eastAsia"/>
          <w:sz w:val="16"/>
          <w:szCs w:val="16"/>
        </w:rPr>
        <w:t>İ</w:t>
      </w:r>
      <w:r w:rsidRPr="00BC2082">
        <w:rPr>
          <w:rFonts w:ascii="Ecofont Vera Sans" w:hAnsi="Ecofont Vera Sans"/>
          <w:sz w:val="16"/>
          <w:szCs w:val="16"/>
        </w:rPr>
        <w:t>shakpa</w:t>
      </w:r>
      <w:r w:rsidRPr="00BC2082">
        <w:rPr>
          <w:rFonts w:ascii="MS Gothic" w:eastAsia="MS Gothic" w:hAnsi="MS Gothic" w:cs="MS Gothic" w:hint="eastAsia"/>
          <w:sz w:val="16"/>
          <w:szCs w:val="16"/>
        </w:rPr>
        <w:t>ş</w:t>
      </w:r>
      <w:r w:rsidRPr="00BC2082">
        <w:rPr>
          <w:rFonts w:ascii="Ecofont Vera Sans" w:hAnsi="Ecofont Vera Sans"/>
          <w:sz w:val="16"/>
          <w:szCs w:val="16"/>
        </w:rPr>
        <w:t>a Sarayı</w:t>
      </w: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 w:rsidRPr="00BC2082">
        <w:rPr>
          <w:rFonts w:ascii="Ecofont Vera Sans" w:hAnsi="Ecofont Vera Sans"/>
          <w:sz w:val="16"/>
          <w:szCs w:val="16"/>
        </w:rPr>
        <w:t>C)</w:t>
      </w:r>
      <w:r w:rsidRPr="00A72527">
        <w:rPr>
          <w:rFonts w:ascii="Ecofont Vera Sans" w:hAnsi="Ecofont Vera Sans"/>
          <w:noProof/>
          <w:sz w:val="16"/>
          <w:szCs w:val="16"/>
          <w:lang w:eastAsia="tr-TR"/>
        </w:rPr>
        <w:pict>
          <v:shape id="10 Resim" o:spid="_x0000_i1034" type="#_x0000_t75" alt="safranbolu evleri.jpg" style="width:69.75pt;height:52.5pt;visibility:visible">
            <v:imagedata r:id="rId12" o:title=""/>
          </v:shape>
        </w:pict>
      </w:r>
      <w:r w:rsidRPr="00BC2082">
        <w:rPr>
          <w:rFonts w:ascii="Ecofont Vera Sans" w:hAnsi="Ecofont Vera Sans"/>
          <w:sz w:val="16"/>
          <w:szCs w:val="16"/>
        </w:rPr>
        <w:tab/>
      </w:r>
      <w:r w:rsidRPr="00BC2082">
        <w:rPr>
          <w:rFonts w:ascii="Ecofont Vera Sans" w:hAnsi="Ecofont Vera Sans"/>
          <w:sz w:val="16"/>
          <w:szCs w:val="16"/>
        </w:rPr>
        <w:tab/>
        <w:t>D)</w:t>
      </w:r>
      <w:r w:rsidRPr="00A72527">
        <w:rPr>
          <w:rFonts w:ascii="Ecofont Vera Sans" w:hAnsi="Ecofont Vera Sans"/>
          <w:noProof/>
          <w:sz w:val="16"/>
          <w:szCs w:val="16"/>
          <w:lang w:eastAsia="tr-TR"/>
        </w:rPr>
        <w:pict>
          <v:shape id="11 Resim" o:spid="_x0000_i1035" type="#_x0000_t75" alt="sümela1.png" style="width:72.75pt;height:52.5pt;visibility:visible">
            <v:imagedata r:id="rId13" o:title=""/>
          </v:shape>
        </w:pict>
      </w: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 w:rsidRPr="00BC2082">
        <w:rPr>
          <w:rFonts w:ascii="Ecofont Vera Sans" w:hAnsi="Ecofont Vera Sans"/>
          <w:sz w:val="16"/>
          <w:szCs w:val="16"/>
        </w:rPr>
        <w:t>Karabük Safranbolu Evleri</w:t>
      </w:r>
      <w:r w:rsidRPr="00BC2082">
        <w:rPr>
          <w:rFonts w:ascii="Ecofont Vera Sans" w:hAnsi="Ecofont Vera Sans"/>
          <w:sz w:val="16"/>
          <w:szCs w:val="16"/>
        </w:rPr>
        <w:tab/>
      </w:r>
      <w:r w:rsidRPr="00BC2082">
        <w:rPr>
          <w:rFonts w:ascii="Ecofont Vera Sans" w:hAnsi="Ecofont Vera Sans"/>
          <w:sz w:val="16"/>
          <w:szCs w:val="16"/>
        </w:rPr>
        <w:tab/>
        <w:t>Trabzon Sümela Manastırı</w:t>
      </w: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Pr="00BC2082" w:rsidRDefault="004E2858" w:rsidP="00C72BA2">
      <w:pPr>
        <w:spacing w:after="0"/>
        <w:rPr>
          <w:rFonts w:ascii="Ecofont Vera Sans" w:hAnsi="Ecofont Vera Sans"/>
          <w:b/>
          <w:sz w:val="16"/>
          <w:szCs w:val="16"/>
        </w:rPr>
      </w:pPr>
      <w:r w:rsidRPr="00BC2082">
        <w:rPr>
          <w:rFonts w:ascii="Ecofont Vera Sans" w:hAnsi="Ecofont Vera Sans"/>
          <w:sz w:val="16"/>
          <w:szCs w:val="16"/>
        </w:rPr>
        <w:t xml:space="preserve">4) </w:t>
      </w:r>
      <w:r w:rsidRPr="00BC2082">
        <w:rPr>
          <w:rFonts w:ascii="Ecofont Vera Sans" w:hAnsi="Ecofont Vera Sans"/>
          <w:b/>
          <w:sz w:val="16"/>
          <w:szCs w:val="16"/>
        </w:rPr>
        <w:t>Ülkemizde çok sayıda tarihî eserlerin ve do</w:t>
      </w:r>
      <w:r w:rsidRPr="00BC2082">
        <w:rPr>
          <w:rFonts w:ascii="MS Gothic" w:eastAsia="MS Gothic" w:hAnsi="MS Gothic" w:cs="MS Gothic" w:hint="eastAsia"/>
          <w:b/>
          <w:sz w:val="16"/>
          <w:szCs w:val="16"/>
        </w:rPr>
        <w:t>ğ</w:t>
      </w:r>
      <w:r w:rsidRPr="00BC2082">
        <w:rPr>
          <w:rFonts w:ascii="Ecofont Vera Sans" w:hAnsi="Ecofont Vera Sans"/>
          <w:b/>
          <w:sz w:val="16"/>
          <w:szCs w:val="16"/>
        </w:rPr>
        <w:t>al güzelliklerin bulunması öncelikle a</w:t>
      </w:r>
      <w:r w:rsidRPr="00BC2082">
        <w:rPr>
          <w:rFonts w:ascii="MS Gothic" w:eastAsia="MS Gothic" w:hAnsi="MS Gothic" w:cs="MS Gothic" w:hint="eastAsia"/>
          <w:b/>
          <w:sz w:val="16"/>
          <w:szCs w:val="16"/>
        </w:rPr>
        <w:t>ş</w:t>
      </w:r>
      <w:r w:rsidRPr="00BC2082">
        <w:rPr>
          <w:rFonts w:ascii="Ecofont Vera Sans" w:hAnsi="Ecofont Vera Sans"/>
          <w:b/>
          <w:sz w:val="16"/>
          <w:szCs w:val="16"/>
        </w:rPr>
        <w:t>a</w:t>
      </w:r>
      <w:r w:rsidRPr="00BC2082">
        <w:rPr>
          <w:rFonts w:ascii="MS Gothic" w:eastAsia="MS Gothic" w:hAnsi="MS Gothic" w:cs="MS Gothic" w:hint="eastAsia"/>
          <w:b/>
          <w:sz w:val="16"/>
          <w:szCs w:val="16"/>
        </w:rPr>
        <w:t>ğ</w:t>
      </w:r>
      <w:r w:rsidRPr="00BC2082">
        <w:rPr>
          <w:rFonts w:ascii="Ecofont Vera Sans" w:hAnsi="Ecofont Vera Sans"/>
          <w:b/>
          <w:sz w:val="16"/>
          <w:szCs w:val="16"/>
        </w:rPr>
        <w:t>ıdakilerden hangisinin artmasını sa</w:t>
      </w:r>
      <w:r w:rsidRPr="00BC2082">
        <w:rPr>
          <w:rFonts w:ascii="MS Gothic" w:eastAsia="MS Gothic" w:hAnsi="MS Gothic" w:cs="MS Gothic" w:hint="eastAsia"/>
          <w:b/>
          <w:sz w:val="16"/>
          <w:szCs w:val="16"/>
        </w:rPr>
        <w:t>ğ</w:t>
      </w:r>
      <w:r w:rsidRPr="00BC2082">
        <w:rPr>
          <w:rFonts w:ascii="Ecofont Vera Sans" w:hAnsi="Ecofont Vera Sans"/>
          <w:b/>
          <w:sz w:val="16"/>
          <w:szCs w:val="16"/>
        </w:rPr>
        <w:t>lamı</w:t>
      </w:r>
      <w:r w:rsidRPr="00BC2082">
        <w:rPr>
          <w:rFonts w:ascii="MS Gothic" w:eastAsia="MS Gothic" w:hAnsi="MS Gothic" w:cs="MS Gothic" w:hint="eastAsia"/>
          <w:b/>
          <w:sz w:val="16"/>
          <w:szCs w:val="16"/>
        </w:rPr>
        <w:t>ş</w:t>
      </w:r>
      <w:r w:rsidRPr="00BC2082">
        <w:rPr>
          <w:rFonts w:ascii="Ecofont Vera Sans" w:hAnsi="Ecofont Vera Sans"/>
          <w:b/>
          <w:sz w:val="16"/>
          <w:szCs w:val="16"/>
        </w:rPr>
        <w:t>tır?</w:t>
      </w: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 w:rsidRPr="00BC2082">
        <w:rPr>
          <w:rFonts w:ascii="Ecofont Vera Sans" w:hAnsi="Ecofont Vera Sans"/>
          <w:sz w:val="16"/>
          <w:szCs w:val="16"/>
        </w:rPr>
        <w:t>A</w:t>
      </w:r>
      <w:r>
        <w:rPr>
          <w:rFonts w:ascii="Ecofont Vera Sans" w:hAnsi="Ecofont Vera Sans"/>
          <w:sz w:val="16"/>
          <w:szCs w:val="16"/>
        </w:rPr>
        <w:t>)</w:t>
      </w:r>
      <w:r w:rsidRPr="00BC2082">
        <w:rPr>
          <w:rFonts w:ascii="Ecofont Vera Sans" w:hAnsi="Ecofont Vera Sans"/>
          <w:sz w:val="16"/>
          <w:szCs w:val="16"/>
        </w:rPr>
        <w:t xml:space="preserve"> Okuma yazma oranının    </w:t>
      </w:r>
      <w:r>
        <w:rPr>
          <w:rFonts w:ascii="Ecofont Vera Sans" w:hAnsi="Ecofont Vera Sans"/>
          <w:sz w:val="16"/>
          <w:szCs w:val="16"/>
        </w:rPr>
        <w:t xml:space="preserve">        </w:t>
      </w:r>
      <w:r w:rsidRPr="00BC2082">
        <w:rPr>
          <w:rFonts w:ascii="Ecofont Vera Sans" w:hAnsi="Ecofont Vera Sans"/>
          <w:sz w:val="16"/>
          <w:szCs w:val="16"/>
        </w:rPr>
        <w:t>B</w:t>
      </w:r>
      <w:r>
        <w:rPr>
          <w:rFonts w:ascii="Ecofont Vera Sans" w:hAnsi="Ecofont Vera Sans"/>
          <w:sz w:val="16"/>
          <w:szCs w:val="16"/>
        </w:rPr>
        <w:t>)</w:t>
      </w:r>
      <w:r w:rsidRPr="00BC2082">
        <w:rPr>
          <w:rFonts w:ascii="Ecofont Vera Sans" w:hAnsi="Ecofont Vera Sans"/>
          <w:sz w:val="16"/>
          <w:szCs w:val="16"/>
        </w:rPr>
        <w:t xml:space="preserve"> Ülkemize gelen turist sayısının</w:t>
      </w: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 w:rsidRPr="00BC2082">
        <w:rPr>
          <w:rFonts w:ascii="Ecofont Vera Sans" w:hAnsi="Ecofont Vera Sans"/>
          <w:sz w:val="16"/>
          <w:szCs w:val="16"/>
        </w:rPr>
        <w:t>C</w:t>
      </w:r>
      <w:r>
        <w:rPr>
          <w:rFonts w:ascii="Ecofont Vera Sans" w:hAnsi="Ecofont Vera Sans"/>
          <w:sz w:val="16"/>
          <w:szCs w:val="16"/>
        </w:rPr>
        <w:t>)</w:t>
      </w:r>
      <w:r w:rsidRPr="00BC2082">
        <w:rPr>
          <w:rFonts w:ascii="Ecofont Vera Sans" w:hAnsi="Ecofont Vera Sans"/>
          <w:sz w:val="16"/>
          <w:szCs w:val="16"/>
        </w:rPr>
        <w:t xml:space="preserve"> Sanayi</w:t>
      </w:r>
      <w:r>
        <w:rPr>
          <w:rFonts w:ascii="Ecofont Vera Sans" w:hAnsi="Ecofont Vera Sans"/>
          <w:sz w:val="16"/>
          <w:szCs w:val="16"/>
        </w:rPr>
        <w:t xml:space="preserve"> kurulu</w:t>
      </w:r>
      <w:r>
        <w:rPr>
          <w:rFonts w:ascii="MS Gothic" w:eastAsia="MS Gothic" w:hAnsi="MS Gothic" w:cs="MS Gothic" w:hint="eastAsia"/>
          <w:sz w:val="16"/>
          <w:szCs w:val="16"/>
        </w:rPr>
        <w:t>ş</w:t>
      </w:r>
      <w:r>
        <w:rPr>
          <w:rFonts w:ascii="Ecofont Vera Sans" w:hAnsi="Ecofont Vera Sans"/>
          <w:sz w:val="16"/>
          <w:szCs w:val="16"/>
        </w:rPr>
        <w:t>larının                D)</w:t>
      </w:r>
      <w:r w:rsidRPr="00BC2082">
        <w:rPr>
          <w:rFonts w:ascii="Ecofont Vera Sans" w:hAnsi="Ecofont Vera Sans"/>
          <w:sz w:val="16"/>
          <w:szCs w:val="16"/>
        </w:rPr>
        <w:t xml:space="preserve"> Ülkemizdeki </w:t>
      </w:r>
      <w:r w:rsidRPr="00BC2082">
        <w:rPr>
          <w:rFonts w:ascii="MS Gothic" w:eastAsia="MS Gothic" w:hAnsi="MS Gothic" w:cs="MS Gothic" w:hint="eastAsia"/>
          <w:sz w:val="16"/>
          <w:szCs w:val="16"/>
        </w:rPr>
        <w:t>ş</w:t>
      </w:r>
      <w:r w:rsidRPr="00BC2082">
        <w:rPr>
          <w:rFonts w:ascii="Ecofont Vera Sans" w:hAnsi="Ecofont Vera Sans"/>
          <w:sz w:val="16"/>
          <w:szCs w:val="16"/>
        </w:rPr>
        <w:t>ehir sayısının</w:t>
      </w:r>
    </w:p>
    <w:p w:rsidR="004E2858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noProof/>
          <w:lang w:eastAsia="tr-TR"/>
        </w:rPr>
        <w:pict>
          <v:shape id="_x0000_s1028" type="#_x0000_t202" style="position:absolute;margin-left:170.7pt;margin-top:2.05pt;width:96pt;height:128.25pt;z-index:251656704" filled="f" stroked="f">
            <v:textbox style="mso-next-textbox:#_x0000_s1028">
              <w:txbxContent>
                <w:p w:rsidR="004E2858" w:rsidRDefault="004E2858">
                  <w:r w:rsidRPr="00A72527">
                    <w:rPr>
                      <w:rFonts w:ascii="Ecofont Vera Sans" w:hAnsi="Ecofont Vera Sans"/>
                      <w:noProof/>
                      <w:sz w:val="16"/>
                      <w:szCs w:val="16"/>
                      <w:lang w:eastAsia="tr-TR"/>
                    </w:rPr>
                    <w:pict>
                      <v:shape id="12 Resim" o:spid="_x0000_i1037" type="#_x0000_t75" alt="atatürk.jpg" style="width:84.75pt;height:90.75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siJu9QEAAPsDAAAOAAAAZHJzL2Uyb0RvYy54bWykk8GO0zAQhu9IvIPl&#10;O01SaNONmu6lKkJCUK2WB3CdSWJIbGs8Tbvvxo0XY5xky3JCWiJFGdvxP5//GW/vr30nBsBgnC1l&#10;tkilAKtdZWxTym+Ph3cbKQIpW6nOWSjlEwR5v3v7ZnvxBSxd67oKULCIDcXFl7Il8kWSBN1Cr8LC&#10;ebC8WDvsFfEQm6RCdWH1vkuWabpOLg4rj05DCDy7nxblbtSva9D0ta4DkOiYbrPcMA6Vcp3eraVA&#10;DjYrnjmVMpXJbquKBpVvjZ6B1Ct4emUsp79J7RUpcUbzCilvNJ0RWI2jgt8Zi6P/VrPD0egjTtL6&#10;y3BEYapog7Cq5zoxNf36iT8W330TrYkE8be4iYdJHP+lceqMP5iui0eP8czKHv+7pK6ujYa90+ce&#10;LE11RegUcVOF1vjAtSqgPwET4qcqm2oVCIF0GxPWnPiBax3JVHFbGCn/gEXm4OOhVXGtsY9fTi2u&#10;47mfbk0AVxKaJ7P0Q56v2BLNa1mWZ6t8FVNziuftHgN9BNeLGDAcM4zFV8PnMNM8/xKzBQ0W3lcx&#10;1GwzqnmfQ2rd3HsHdHYSQcdtq1iWEfj2RKD8Lj5sBwwzLsNMUlG0M01LD6YRaPj6UYsAR5KiMlwG&#10;mtFvDKM7kx9jyPaMZ5s5YuO+HHP88s7ufgM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DBBQABgAIAAAA&#10;IQCJQ55F2wAAAAUBAAAPAAAAZHJzL2Rvd25yZXYueG1sTI9BT8MwDIXvSPyHyEjcWAJo1VaaTgip&#10;J04rSINb1nhtReNUSbZ2/Ho8LnCxnvWs9z4Xm9kN4oQh9p403C8UCKTG255aDe9v1d0KREyGrBk8&#10;oYYzRtiU11eFya2faIunOrWCQyjmRkOX0phLGZsOnYkLPyKxd/DBmcRraKUNZuJwN8gHpTLpTE/c&#10;0JkRXzpsvuqj07D+UNX34+FzO9Y7Oc1VfF2efdD69mZ+fgKRcE5/x3DBZ3QomWnvj2SjGDTwI+l3&#10;XrxsvQSxZ7HKFMiykP/pyx8AAAD//wMAUEsDBAoAAAAAAAAAIQD9r5csvVIAAL1SAAAVAAAAZHJz&#10;L21lZGlhL2ltYWdlMS5qcGVn/9j/4AAQSkZJRgABAQEAYABgAAD/2wBDAAIBAQIBAQICAgICAgIC&#10;AwUDAwMDAwYEBAMFBwYHBwcGBwcICQsJCAgKCAcHCg0KCgsMDAwMBwkODw0MDgsMDAz/2wBDAQIC&#10;AgMDAwYDAwYMCAcIDAwMDAwMDAwMDAwMDAwMDAwMDAwMDAwMDAwMDAwMDAwMDAwMDAwMDAwMDAwM&#10;DAwMDAz/wAARCADcAOU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/KKKKACiijNABRRnPSjcB3FJsBmR6Zo4yOKq3upwWKAyzrCvucVWPijT&#10;c5F1bn8RXJVxuGh/EqL7zRUqj1SNXhfag4Ycc1Qt9XttQTNvcwtj0Ipb/UrfTrMzzsAqj61TxdH2&#10;ftOdWBUmWy/yEkAYrnNa+I9vpyfuAtwfY1y3iTxpc+IRgsbe2H/LE9/9+sRwX4BOK/MM/wCPtXRy&#10;7/wM+hwGR31xBuaj8Q9S1FQOLYf9MjmsqW+udRGbi5uRUKx7e5p3bnmvzvFZpicX/vNQ9yjg6VP+&#10;GgooorgOsbv59BUtvfXFiALe4FvUYUD3r5p1/wDay8T/AB7+OfxN+HPwYtdJ+1/Djw9c2974v1Tz&#10;JdIt/Ez7HtNI2R/67Ym97r/nhvT/AJaV3YPD1arvR0sc9apTtZ6n13pPxCm08YuALkDsP9bXY6Lr&#10;tt4gsBPbnepr5M/Yv/attf2vvg0PEZ0y68MeKtKvZNB8U+GL05u/DOrQfJPZv/6Gj/xxuj17DpWq&#10;3VhqH2i3696+0yzi7HZfW+q45c8DyMTlVKvD2lHQ9iPCgY6UEBwAeCKyvDXiFfEFkpIG4cOPQ1q8&#10;epr9fwmLp4in7WkfK1aTg+SY+igccelFddyAooozjrQFwooooAKKKKACg9DRRQA0cKTjrRyRkcYo&#10;dgqE5AFcJ4t+IzZNvpxyT/y37CvGzjPcNltL2mIZ0YXCVK9S1M3PEHja20FGVQZ7jtCDzXIat491&#10;G/GCTbH/AKZHNY2Cc5JApDED3r8cznjLG4x6fu6Z9dhcpoULN6sdLKepPWigccelFfJc0n1PVSQV&#10;PLqVxf2PkC5P2c1BRnHWtPrFanuyZQi+gY9qKKKwLAcDHWvO9V/ao+H/AIf1y90y918QXunzPBcR&#10;myuSI3VirDIjweQRkHBr0Nuor4K+LEMdx8WfE63UL6go1q9ZFeLy2VfObAY5yW55J9D3NfrHhJwF&#10;gOKMViMPj6k1GnFNcjindu2vNGX6HyHF2f18qo06lBJuTa96/byaPq+P9rj4fyxB019nVjgYsJyc&#10;5Ix9zrkH8quXP7Svguzgjkl1tI1lGV3W0zn8ghx+NfCvgHxpoviO1hRbBra4nmvfLW2uspcQW9y0&#10;W8YPAG9e+PmPPIrtry58PzJi20O5hd1wZHuSzKeemS3X3r9sh9H3huolKnXrtPzpf/Kj4WXiJmMH&#10;JThTVvKX+Z6h+23+1vq//DPuqaf8GtYs5fHmtXVtpllqVzCYo/D8c8qpPqbJLtEgt4QziNQ7uwjG&#10;11LKNj9ljUPhD+yB8DNC8BeFNdmGlaV5ks93d291JdatdO4aa8nlKYead9zOenavBY7ezsZQ1zZS&#10;3AZWIjAbA44OQR3rZsdW0RbFIrjQZZyyfOxmMXzZ4Iy3bgd816M/Abh/2PsVWr230lT/APlfT9Wc&#10;tLxBzCU/aOFNP0l/8kdHB4h0f4Vf8FC4PH/gXUYLrwb8V9NOl/EO23LbxWF/ZxZ07VkjkwXZ4vMs&#10;5FTJw8DYwjEfRMn7SvgVZmjHiK03L1/dS4/PbivmLQLDw3qeuW63zmxsZmPm7ZFZoRhuByeM464+&#10;tWPGnhXSNImU6FqQu45I13xqh3wgjJy3cZx6VhX8BuH68405YjEXt3hb5v2Y4+IeZ0ouSpU2vLm/&#10;+SPp3Sf2tfBegyNLbeIrdiODtsZiD+ITBHvV2X9ubwnjKeK4mA/u6fOT/wCgV8Y3VotrDI4kCRop&#10;ZiW4wByfyqvb2McCZmWRJCCW2pnBz0PPFd2H8CsnoL2UMZiF6Tp//Kzjq+IeOqe/7GnfzUv/AJI/&#10;Qrwh8dJPGug2+qaZcW11Y3W7ypPs7pu2sVPDYI5BHI7V0en/ABW+Ui5tRn/plzXiP7MIRPgXoQQs&#10;VInPKlTzPJ2Nd7uHrX8xZ3neYZTm2KwFGu3ClUnCPNZtqMmleySvZa2SV+iP1zL8JRxeCo16lNKU&#10;4xk7bXaTdvK+x6lpPie119SbecN9K1Eww68V40SBjPeuu8JfEIgfZ9Qxx/y27f8AAvSvpci47p4m&#10;fssb+7ZxY7JnS/eU9Ud0OOPSikUggY5FLkdcjFfo6aeqPCCiiimAi47Uppp+QYHU1T1fVF07Tp5y&#10;BiBSa56tZUqTqT6DSu7I5L4j+J92LC3II/5a+h/2PxrkUzk5JOKkmu/7Rc3HJNMAAzjvX86Z1mdT&#10;HYmpXqbH3+CwqoUuRCMu7HbFeVftb/tjeBP2G/g5deM/HGp3dramf7BY6fZQedqOsXcn+rtLWH/l&#10;rO/5f89NlepzTccCvxh+Jvxiuf2+P2pNS+NGo3N1deFtJmudI+GtjNnybHT45Nj3/l9p7143ff8A&#10;88NqZPGFk+XrEfva/wDDX9WNXGdR+zpnbfFX/goR+0l+09qC3Ola9pXwB8LEfudP0u3t9W8RzxZP&#10;/HzdTp5MUnQ7IEH+/XL3uvfE/Uvh7daLqXx2+Nlx9rvo9Q+3jxNHDeW/l/8ALNHjhTZH/sVhaH4Z&#10;8dftP/FPVPAXgC60rwvaeFbePUPF/jfVP31n4Zik+eONE+5NdOnz7H/dpGN7+o+p/wBn7/gmL8B/&#10;Evw717UvB/jzxD8RvEGq6Xc6PN44/wCE1/tebT5ZI/8AWQpbv9lhkjfY8fyV93TwDdFaKn8v6/M6&#10;aeGpe09nA8O+D37Y/wC0l+ybfG4tvGF38dfC/wDy20DxgY4dX8n/AKdtTjT/AFn+xOjx/wC5X6R/&#10;seftg+Dv21/g3/wlvhC7vB9knk0/VdPvoPJ1LQLuP/WWd1D/AASJ/wCP1+VOi6Z47+En9p+E/i7p&#10;g0HxT4Wn8ifV/I8rSPE0OZPLv7af/Vukkcf7xPvxyf8ALOOuh/Zf+LI/ZO/4KFfDzxJprhdA+M17&#10;F4B8UWxz5N1NIjPpN2P+miTI8O//AJ5zV5WYZZ7VVKTX7xLR7X6/8N/Vs61FQp+0pn7GUUUV8C1b&#10;QpMO4r4X+KoT/hcPiljPErR6tdvnOF4lc9ccDA6jn3r7o7ivz4/aJ8XW2hfHPxDZnT/EGqPLqNxc&#10;E6XaQzR2qKxkYv8AvmbYPmU/uzkqqFcyqD/QP0fMVToZli3OVr04/wDpTPz3xBw0quHoqKvZv8jq&#10;fEXwj8H6XpL+M9Jc22sadBp+gW1nbvCukC3ms0uJnWJVz5zyIGPOMIDtwSWxXi+ykJIyjJ2hhnAw&#10;OcntXQfEiw0Lwj+zPNr9lpMD6obfSYoJLuVlnVvskn7tpWLbNwJOCdoLMT94mvKJvHmlTTWGnG/h&#10;0/Ub+N3SK7gkSQhGkDYQAuoxC+WmSPG4YDV/RXDubUqeGftp9X91kfn+b5TUqVk6cb6HotprkrQl&#10;5Jre5KjaxbDNGg9A3HTv64q54R0G48ZeHYtW0tLS50+8dkikuNwCqwcLLnoAGX5T0yBwa8O/aJ+H&#10;+u6n4/8AD1voniq20qygtLmS7uNLP2wFZHT7PuimjjySYZSUDgqUwSQ4I8y1T4l6x8NfAsF1qfxL&#10;tNDsJJn/ANL1iy06xKIwljaA75GBkjeMkISWP2c4G35m+b4n42w8Kjw+ErqNrX7u59JkXBOLqwWI&#10;q0HLe2mmmj1PsbxJoM2haPBqETo8DT/Z23EZVx8xIBABXDIO+CRnGRnF/wCEskn1CWW7glMcjbo1&#10;5jWTjo+1hke1fOnibxx4l1E+HW0/4lER+OULeHorXRY76zk+R7iY+YuUTcu1iQpyNzDI346P4ufG&#10;fU/g74ZGu33hxdTsJojMf7GvRem22gFhKoG5AAy8sACGXB617vC/GWDxdL2WKrx51re9ro8TPuEs&#10;Zg26lOhJQuk9L2dr9D23TNG0z4peJLDQLifUNJtdevotLmlgcRyQRzyrETEzB8MA52lgwzjII4pL&#10;LxXb3nhCAS2to19LCjvcRlnWUEYDKd5GTjJyPvZ6V4d+zV8WJ/2iPiJ4ShuNF3+HbrxFYW979qtt&#10;8J/0iNthYj5ZBlCVwHXIPGDWHD+0Xd2ehwPe6zfapfxWVs08l/8APLNI0CNkzOxL9QMk59wBXvU8&#10;VTrZpGFKopR9nfR315vLyaPIeDlDAc84WfNbX0bP07/ZelE/wL0JwCAwnP8A5MSV32B6CvFf+Cev&#10;jR/HX7IHg3VJHWR7p73JUKB8t5crjgkcbMV7VX8DcdK3EmYL/p/V/wDTkj96yF/8JuH/AOvcP/SU&#10;FFFB549a+Wuesdn8O/E5LCwnIB/5Ze4rsWQEYzxXkFjdf2Xfi57ivVNKv11GwhmGP3wFftvAuffX&#10;MN9Wq/HTPjM4wns6ntKfUvjoKKBxx6UV9+eMNAyoHrXMfEi4CeHlUZ/fyYrpx0Fcl8WT/wAS21Hp&#10;MK+c4qq8mV135HbliviII4aiiiv52uffnz9/wVY+Itz8J/8Agmx8dtb0+5a21K18IajbwzjgwS3C&#10;eR5g/wC/lfkMNf8AGXh3xp8JfhN8PrXwTpn/AAkFjY2FlrHim4kFn53+oS3hhjfe8n7vfX7Jf8FB&#10;vgsf2jP2Gfi34LtrqztLvXvC17Bb3F9P5UEEvl+ZHvf+CPfGnz1+SX7IvxAtdL/bb+GPxP03wdbf&#10;GHTDocnhaxGlT2/naRqHmJ/xMLL7Q6I/McsL/Oj+XJ+7r9G4Sp0qlBK3f8lb9Tz51fZ1H/26ez/D&#10;j9mTxR4l/bK+CX7N/wAcfC3w+0vwB4quNX8ca3/wh+oXk0HxP1DTLOHyI9QS4+dEj+R3T545NiJ/&#10;BXRftT/FX4NfAT9qfwP4k/ZF8DWmpePvD/xD1H4YfEPwf4J0/wDsgeID/Z1zMbd0dEhfyJrQyJPH&#10;ny/Lk+evrf8Aa4/Z8HxasPC/iTTNe1fwb8QPAF9LqHhXxRY28c02jyzx+Rcb4JP3c0E8PySQyf8A&#10;jleF6d+z9qngjTtb+MHxe1/xZ8ZPGnhWxvV0mDwF4Lt9Omt5r+NLWe4s7Cw/eTam6bE+1SSfu40/&#10;5Z7K+/w2Z4Z4T2VtSMTkmN+sfWqX8M888A+Ifh3+3j8dPjv8WP2p/h1quk+Af2bPC+mWI8BeIfMu&#10;7jR7y6jkur7UHtrf5ZZHT7Mkb/3MfcwK8J+CXwf8H6h/wUk/4U/8PLTxtd/CzTPG3hfxv4P1FtOn&#10;nh0C0NnZa99kneT54U++kaSfvI0mzJzX1D8Gv2bPif8A8KZ+HXja5+InjX4TfGjxX4Q0zSPiLcQW&#10;FhqP/CTw2/meQL21vIXT7ekMjp5/+26Sb66L4J/BfSv2cv8AgoX8E/AHga71W6I8L+LfG/ji/wBW&#10;v/tmpazLeSafawahdTfxzvNG6f8AXNHrjzfHYd5e6dH+JAzeWYylU+uVfgqH3/RRRX4NJ66nroQ/&#10;eFfht+3H/wAFDfGPhb9p34meHZYvBsuh6Vr+pWKwTzzSzSRx3zIrZSXhwYwWiRQcA5GOv7kn7wr8&#10;YfDvwd8IftKftN/EufVPChnHw6+MniC2vJo54ydcaa9lmDTNMsjeXbFrciFBGjcj5g0gr9H8O8bL&#10;D4qrOLa92G3qzwM8wksRGFOG+vW22599fHb9mjXvDP7Kd2ZbyPUdUgOmS/YrMxXazypGkBjXdIoK&#10;EGXG5wwCMQwOwj42+BHhfxj418DeDvE/iHxQnij+z7zV4LkxXMI0yyjW5uIngt7gPDGVQQeY0YBC&#10;vvGNwDH6b/aN8bajqEy6lJ4pv5rC0syg8pDBIYoy7yylY1jRXO8p8oLfuw2fn2x+ffDzxdFruu6f&#10;pWlapqN5DcX08FxYFV+zQShRJIiqRHtZxG+8qxV2d2cuWr9Lxed0qtVYTmk3fZbX7P1OzK8hr0MM&#10;8wcY2t9re2lml36niXin4h3ekftVWWgWV5KujXnh/VLl9s5kk1C4iudPTe52jIjWZ9pBZStwWDNu&#10;YL1eh/s6eAr/AMG6l4l+Jlzo1xNryXWmaT/bc4vU0kbItiW8M2yFJw8EkhfYWBmcFim0V7ZcWEfh&#10;b466xpl34V8Pz3Vl4c0kWst1aq0sKyG8jlCsj4AJt49w7mMdQqk6fgH4QeLvjH8V9VmW8WHQ9Psl&#10;aLTbaeSGBLjypFmcR+aI03CSJ8ooJMoByAwHnUsqpzx7m5yj7q6Wtt1aae57uM4gqU8khQ9nGSc2&#10;9077/ZTuvyPiHxD+zdL8NPib4A1PwRq76n8N7/W7uVLKG/ivrfSZotOudkkOJ3eKKZ55cpsVUkgT&#10;tJFXsHhj4KeHPjBd6o7aLbajq2nw+XercXapOY5HRI5EV8KYSTHCz7hiSRVI+ZGNz4gfC34g+Fta&#10;0GfwxYT6jbar4m0+C3sNfuxqNvp0DpJFfTk/a4mfyYXe4CjBkYooDMvHoH7X3ijR/gL+xb4+8TeH&#10;/EV8bi98Otb6S8FmLVbd9Pu4ZncYXzAVCu6qzkcuCzbk29qyOmsQqzqNxStbq9b3vax4j4pk8vlh&#10;FTXM5J36JWSsle/zufOPhb9nDUv2Yf26Phto/gmwv9I8JLquktrl0t68uly3sl9HHIgurmQkNIGs&#10;yiodsqvI0e8ROR4D+3X8NvG/7OHxy1G31zwpruk6ObeygttSW0lWwZxZW8kixSlFjkK5w5Vjt5J5&#10;GK/QXS/EMWk/sx/BDx7H4asfFc+geBPCGpazcXYijWwmZXFnM4ZTJJJ5sOR5WVHkFmCkgyfGf/BS&#10;j9tK6/ahsNGWK9imt/Cst5aSWskMk15ctcxT28paeQLmNY9gEe4g5DHOAie+qlbCShXw9Rxfe9v6&#10;R8TVp0sRB0pRXe3yP08/4I1aqNc/4Jt/DW7ErT/aBqb7ySSduqXi9/pX09H3r5R/4IfxmP8A4Jh/&#10;DDKPGrnVXRWIYhW1a7K9OPukV9XR96/m/ibETr5zia9TWUqk2/VybZ9vldJU8HSpx2UUvuSHUUUV&#10;4R6AZ6e9d98ObkNoDKT/AMe8hFefsxDdeldr8LfvXX0j/wDZ6+y4GqcmaQXc8bOqf+zeh2o6Ciii&#10;v3o+MGAnOfSuV+KyA6LAe4mFdUM/ga5j4kXduNDFvOyie5yIh3zXzvE7p/2XX9psdmWP/aIPzOBo&#10;ozWH8QPiNoXwo8Hal4i8Ta5pWhaDpcP2i9v9UuI7S0gi/wBt5PuV/O8IOTSirn38nY/OD/gr7+0F&#10;dftG/tJ/8M96bd/ZfAXgvS7bX/HvkT/8he7n/eWOmP8A9MNiC5dP+Wn7n0r5a+MHg+18SafdaJbf&#10;8Su0+wxW8H2H9z/Z/wDzzkg8v7kkb7Hj/wBytL4ha74l/aP/AGqfiz4/+DVtaHwX8SNattQt/F3i&#10;6wns4riKO0gtf9Ds/wDXzR/I/lyT+Snz4+nn37RXwD8Y/BfwXdeM9b+JvirxOdLaK4vYdL0q0s7T&#10;yfMTeDDGjt5ez/br9yyDh3EQ9ml+7XJ+PUayvEzwftfZn21+wP8A8Fh9A1j4fnwl8ede0vwt4p0C&#10;5k8Pr4vvj5XhzxRLbxpvf7V/qLa72SI8kEjx/wCsR4/9ZX1T8fvhf8TfHGgaDdfCH4jaR4Eaznku&#10;J/t3hmPXdO1+GSP93/Gjp/vxv/HX5i/8E5v+Cmngb9ivTtd0Hxl4P1/XPBvxF1X/AISWbxNotv8A&#10;2rFbXckCwmOe2+/5YSBNjpv/ANY/7uvXPjr+0t/wT8/aQ8bXXjTXPFHivVfFd3DFbzweHf8AhLbO&#10;7uIo40SON7aBEjT5ET+5XRjsoqUMRpD/ANuKpYmpCn7KrP8A9tPq7xL8aj+wZ+z1qfi39ov4iaV4&#10;puzqv+j3Gl+Gv7O/eyf6jTLK2jd3mkDxvzI+/wD56fcr85PiN8aviw3jjxf+06t3c+F/iRaG21bS&#10;tBguJBBYaJYb3/si6RP9d58Mly8/T9+/yeXsrS/ae/bo+GGo/sj2vwk8L/BXxp4O+FtrfWdx4dn1&#10;S48rWNW1CLU0ukgstPk8+aTz38ze80iffqXUv2TPjH42+1G2+LWlG0uxL/xL/wDhAreb7PFJ/wAs&#10;9/nb3+T+OsFlNeVO8Fvv6djpjhauLXsqX9f+BH7MfB34paZ8a/g14Y8a6GCNK8VaVbavZf8AXG4g&#10;SdP/AEZXSq7E8jIr87/2GPil8bv2QfhXoPgzxgNL8eeBPBuix6ToxstCk0nV4PIREt43mMzwzJsj&#10;KZ2J/wBdK6Yf8Fy7XwygPif9n/48aYT/AMt9J0+w12Ef8Dt7n/2SvzrMOEMfTqv2MPaIzq5fiqFP&#10;97TPuvc24DbxX88n7W/7U3xJ8Dftm/F/TNJ8UX8Gn2fjPxBa21tcBLiKFJL6dXWISq/lkrgZXBHO&#10;0jJz+nFx/wAF9vhi/A+GH7Rl19fh7MP/AGpX5M/G/wCGvxO/ae/aY8feL/Cfwb+J4tPFXiK+1jTh&#10;qelLp7OlzeNLEshmmQA7ZATtJGR1I5r3+DssxeFr1frVLkjJKx8/mccS6cZYeD87Hkvxa+MviPxz&#10;Y6JZ6tqd7eW2gPK9jGziRLQySeY+wkZ5JGc9Ao5yOPt79iD/AIKMeJPhr+zDez+Ika8urDVGtLfU&#10;nuI2muopD5jxzIcygQJMjRlFYfvf4VjUjy74d/8ABHr4v+MdGk1PxDo2heFrVrdisGq6wkLW7Z+V&#10;nEEU7MpwucOrdefXzfQ/gPqMqz6Np/ihdC0/WPHS+C77TLi9mks9G1KSfyYLi+mWNPLtSoQrJ5b5&#10;ypKrhhH+jxw9N0/3a1j1XQ86ODzWnedWnKzS/Db7j6v/AGbf+Ci9l8F/Gt1YaheW/jTSfEk91PpD&#10;w28sUtxckwxBPKjtpGiyQESLbGhJLDbnL9R401fTvAv7Omu/F3x5qFx8Qte1nxN/YfnNpg06ee5+&#10;xCWJbnybm3gC/wCjtulgg+7hhHnhvjif9gD4g+D/ANjPVv2hoNc8LW3hbwreyKbcXd3BrIltdY/s&#10;/dCgt8K5uEDJudWClSfLYjH1t8Yf+CSf7XXxA8Hy+Cl1fRdU8EW+sxa0qPrNmkd5frZrA86yyoLt&#10;YstNsiL7cFSyZChOeOYYXCKTnNRk+rZ59X63KKhUg+VO9j43+OH7Tt74l+KOi+JfC9nN4XutDiia&#10;AWt3LcItwJGlMo83eV+8gw3GYfpj6y/ZQ/bh+GvxW+GU2ieNdElsfE2nWyXSXT393c22r3MYEk0p&#10;Vc7Z55YoTufK4PlZ2qinmIf+Ddr9obVLmKX7T8PLNpUIbz9ekbymIxk+XC3H59PfNel/sx/8EGf2&#10;i/2fPjDpXiCDxn8OrKwWVLTV4rHVtRka+sHIFzC0aRQiTcgbaskip5gjJPGRzR4gwLd5YiLk/NGd&#10;LC4i1uR2Po74EeDPB/xY/ZNtfCPjDxJFfaGdB0Pw9qemvKbWK/j0uKH7O4XzP9FQTRPKYYSoyXBz&#10;kg/nJ+018Arnwr+1d4i+GnhtbS2ttVNzqHhj7ZO2Lu0itrmfywwUkzbbeRcybVDgBmCbZR+tPw0/&#10;ZN8aeDPE97BeQ6LN4buGiuIpora2tGSRJJN0bIjyl0dDHl3lZ8qVyeWbfg/Ys1XxNqtuvjC60DW7&#10;XQ7nzNKkmZ7q7tsxvG0qmSJhDK0Usiu0bDerlT8pxSrZ9l1WS9tWikvM1eW1Yq8Iu/ozE/4IkwPb&#10;/wDBMf4XpJG0cm3UiylQuCdUuj0Hbn6+vNfVbH5TXJfAz4T6T8FPhRpnhrSLC107TtME8sVrbbVi&#10;t5JZmlkRQvygF5WOxflXOFAAArrX+6a/Ds3qRnmFWcHdOUmn3V3Y+uwSaoxUlZ2X5C0UUV5iOsbt&#10;wwGc13XwrjH9n3Ux43SmuHr0vwZYLZeHoQeM/vK+74Awntcw9p/z7PCz6rbDpdzdHAA9KKM0V+4n&#10;yCZn3t+ml6YZpSAF615frGq3Oo3xnuMAeldN8TtVGbbTxgg/vpvoP/r1yCsTmvxPj3OXiMR9Sp/B&#10;Dc+ryLCKFP2rMjx54z0r4c+DdU8S67qlppegeH7GTUL7UJ/9Tbwxx75JH/4BX5H+LPjJr3/BVDxJ&#10;deLPiDpn2X4Q2eqx3/gjwhe9PKjjkjTUL1P+W08/mb9j+ZGnyJ/fr2P/AILZfGW5+NPxR8H/ALL+&#10;mEf2ZqkEXi/x7PB1/s6CT/RLDp/y3mj3yf7EMf8AfrndNs7TTdOtba1/0W0tP9RX1XAHDlKFH+0a&#10;y99/Afd8N5V9bq/Wav8ADpj6KKkr9KP0VJWsj58+JX/BN3wZ4h1O61Pw3qXiD4eXV3P9onHh64MN&#10;ncTf89Psro6J/wAA2U3w1+xH4m8NaabW2+M/ie2tf+nHQdKhm/7/APlb6+haKTR5jyTDP966Z5J8&#10;If2M/B/wo8XjxF/xUHifxQIPs/8Aa/iK+Go3lv8A9cf4Iv8AgCV9OeA/jla+CfDtrpo0v/j0/wCn&#10;j/j4rz6iscThaden7OodNLCUqdP2dM97+EvxaPxJ8Zf2b/ZYtbXyJbif9/8A/YVv/H7TfAfgnwad&#10;b1PSwR58VvP/AKPHN/rJNkf/AI/sr5n8N/FS18E+Iv7StdUtLW7tP+niP/x9KyfjB+0Jqnxs+y23&#10;ibxR4TtfD+lTxah/Z+lW8n/Ewmj/ANX57yO//fEdcKyen/y7geRj6df6zT9n/DPYh8VPBumf8gzw&#10;v/5Lx1WvP2hNU1L/AEbTNLtLX/yNXh958bNB03/l6u7rP/PC3r2f9nzxtoOm6fa63df8TXxBqv8A&#10;x46fB/pl55P/ACz2QR738ySreUYamvaVWaY/NMDhKftJnW6D8EvFHxH/ANJ8Tapd2tp/z7/8tv8A&#10;vj7iV5h8Vv2N/g58J/jHqes674X/AOEpXx7pUdvrejzzyf6f9kkSSC8dN6InlpG/77/Yrp9c8S/t&#10;A/tZ+NNU8JfCu0tfhh4f0qf7PrnjfxFB9rnt5v8An3srL+Of/bkfy0rzn/gpx/wTw8Cfsn/8E8vF&#10;Fzaapq+veNvGmqaJ4Y1v4geN9XkvJ7a0u9TtoZ7h3k/cW0Gzen7tP3cb142J4lwVGpTwNH+Iz4HN&#10;c9xGLp6Hvnwe/Yd8B/tQfajpmhWmlfDbxV4isfG/jHR4NfkvIdQ1yPZdfZ4II3/cx+d5Lz+Z5fmS&#10;In7uvr/4seK9K+FI0o3Iuzc+INVi0i3gg/57Sf8AslfKX/BMz9mv4Tan+yLpfjbwz4M+y2vxJ1S+&#10;8XwDW7aOW8t/tc+I9nl/6mDyY4diJ9xNlfQa/BPTP+Ei0LUvtfiA/wDCPzyXFjYT38l3aQSyRvH5&#10;n7ze/wByQ/x1+X5/nOHxFSpSqQ/hnhYbC1L+0cztKKKK+GueygoooouAUUUUAFFFFACOSMHsK67w&#10;N42Af7Bc52n/AFU3Y/7H1rkiAw9qQKQeDxXs5LnGIwGJ9pTOTF4SGIp+zqHswcKBg9aKyPCmsHXN&#10;DguAQWZfm9jRX9CYbMqFWlGonuj4OdHkk4vocD4puft2tTjqFlFZcsuBipJzgE15R+3r8Qrv4V/s&#10;LfGLxVaEC80LwRrd9BnoJksJnj/8f2V/Oc6tTGYtf9PJn3kY+ypJH5Xfs0eMLj9o/wCM/wAWfjpq&#10;JyPiT4iuP7KOMeRpMH+i2Mf4Qoj/APA69c17WLXw3p13c3X/AC6Vw37I/gs/Dr9mfwdopJJtdKti&#10;T/2zRKh/aW8Vf8I34etTdf8AHpaebqE//XGOP/8Abr+o8HhadONPD0z9OwFL6plkDwPwJ4w179o7&#10;9rbVPEf9p3R0vwZP/YGlQQHMIu5Nj3b/AO3s+RP++6+x6+Xv+CaXg5h8ItD1m8ffd6lDLqs59bq+&#10;keYf+Q3r6hrWoVkNP/Z/a1P+XgUUUVk2e4mFeR/tE+IbvVPiF8Mfhxa66dBuviP4ittAOofZ47z+&#10;zvtBceZ5Mn+u+59z/ppXrleH/Gbw5/wkn7dX7LVt2PxL0i4/79tcv/7TrnxdV08NUqr+Q8LiKrVp&#10;YKdWkfUfwK/4IZeMvDXjTS7rxf8AHiz8UaT+88/T4fh3b2f2j93/AM9Ptj/+i66j9qH/AII3eF9S&#10;0/wbptt488baD/b/AIji0+e48OQWenTeT9nun8vf5L/880r7u0MH7dbc9elcr+0wpGo/Dgk8f8Jh&#10;F/6R3tfkWG4szWvg6lSpUPyjE4it7VfvD5L8Cf8ABvj+zWl7aDxNoXjX4i3SHIPinxbf3cX/AH6j&#10;eNP/AByvqP4y6foP7L/7PGqDwNoGkaDqt35Wj6V9hsI4f9LuJEgj/wBX/c8zf/wCvQPDg3X+MkVx&#10;n7UlqdR1L4cW5/49v+Ewin/792906V5uBzXFVMLUqYmp7Q5sXTj7ZIPhN8M7X4SfDvS/Dem8i0h/&#10;f3H/AD8Tf8tJH/33rS8YeENK+I3h270XXdK0nXtKu/8AX2F9bx3cNx/vpJ8j1p0V8NKu73PZUCpp&#10;ml2ulada21ra2traWsH2eCCAeTDbxR/6uNE/gq3RRUN3KjGwUUVwvwA+DH/ChvB2qaMNc1TXRqni&#10;LVtfhnvf9bb/AG+/mvfs6f7Cee6JQkrXuZuVjuqKKKSNbhRXnXhH9ni18NftLeMfifc67q2qap4q&#10;0vTdHgsJ/wDj00e0tN7+XCn/AE0mneZ3r0WtqyStYyi7hRRRWJqFFFFAHTeAtSXTYLiEjhdn8jRX&#10;PW179lQqDiivuMs4j9jhYUuyPHr5YqlRz7kL9Aa8W/4KMeH7Xxh+wL8YtP1LU10vS9S8E6tDPfkZ&#10;FvF9kc+ZXtl5ERe3PU/vq8x/bI+E138ev2Rvih4KtObvxV4P1bSLf/rtPZzRx/8Aj7pXzOBfssVS&#10;9r/OejUfuXPzt+Ff/JO9Btv+fSxit/8Av38leKf8FCr82Pwc8TTjrbeFr0D/AL9vW/8A8E/viQPi&#10;R+zR4XuQc3X2G287/rr5eyT/AMjRzVk/8FBtJN/8G9dYHm58OalB/wCQHr+q8O/eTR+jYmr9Yyn2&#10;lL+Q6j9ifQj4c/Zm8L2xPJ0q2/8AIdvAlesV5F+w5q58Rfsz+Dbg5yNKtv8A0kgr1qaaoqo9LK3/&#10;ALLTH0VlTeNtLx/yFLT/AMCI68m+NP7W1t8Ovsx0u0vNVutUmisNLsLG3kvNS1e7k/1dvbQ/xyUp&#10;U0lds1xWYUqFP2lQ9urhprC6f/goZ+ygT1Txtcmf/tnpty/9Xrc+F/7EHx9+M+lWupfEL4haT8H9&#10;NuibiDQPD2k2mra5jH/L1cz/ALmGTP8ABAkn+/Xt+o/sRaTqll4Y+zfE/wCMXh/VfD9l9nn1bw5q&#10;9hps2oS/x3EyfY3TzP4Pk2J5dfmPEPiRkFCnUwP1j94fO5piKmPwc6VOnM+9vDuft9tgc1y37TLH&#10;+0fhyCMf8VhF/wCkd7Xyp8HrD9on4C/EPSjpXxNX41eAQJPt3h/xtYQWniOCLy35s9QtERJpC+z5&#10;J0/4HX0R8Q/itpXxr0D4X63oVyTa3PjCO3nt5x5M1vLHZ3vmW8yfwSJXwuXKlUy+pUwtVVaZ+b46&#10;jVpYlU6sLHpvh6XGoW2ScZrI/aQ07Pg/StTycaBrdlqE/wD1y8zyJP8Axyd3/wCAVHr3ivS/BOmm&#10;61TVLTSrT/n4vriO0h/77krtbKW08aeHR/x6XdpqkH/XaG4ik/8AZKxyKbqUqmGsZY5WqKojmyme&#10;cml4A9qLfQ7rw7p32a6P2o2v+on/AOfj/f8A+mlI/YjqK+brUalOr7OoenRrKaujy3x/8SPiJ4L/&#10;AGlfB2i6b4FtNe+GviCCW31TX7K+/wCJjoGoR+Y6STW38dpJsRN6fOjv89ep0UUVqt7WQ4qxj+NP&#10;GmlfDnwbqmt67qlpoOgaTBJcX2oXtxHDDbwx/fkd5PuV8Ma3/wAF/PAXiTX7q3+HvgXxr4x0EQyC&#10;DxNcCPQ9IuZfL/d+R5/+lPG/3N/kd68f/wCC6nxWuvjN+1L4Y+CougfAXhfQ4/F3iKw+04h1e7nu&#10;Hgsbeb+/HB5DzbP78iV87V9jlmQ4aOGVTFat/h/W559TEVHO1M9vu/8Agr3+1JqOof2ii/AvS7QA&#10;j+yToWpXcJOeEe5+2I7SYx88aJ/uV9O/8E+/+Cva/tQ/EY/Df4leGLT4d/Ea7gluNJuLK++16F4o&#10;hjTfJ9mmk2Ok6J8/kP8AP5fz1+edY/jX4faD8RvD39m65pdpqlqP9I+zz/8APb/np/6HXq1cvwVW&#10;n7J0/u/rX5kOpUgf0AYHp0ppUggV+M3/AATy/bv8Y/sM/tB+DvAHibXtX8T/AAP8Z30WgW/9tzyX&#10;d34J1Cf5LWSGaT5/sDvsR0f/AFe/en/TT9m6+IzfKKuCqJp3T/r7ztw2J9qFBGRivKvgTF8Yx408&#10;Y3PxLHw0tdA8/wD4pbT/AA79smvIIvMk/eXtzcbEeR02fJGnyV6o33TXn1qPsnubUncWiiisTUnt&#10;LP7XGWHaiun+HujC602aQ4+d6K+7y3h11cNCp3R4VbNlCbj2Mnx1pg07XLgd7kedWMowK9I8a+H1&#10;8QaaHVR9otzmI+hrznyR0wK4+Mcnq4LGzrf8u6hplOKVfD26o/Enwb4IP7Jv7fnxi+E4za6Ta+Ip&#10;df0S3xiD+ydS/wBNgEfr5b+bD+Ndn+0V4b/4STwZ0/0U/wCjz/8AXGSPZJXt3/Bcn9nQ+DPEPgP9&#10;pfS1Jb4bmLw/4w8jk3GiXFx+7n/7dbmTf/uTv/zzr5R+Mn7Zml6ne694M8D6HqnjvXrQy6dPcQQC&#10;LQ9Im/56XN5J8n7t/wC5vH7uv2bhPOqOLy2nUT/xn3mRZjTWBqYaqcL+xT8dX+D/AOz/AOENO1zw&#10;v4z1DTHhlsp9d0bSn1Sz0+6sbie2eC5SDfMj7II3+5/q5I67Hxj4/wDGH7UXxn0v4c/C21trrUtU&#10;hi1ie/1S3kh07QdP/wCf+6T77ySP9yHnfVr/AIJYXl38PPDGuPrniTQLlfiNrepar4ehsfMI1Ca0&#10;SKHWfJP+r2faHTy/n7PJW5+xT8S9cHxSg/4R250zS9W+JHxm1fSPEGoXtvHNNc6VoNhG8enxeZ0e&#10;cGT/AHN8z15vFnEWJy/BVKmG+P7H3eX+E6U2suoL2nxnbat/wSJ8LeGvBo1Lxz8bPjFeaqIObjSt&#10;Qg0iHzv+mNrHC6f99u9a/wCwL+yJpXgj4yDxdrfie88deKdBsrm38OX97BBELe0nkTzJNkf/AC97&#10;PkedP9ZH/B9/f5L+3z8V/wDhr39oDwh4GtNVtNS+HNzZ6jq+qfYbj91q8Vjdrax2geP/AJZ/aW3u&#10;f49n0rq/+CZ/xJ0Pw74x8YeHrfRNK8N2/g3xRLpJt7KHyovslxBC8c8if99/98V/N2dY7iyfC39r&#10;43Fz5KkuWcLLSF+TfePvfZX+ZvhqeEeI9lCH9fEfoHRgemKM0Zr8R5ru9z6lGt4CuBF4vtSTwDJ/&#10;6BXhH/BS6e58O/2DdeEPiJ/wrEeIPFVkPEer2XkSzWHl2l1/pFr5nyJO6SbJJ3+5Gif8tK9Y1RLU&#10;WVwLnm0P+v8AOr5N/ZY/Zp+GP7V//BRr4h2HiP4U+C/EvhfwZ4QsriL7bp/nQ2F/d3c3lx+T/qHz&#10;bQK/7yPzK/UvDrNqkPaYOLslzNz36pfA/NnxnFGGpJwxNT0sL8SP+CZfwv8AGnwuuvEmnWmg/Ebx&#10;jdQi4s/F3xK1m/8AE1pdDzEeSRz5yR7NnmcwBI/uV5f8FPjr4n/4JgeL9cvNK0uz8H3XgOK317xt&#10;4A0TULu88I+NvDM86JJrejR3B8yzu7Vy29E6+X8+/ea9x/4KPfsT+A/+CfPwe1344/CLQLbwzpmh&#10;fZl8eeCLfnw7430W4uIbWaN7KT9zDOiSb0ePZ9yRH8zfXzL4m+Dmg/Bj4R/tMeE9QOr3F58DvC+v&#10;Dwh/pH/Hx4a8RabvjtH/AOeyWtzBKv8A0zKV+jZVVxWEmp1cTOrTb7Wa1jB/at9qOm3vc0bOLR81&#10;X+rYyn+7p8h+2mh/HHQdTsbT7TdWul/2nBHcW5vT5UGoRSDfG8M33H3/APff+xU3xG8beDvhsLW5&#10;8TarZ6F/as/2e38+fH2iX/Yrz39m7Q7U/syfDnTboWup2lp4W0m3/wCe0Nx/okNGr/s1eA9SHOgf&#10;ZSf+fG4uNO/8ct3jrtedYX+HiYHhLCVE/wB2z2NvC9qO9fHX/BZb9tv/AIY8/Y017WvA+v6SfH48&#10;uw0uwhuI5ZzNdh7VJNnz/wComnhm+f8A54V6xP8Asr+BNS5udLvNVx/z/avf3kP/AHxJM9eR/wDB&#10;Rr9hHS/j5+wJ478A/D7QdJ0vxTdwRahon2eCOH7RqFpcJdQRu/8A00eDZ/wOtsFmmAdanScOo6uG&#10;qez+M/KDwJ4EtfBXh61tv9Lurswf6dqE/wC+vNQl8x3kkd/vv5k0kz/8Drcrm/hr8RR8RdAtrgW1&#10;1pl0DLb3the25hmsJY5Nk9u6H/lojxuldJX1dX2ntP3hFFhRRRUm55b+1lplrqfw9Frc3R0u1M9i&#10;Jr+cf8g+L7fB5lw/+4nz/wDAK/o688aiwuPWv5wv2tJwPg9rmnW1qLq61SyksILeHM01xLcfuII0&#10;Qf8ALTfIlf0KfCXRj4J+FfhfRLu6H2vStKstPn/f/wDLWOBEf/x9K8Pi1pYbD3evv/oZ4B/vJnU0&#10;VW/tG1/5+rWk/tK1/wCfq1/7/wBfBOS6s9fmRO79hT7aH5eahtJV1C/+z2x+03I/549q9B8GeCV0&#10;9PtVyQbo9P8Apl9K97h/I8RmdX2dL+GvtnBjsfToU/M2dE0tdC0uG3XDBBRWiCPQ0V/QtLB0YQUE&#10;tj4Z1k3dnL/FD4haZ8KPAOo+ItSIFtpsBY9AZj/Ai+7MQB9a/O7x9+0N4x+IXjC51C4127sxdf8A&#10;LvBcSQw2/wD0zSvon/gpt8Qjp/h3QfDlsVJuppL+f1Hl/JH/AOPyN/3xXx9X8zeMHFFTEZj/AGbS&#10;qfu6f/pZ7mV0fZ0/al3xT4k1Txr4d1TRNT1TVtU0rVYJNPvree4kmhuIpI9kkbp/zzkSvkfV/hx+&#10;zr4c1270f4vWv7Sl1Z6B5en6J4Hhsrq70PxBFbxRokkEtgnmXO/y+EurpJE5D19Q+JNetfDfh261&#10;K6/49NKgluJ/+uMce+vNv+Cf0uvX37Jvg/WfEupXepa/4yhl8TXH+kH/AJfp3uY4+f4EhdK6/BtY&#10;qo8RVdT93ofdcKZNUzPEzw3tPsmD4XguvK1T4veLfC934N0nwtotzpHgLwDZQRzf8IjonyYj8iD7&#10;19dOi7/7mUT2HFfsifB7xfe+Pvh7og0IW/iHwvP4g+Lvim3/AOWOn6jq9vNa6VpHnf8APfyd8z5+&#10;5s9q+tq534q/DHTPjP8AD4+G9budWOgXcyT32n2Wqz6eNQyMeXN5Do7pz86fx+XH3r9W4gyvEZhQ&#10;9hSnyf8ABXJ+Upf9vWP1PMOC/wBzTpYap/DPh39jT4DXuofEPQ9C0O7ttU0j4TeF5PDeqatCBLZ3&#10;Gt3d2t7qEcLD/WxwMVh3/wDLR/aut+Kvw98Yfs4fHFvHnhKz/t67u4I7DxBoInEJ1+1THkXEMmNi&#10;3UAHST76fJ6g/SPi34i+Dv2YfBx07TrbStC0zQYcwwQmO0tLCL/pp/AleG+A/wBsXS/2oviHa6Jp&#10;mqXdroA+0/bvF89hJD4V0jy43f8AfXUmz93v+T5N/wB//tpXovJaGJwFTL8RT9pT9/n/APSpf+Tf&#10;8A8HH4XLcrw0MPiK/wC8O4+Gf/Bbf4TeHNN/sXXNU1XTNVteJtI1XSbu01LT/wDp3f8Acuj19A/F&#10;n9vrwv8AAX4e6F4s8X2ereGPD/iDyzY3+qW9xDDceZH5iR/6n5JNn8D15Z8Mv2SdP/Yr8QeJ9G8f&#10;/t6fD34YeJ/E99Fr2saRY2Gg6deW0xghSPyZNTmknRPJjT+AV13jLxv8EfD3hw3a/wDBTHVRdDjj&#10;X/CWrj/wFgsN71+RV/A/Kqr9rhak1T9Y/h7h8a+M6kLqor/1/iPL/Hn/AAVnsvj94fufDvwQ8Na/&#10;8Qtcuj9nnuLe3ntdPtvU3N5cJGkKf7m9/euk/Zg+E+qfAjwfdf2lrzan4m8T3v8Aa3iDVoTJFDfX&#10;UiImET+CBERYUT+4hr0X4d/sVXPwX/ZK8YeNvCfxHtPidZ+IJ9R8f2Woa1p/9h2k4u/9KuDMLdHd&#10;d/75/wDUfJv8vZ8lfJ/g/wD4KbA6da3Pjj4YeNtB0q7hiuINX0Ty/EWm+TJHv8x/s+ydI9n+xXyO&#10;I4HzGMcRh+H8POdKHxzvzTf5aeUY7/zNRPAzfOMRiPZ/WT6A/aP+GH/DRPwP8TeA9U1O6t7TxRZy&#10;WHnm4kmEE3+sjk2fx7H2PXiHjT47eDvEEPhjU/jLdeKfgp8ZdC0uTwvqeoWXhp9c0Tx5pX/LeDHk&#10;vDcQT53+TJsmgkkf0+f6E8D+PtD+KnhC21nw5qdrrmmanD58N/ZT+bFOfStqGavmMsz2tl6eDr03&#10;ptrZp7S6S3suZSj00sZ4fE1KP8M4j4E/DrQfhRoBHgfxP8SrrwbqkMc+l6T4ouJP+KZi+f8A0eBJ&#10;0S5SP7nyT79mxK7z+0rr/n6u/wDwIqtRXhY/MK2LruvVe/8AXlr3fXcipV5yT7Zdf8/V5/3/AKT7&#10;Xdf8/dMorGLk3oY3Pij9uj4YeMfhR8dbr4o6Za6rrvgzX4I/7ct7KDzrzQJbePZ9s8mP53gdP9Zs&#10;+59+uD8FftHeDviMBbaZrulXV0elvBPH53/fH3//ACHX294i/aM8HeHdNurka7aap9l1Sy0ie30q&#10;4ju5reW/nS1g3pH9z53/APHHrL/Zksf2h/hN8J9M8Oa7+z/8H/GPiLSoZNPvfE+ueM7f+0fEA3vs&#10;88x2jyP+5kSP94/8Ff0bwFj8TjMt9nmFOzp+5CfwX/8A2fxNsNl9WpU/dnzD/b1p/wA/Rrj9R+Lh&#10;1T4p6F4K8MWl3r3inXp/s/2Cy8uaa3i/5aXE3/PGNE/v17543/4JyzeJNfudbH7HPwetrwn7SdP0&#10;T4w6tptnP/27RxJAn/APLrqP2ff2fdd+HHx01TWh8EdJ+CPhUeFrbR/7I0TV7DV9O1HUI7t3e8+0&#10;xul087pIibJE/wCWP+s/1cdfWZ3XpZbl1TG0/wB46a/EurgcbD/l3/6UcT8B/wBgfXU+MVr40+JW&#10;p6Tqh0Gb7R4e0DS/M+x283/LO8uXk2edPH/Amzy0r6kmszUtFfy9nfEWYZpiViMdolsuxxI4L4Je&#10;F/iH4LsNUtvG3ibQPGGfL/su/stK/s+8/wCmn2lN7p/c+dP9uu98n60UV5mOxUq9Z1npfsrL7lZA&#10;tC54W8R3XgrxDa6lpt1/Zeq2v+ouIK/RX9mD4+23x9+Hq6iALbU7Mi3vbfHAkH8af7D9RX5vV7B+&#10;xB8Uv+FdfHXS7bn7L4g/0CfH+3/q5P8AvvZ/38r9A8MeLauVZjTwtX+HU/rmOfMML7Snc/RTA9BR&#10;QpyAaK/sBNPU+bPgH/gonrw1P9oZrcDB0vTLe3P/AG0Lv/7PXhNeuftzS4/an8UD/r2/9I4K8jr+&#10;G+MavtM/xf8AjkfUYT+CjzH9tXUzoP7HfxXmUZa38Iaio+ptHrt/gzoNr4b+DPg3TbU/6JpWh2Nv&#10;B/2zt0SvOv2//wDkxn4rf9ive/8Aoh69S+G83/Fu9B/7BVt/6TpX7D4PJf2RWf8Aff6H6z4Vr/ac&#10;R/25/wC3G0TgVxfx2+LNr8Ffh5dalc3X2U2sEtx9on/5YRRx75JP+AV1GpeJNL03/j6urS1/673F&#10;fOWs+EB+3x+354F+E3F34M0r/irvFNsRmG4060kRILR+P9XdXmzzE/uIDX646tOnS9rUP0TiPOvq&#10;OD/dfxDL+JH7Oel+Nv2EvC/x0+L3hfxDbaVd+KbGDQ/D89/+5uNOv7u1htNU1CHZ88/zu/k+Z5fl&#10;z/8APStX9pXwf/aX7KvjzRLW1+y/8UrqVvBbwf8AXo9fYv8AwXo8Pbv+CS/xGt7UEf2VPolxB/2z&#10;1eyr5w8Yab/wkmnapbf8/cFzb/8AfyN0r6Lw2zKePwGJqVF9pn8rcTV6tXGqrVZ99/smWml/Gz9j&#10;P4S634n0rSdeu9W8EaJqE9xfWEd39olksIZH/wBYn993r0zwz8N/Cvgof8Svwv4U0vH/AD5aRBD/&#10;AOi0r5//AOCN/ic+M/8Aglb8AJz1XwfZW3/gP+4/9p19KKpB74r+dcVj8Vg8VVpUqn2z6OjSp1Ka&#10;ML42R2viL4NeMrbUrXFpd6JfQT/9cvs71+UH7L3wB0H4kf8ABPX4d63od0o8QaV4C024vrabpP5d&#10;gj8V+p37RXiT/hCv2ePHut4/5BPhzUrj/v3aO9fkX+ycbvw5+xL8OjbN9nJ8EWPPr5lgkmf/ACJX&#10;7X4QY7E144n2v90+b4g0dOx1/gG6u/gv+wF8JfjmPC9qdL8aaVbav8UtQsfM86CaSCGCDW0tY/k8&#10;v5P9L8tEk/eJP+82SV7LZ3lrqWnWtza3X2q0u4PtEFxB/qbiH/nole1/8E1fC9t4k/4JO/Ai1u7W&#10;0u7W88AabbzwTwZhuIpLf95G6fxx7K+P/gL4Zuv2Zfiv48+At1c3dza+Apor/wAL3ExJmufD92He&#10;1Tn75tX862+qJX89+IeS0qyq47CfxKU/f81f/wBt2/4Y9mpS/dU6h61RRXnH7Unx7P7Ofwsutbtb&#10;X+09f1WePSPDukf8ttX1Cf5ILf8A77+d/wDpmj1+TYLBVcdXp4Sj/EqEJXdkaXxM+K934b07VNO8&#10;D6CfHfjO1+zD+wIL6OH7P9rkdILi6f8A5YwfI77/APYqPw3/AME0h8WMal8efGOreOru6/5ljSri&#10;40nwtp//AEz8mN/Puf8Afnf95/zzrqP+CfP7Jq/AX4f3mpazcvrnjzxVOdQ8T6szee19f5+cIcD9&#10;xH9xEwPk/wCulfRIGPxr+k8g4VwWURtSXtKnWf8A8j/Xqfo+XcMYajSTxPxnKfCn4C+BPgL4fOne&#10;CPB3h/wzbH/lhpdhHaG48v8A5aP5afPJ/tyV2Gnw239oE3I+y2tRUV71X94e+qCp/uqR0sEfhvP/&#10;AB8D85K5T47fst+BP2oPh1deG/E+l2uvaDd+VcfZ5riQfvY/uSI8fzpJ/t1NUsM39mVxvDVIfw5n&#10;LUwTmtz5M0L/AIJ/6n+yh8QbS48H+O/FX/CGD/j98M63PJq0MH7v92LWaR/Otvn2fxukn9yl8C/H&#10;vQviP8QvE/hS2F3a+KfBk/2e9sL638mbyv4LyD+/A/8AyzeOvtC0vbTxkhtrkf6UP9RcCvir/go5&#10;+yZqmpjTPGvgcnSvih4CMmoeHbgc/wBoD/lvpkw/jgnTP/bST3krwM44TwOdqpf93XS0/vf4/wCv&#10;8jxMfw/hq+Hth4ezqU//ACc7qiuO+Anxj0v49fBzQvGum4tbXX4PtHkTf66wl+5Jbv8A9NEeN0/4&#10;BXY1/PGJw1bC13h6y1Wh+fNBVjTdS/s3ULW5/wCfSeK4/wC/dV6kih/tL/RqVF/vI+qE9j9Z9Jul&#10;vrGKdRgSoDRUOjaetpptvbZyLaFIvyXFFf3vQ/hx9EfIM+FP+CiPhcaR+0AmoD/mKWEU/wD373p/&#10;7TSvBa+5v+CiHwnPjT4YW3iK2Ufa/C8264I4zavgSH/gHyP9A1fDNfyD4nZNUwGfV30qe/8A+Bf/&#10;AGx9Hl9XnpWPKP28pj/wxZ8Vv+xR1H/0Q9ddpuvf8IT+zvoNz/y9/wBlWNv/ANtvs6V51/wUe1s6&#10;R+wx8TnHW40UWMH/AG3kS1/9r0z9q74qXXw48Z/C/wAE21rZ/wBleKv7St77/ntb/Y7NHj2f+P1+&#10;m+DtL/hKl/jf6H6fwJifq9PF1f8AB/5NzHzx8NfEnxf+PZ8Ta3ovibwBp1ppXiO+0hrC80S7u5oJ&#10;YH2Yd/NO/emx/wDgdfbf/BCT4XHUvH/xs+JuqEXWqap4jj8I28+B5PlaTbxpceT/AHI5LyaX/v2l&#10;fnf8Kf2hLv4VfHP4naJocfw/ubPU/Gsp8jxD4sg0OZrryYY7hIYdju8bycRyDjiv1g/4IS6O1j+w&#10;H4e1Kc4uvEGt+INXn/4HrV7H/wCgRpX1fE+IxlOhXhV+B2t+p4FTGOdRwc7/ABHQf8F1v+UVHxa/&#10;64aT/wCnvT6+bZ/+QiP+u/8A7Ur6B/4LtXK6l+wAfDRJF1418Y+G/D8HH/PTV7WR/wDxyB/++K+e&#10;Zpq+88GaN8tqf4z4DiB/v0cV8NbX4x/BL4M+BPAHw9+O2q+DvCvguxl0+C3svDOmXc1/5lxNP5sz&#10;zpP/AM9Nnyfu/krfvPiH+0ZqWn5uv2n/ABtgf8+Phnw7Z/8AouzrSor9GfB+TP8AePDwPKWPxH/P&#10;wgXx/wDGPVvD+v6J4v8Ajr4q8X+H/EGiXWkX2nXug6LaAQ3Eex5PPgtkk37KxrPw3aeCfhUdEtf+&#10;PTw/of8AZ8H/AFxt7fZ/6BHXQVh/Ei8/s34d69c/Zbu6xY3P+jwfvprj92/7tE/56V1YTJ8FgU3g&#10;afszOpVqVGvaH2//AMEh2+3f8ErP2fweSvgjTf8A0XXzz/wVG+GNz4M/al+Dni7RLyz0HXvFA1b4&#10;cm/nsPtcUX2iB9Q012h3JvKXNrImwv8A8tq+g/8Agk/8TPh141/Yk8CaX8M9fuvFHhbwVpdt4e+0&#10;XsH2S8t5reNPMjuYdnyT/c/77rzH/gvFa3Hhz9jW18e29va3Gp/DXxhoHiix86fyoSY79LVw7/wR&#10;mK7YO/vX8junz5tVw0/+Xjn+Pc/R6Cvh/Z1Nj511f4E/H3wT4Qurq6+OvhfVEtIen/CtYs3A+v25&#10;P5V5d+z7pXjL40/t16bonjbX9L8TL8JNK/taKex0n+zs6hqeIYPMh3vkQW8cx37/APlsK3Pi7+1t&#10;8V9R8G6pbLq37KmmLa/66wPxCnu7z/Wf9M4kjre/4I+i5+I/jH4r+LdSPh271bVfFMen3Nxod/8A&#10;a9N8qz022jj8mf8Ajj3zt/4/XdwnlUqNSpicXTp+5tyQhf8A8k8j3ciwuClmNNUvse//AOA//bH3&#10;XZ2f9m6d9m/59akorN8K+MNL8b6ddXOhapaapa2l9Jp8/kT+d9nmj+SSN/8AppG9fQt9Ufet3dzS&#10;ooooAKKKKAQsM1S/ETTR4z0C3n6XX+oH/XVKqwzVa87n7NxWcaVqvtBOPJVVQ/Ojwj8CvGJ/am+J&#10;3gLw18T9U+HmmXYj8faXbWWk2OpG4hv5Hgvk2XCPs2XkG793/wA/Nb/xS034i/sXafoPiPxL8WNU&#10;+Jula/4p07wzPYXug2GnfZ4bufZ56PAu/wAyP+59ytD9rrxzdfAH9vb4YeKtN0G911r3RfE+kz6f&#10;Yzxwy3/lx216kaPJsT/li7/P/cryz9rn9uZfjL8CrzTtS+Htz4Q0q08R6LPBrF54t0a7zdwatbPs&#10;+ywSvO7+T533N/l/9c6+W4lyipVzRXp0/ZVLX0hz/f8AH9x+dcQ4XDUMRX/r+8fXtdp+zz4FPxG+&#10;OnhjTQASL6K4mGcZij+dx/3xHXHzda+vf+CcPwW/s3TbvxpcgMbsfYLH/rkPvyf99/J/wB6/I+Cs&#10;hq5rnFPDro/f/wAJ8fi63s6R9ZINqKPQUUtFf2vGKSSR8wUL6wt9U0+aC4VZ4LgESKeQRxX52ftU&#10;/s23fwG8Yn7MpudA1Wf/AEGc/wDoh/8AbT/yJX6PAFgMEnFYnjXwRpfxF8NXOj6vbR3dndrtlhOc&#10;Y/8AZa+D454NpZ9gvZ7VYfBI6cNifZs/C/8AbztR8RbD4d/Di3BN14+8bacJ8HH/ABL7B/tt3J/2&#10;zSBP++0q38TLVPix/wAFA/CGhFG3+DPAeq6zeN2t5dSnt7VR9dkMj19N/HD/AIJe+JPht+13rnxW&#10;dh4k8L6ZosejeFLaH97eaTG586+uJk2Y8yR9qb4+fLT1evmz9iuzufiHqXjr4wajp13p9z8SL2GD&#10;RLC8Jhlt9FsY3htd8ZHySTP50pTp+9TGRiubgzh2pkuURwmI+Pf5/wBWP3XgShQq4OCpvWc9fKEP&#10;/tv/AEo43xX8E9BPjP8A4mfhfw9daraTxf6RPYRzTf8ATP59lfcH/BC6f+0f+Cb/AMOOOkOpW/8A&#10;22j1e9ST/wAfSvnD4/Qj/hItLuen7j/2pXtH/BA/xLt/4J5pbEc+FPEXiSwm/wCAatdT/wDteq4y&#10;iquXK/8AOjDirC08PiPZr+9/7afOHxc/bi8Tf8FHPir4WtZ9BtdC+H/w18U6/rE9xDN5v9v3dvd3&#10;OnaaP76eXDJNM/8Ayz37P7ldPNNXzx/wTg1I6j+zx4XuD11WxluP+/l5O/8A7Uqv8VZbv9qD4767&#10;4Aurq8HgDwDBbHW7eCeSH/hINQuI98dnM/8Az7xw7HkT/lpI9fseXU8HkOUJ0z8Jre0xeJsdHqP7&#10;evg3U9SutN8IWviz4i3Vr/rz4V0j7ZDb/wC/dSOkH/j9M/4bD1Pbm6+CfxXFr6QW+mzH/vj7ZXa6&#10;Po9r4b06103TLW0tbS0/1FvBb+TDb/7ifwVPXydXjvGe0/d0z0f7MpnH+Dv27/h14l8Q2uianqmr&#10;+Ddfuv8AU6f4q0+40ia4/wBx5Pkf/v5XqPjz/kTLr/P/AC0rifGHgnS/iR4dutN13S7TVNKu/wDX&#10;299b+dDXmXwZ1K6+CfxE1/4S3V1eap4fu9Dl8QeFbi+uPOm0+GOTZPp7z/feOP5Hj/6Zv5dfSZFx&#10;j9bqfVqpxYrAez/eI/Qz/gh78ZtU+LP7O3ifTdUP2q68FeOdb8PwXH/PxDHJDdQf98Jd7P8AgFdb&#10;/wAFuNCtfEf/AAS0+Nf2ngDwvcXH/fspJH/4/Gled/8ABCX4f694I+FPxPudU0u70u08Q/EbU9Y0&#10;rz7fyf7QtJLfT0S4T+/HvjdN/wDsV7P/AMFYfgh4n/aN/YH8d+A/B4B1bxR9hsB+/wDJ/dfb4PP/&#10;APIPnV/POd1aVDiWdT++fc03/scP8B8d6Z+yl8KP7Otf+LZfD/Jgi/5lq0/+Iqt/wR6s7MeD/ifc&#10;6XpdppdofiJr/kW8EEcUNvF9qCJHsj/2I0SvuPT/APgnFr2oeAF1A6lbW2vtP5/2CYfuFi/55l4/&#10;4/evmP8A4J+/s3eJ/wBlLwd4x8KeLtMu9D1UeL9av8z/APLxC99M8FxG/wDHG6bHrg4IyzN8H9Zq&#10;ZpGb9pGHJ+J6vBdajPG1PZ/yf/Inqfxy8bf8K2+FWv63/wBAqxkuP+/cbvJ/45HXjH/BJLQG0r9h&#10;3whPeFru88Tw/wDCSX1xcdbi6vpPtLv/AN9v/wCgV6F+114WufiR8C9e8NWt2LW71/Sb7T4Lif8A&#10;1PmyW7pHv/7+V4r8TPi/qf7C37CnhfTdD/sm68a6r/Zvgfw5/wA+f9o/Z0g+0On/ADwRI5pv+AbP&#10;46/RqNL/AGezP0nFp4fD/Xqn8Pl/r/0k9u/aE/bF+GX7KWm2x8b+MNK0O61IA2dh+8vNRvhkDMNt&#10;HvmYZIHKd68X1X/gsR4Oicrpvwv/AGgtVtR/y8W/gsRwH/ppmeZH/wDHK8T+Gfwd0z4c6hda1dXd&#10;54o8Z6+Tc6p4m1X99qN/Mf8Ab/gj4GyGP5ExXXVzXon5piuLMbN/uj03TP8Agsj8E9OS0bxL/wAJ&#10;t8OvthwB4p8J39pFn/rrGkif+P19I+CvHeg/Ejw7a634Z1TSde0q7/1GoWNxHd2dx/uPH8lfD00P&#10;/Eu+zZ/0SvLZ7pv+CfXiVfit8OxeaboVtcRT+NfC9if+JbrGn+Ykc88cH+rhu4EO9HT+49NUaVR/&#10;ujpy/jCr7W2JPp3xV8VdT+E//BTnw1o3227GhePvD2o202m4/cm7sJ1nSVP+mnk3Uv8A3ylfVlfG&#10;37WemjVP27f2dNc0wi6tLr/hIP8ASPs/7nyrjSN8cn+xv8tP++6+yarHL93TqH6PPX2j/r4Inxj+&#10;314VtvEf7QvwWbUrWz1TSrnxfe2F9BPb+dDPDcaFeeZG6fxo6Rv8laOk/sffCrw9f22o6b8NPANt&#10;dW03nwzw+G7SGaCX/noj7PkrY/aK8Can8Zv+Chf7O3gDRDai61fWtX1+e4m5ht4rPRWTzP8Aybr9&#10;OPg3+xp4P+FlnaXFzpttr2uW4zLf3g8xvMxyUQ/In4DNfIcUcKZxnGOpRwFV0qXJrK77yPyjjrFU&#10;oZl/27D/ANIPmj9l39jHUvitqVtrWuW91pnhcfvyJv3U19/0zT/pn/t1926VpNtpOmW9ta2621vb&#10;RiGOGMACEY9vbFXhGqgDAHoKcSFz7V97wnwfg8iw/s8Or1H8U+rPz7EYl1Nx9FAor7E5goPQ0UUA&#10;QhVkU5UEDseRXD/EX9n/AMI/FRzPrGiWtxcgcThfLm/7+Jhv1rvCAASBgiq887ggAkVcdTfC169G&#10;oqmGm4PyPlT4yf8ABJzwT8V0tTb61r+h/ZQ5CwGO5j5/66IW/WrH7Ln/AATl0j9jzwX4m0Xw1dXW&#10;qWfivVrnWdUaY+VJcXdwESfYn+rRMRp/4/X1LHKzYyc5p0hORXk5nk1DG0PYVVoepX4lzGS/f1HP&#10;1PwO+G37O/8Awyb4iuvhwDqxtPBfm2EH22DyZriGO4/dyP8A9dKzdO+FGmfDr4h+Mdbtjdm68Z3s&#10;V/e+f/y7SxwJD8n/AHxX70eLPAmieNNNEWs6PpmrRgfdvLZJx/48DXgvxU/4Jp/Cfx3ZQX0Oj3fh&#10;66iHDaVc+Wv/AHxIHX9K9XP8U6+W/VkrWPJwq5KvtD8qqK+ovjB+w74W8BZ+xar4kf8A67TW7/8A&#10;tEV4rD8NLMcfab3H/bP/AOIr85qUpU9me+qhw9YOr/DPTPEnjLS/Flybwap4WsdSghEB/c3EV3Gk&#10;bxv/AN8I9fcfwC/4J6eDPiJn+0dW8VHn/lnc26/+0a+r/g7/AME+vhZ8F7iF7Pw8msXkoObrWH+2&#10;SDjspAjH4IK9vIqUqeJhiLnNiqsfZ8ljyr/gmz4O1G//AGZ/C09vbgWzwS4nz+6P+kP0r6v8MeDL&#10;fQE34E0/qa2o0Bj6c1IOFUDpiumlw5hIYypj7XnOVzlxOY1Z0+S+gowoIHNY/iXwjpni+xNvqVpb&#10;Xds3USrkVsKMkDtTz0NfQnBTqOm7wdmfPvxT/YS0TxtFnStRu9FYfwcSR/r8/wD4/XzB+2J/wSK8&#10;T/F3wT4O/s3UbbUtV8AeJY/EllbwzfZBqBEbwmNzJ9z5H3Z8z/lniv0Yt3abcGJOKejEEDPFcVTL&#10;aTPoZcY5rHD/AFGtV56fZn4v+Kv2Ovih4K/5CfgPxZ/on/PCw+2Q/wDfce+uNvPhvr2m/wDH1oPi&#10;G1/672Fx/wDEV+6mB6CjA9BXm/6vw/mZ5yx8ux+Fdn8N9e1L/j10HxDdf9cLC4/+Iq94k/Yr8efG&#10;b4d694d/4QTxvPaa7Yy2M5/sm4GN8bpn94lfuNgegpN2GwAMUqeQ2+2Cx8lrY+BvCn7APjiHw54X&#10;0TLQWvh/RbXTft+pTIZrjyIwgkdI/wDlp8gr6L8F/saabYRhtb1K71EsOYIv3MQ/9n/WvboIlSMk&#10;A5NNVy7kNyK9CGU0F0PYx3HuZ4mnCnzci/u6HHaX8HPCWl69peqW3hnQhqugiZbC++wRfarHz9iz&#10;eXIRvQyCNN+Pv7FznArtiRnPJoySp9qRRk816FrHzFSq6r5p6seDnmj8KKKRAUUUUAf/2VBLAQIt&#10;ABQABgAIAAAAIQA+WqknCgEAABUCAAATAAAAAAAAAAAAAAAAAAAAAABbQ29udGVudF9UeXBlc10u&#10;eG1sUEsBAi0AFAAGAAgAAAAhADj9If/WAAAAlAEAAAsAAAAAAAAAAAAAAAAAOwEAAF9yZWxzLy5y&#10;ZWxzUEsBAi0AFAAGAAgAAAAhAD6yIm71AQAA+wMAAA4AAAAAAAAAAAAAAAAAOgIAAGRycy9lMm9E&#10;b2MueG1sUEsBAi0AFAAGAAgAAAAhAFhgsxu6AAAAIgEAABkAAAAAAAAAAAAAAAAAWwQAAGRycy9f&#10;cmVscy9lMm9Eb2MueG1sLnJlbHNQSwECLQAUAAYACAAAACEAiUOeRdsAAAAFAQAADwAAAAAAAAAA&#10;AAAAAABMBQAAZHJzL2Rvd25yZXYueG1sUEsBAi0ACgAAAAAAAAAhAP2vlyy9UgAAvVIAABUAAAAA&#10;AAAAAAAAAAAAVAYAAGRycy9tZWRpYS9pbWFnZTEuanBlZ1BLBQYAAAAABgAGAH0BAABEWQAAAAA=&#10;">
                        <v:imagedata r:id="rId14" o:title="" cropbottom="-391f"/>
                        <o:lock v:ext="edit" aspectratio="f"/>
                      </v:shape>
                    </w:pict>
                  </w:r>
                </w:p>
              </w:txbxContent>
            </v:textbox>
          </v:shape>
        </w:pict>
      </w: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noProof/>
          <w:lang w:eastAsia="tr-TR"/>
        </w:rPr>
        <w:pict>
          <v:shape id="_x0000_s1029" type="#_x0000_t62" style="position:absolute;margin-left:12.45pt;margin-top:6.55pt;width:182.25pt;height:47.05pt;z-index:251657728" adj="24308,10857" filled="f">
            <v:textbox style="mso-next-textbox:#_x0000_s1029">
              <w:txbxContent>
                <w:p w:rsidR="004E2858" w:rsidRDefault="004E2858">
                  <w:r w:rsidRPr="00BC2082">
                    <w:rPr>
                      <w:rFonts w:ascii="Ecofont Vera Sans" w:hAnsi="Ecofont Vera Sans"/>
                      <w:sz w:val="16"/>
                      <w:szCs w:val="16"/>
                    </w:rPr>
                    <w:t>Bir toplumun duygu, dü</w:t>
                  </w:r>
                  <w:r w:rsidRPr="00BC2082">
                    <w:rPr>
                      <w:rFonts w:ascii="MS Gothic" w:eastAsia="MS Gothic" w:hAnsi="MS Gothic" w:cs="MS Gothic" w:hint="eastAsia"/>
                      <w:sz w:val="16"/>
                      <w:szCs w:val="16"/>
                    </w:rPr>
                    <w:t>ş</w:t>
                  </w:r>
                  <w:r w:rsidRPr="00BC2082">
                    <w:rPr>
                      <w:rFonts w:ascii="Ecofont Vera Sans" w:hAnsi="Ecofont Vera Sans"/>
                      <w:sz w:val="16"/>
                      <w:szCs w:val="16"/>
                    </w:rPr>
                    <w:t>ünce ve ya</w:t>
                  </w:r>
                  <w:r w:rsidRPr="00BC2082">
                    <w:rPr>
                      <w:rFonts w:ascii="MS Gothic" w:eastAsia="MS Gothic" w:hAnsi="MS Gothic" w:cs="MS Gothic" w:hint="eastAsia"/>
                      <w:sz w:val="16"/>
                      <w:szCs w:val="16"/>
                    </w:rPr>
                    <w:t>ş</w:t>
                  </w:r>
                  <w:r w:rsidRPr="00BC2082">
                    <w:rPr>
                      <w:rFonts w:ascii="Ecofont Vera Sans" w:hAnsi="Ecofont Vera Sans"/>
                      <w:sz w:val="16"/>
                      <w:szCs w:val="16"/>
                    </w:rPr>
                    <w:t>ayı</w:t>
                  </w:r>
                  <w:r w:rsidRPr="00BC2082">
                    <w:rPr>
                      <w:rFonts w:ascii="MS Gothic" w:eastAsia="MS Gothic" w:hAnsi="MS Gothic" w:cs="MS Gothic" w:hint="eastAsia"/>
                      <w:sz w:val="16"/>
                      <w:szCs w:val="16"/>
                    </w:rPr>
                    <w:t>ş</w:t>
                  </w:r>
                  <w:r w:rsidRPr="00BC2082">
                    <w:rPr>
                      <w:rFonts w:ascii="Ecofont Vera Sans" w:hAnsi="Ecofont Vera Sans"/>
                      <w:sz w:val="16"/>
                      <w:szCs w:val="16"/>
                    </w:rPr>
                    <w:t>ım yansıtan maddî ve manevî de</w:t>
                  </w:r>
                  <w:r w:rsidRPr="00BC2082">
                    <w:rPr>
                      <w:rFonts w:ascii="MS Gothic" w:eastAsia="MS Gothic" w:hAnsi="MS Gothic" w:cs="MS Gothic" w:hint="eastAsia"/>
                      <w:sz w:val="16"/>
                      <w:szCs w:val="16"/>
                    </w:rPr>
                    <w:t>ğ</w:t>
                  </w:r>
                  <w:r w:rsidRPr="00BC2082">
                    <w:rPr>
                      <w:rFonts w:ascii="Ecofont Vera Sans" w:hAnsi="Ecofont Vera Sans"/>
                      <w:sz w:val="16"/>
                      <w:szCs w:val="16"/>
                    </w:rPr>
                    <w:t>erlerinin tümüne kültür denir.</w:t>
                  </w:r>
                </w:p>
              </w:txbxContent>
            </v:textbox>
          </v:shape>
        </w:pict>
      </w:r>
    </w:p>
    <w:p w:rsidR="004E2858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 w:rsidRPr="00BC2082">
        <w:rPr>
          <w:rFonts w:ascii="Ecofont Vera Sans" w:hAnsi="Ecofont Vera Sans"/>
          <w:sz w:val="16"/>
          <w:szCs w:val="16"/>
        </w:rPr>
        <w:t xml:space="preserve">5) </w:t>
      </w: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Default="004E2858" w:rsidP="00C72BA2">
      <w:pPr>
        <w:spacing w:after="0"/>
        <w:rPr>
          <w:rFonts w:ascii="Ecofont Vera Sans" w:hAnsi="Ecofont Vera Sans"/>
          <w:b/>
          <w:sz w:val="16"/>
          <w:szCs w:val="16"/>
        </w:rPr>
      </w:pPr>
    </w:p>
    <w:p w:rsidR="004E2858" w:rsidRDefault="004E2858" w:rsidP="00C72BA2">
      <w:pPr>
        <w:spacing w:after="0"/>
        <w:rPr>
          <w:rFonts w:ascii="Ecofont Vera Sans" w:hAnsi="Ecofont Vera Sans"/>
          <w:b/>
          <w:sz w:val="16"/>
          <w:szCs w:val="16"/>
        </w:rPr>
      </w:pPr>
    </w:p>
    <w:p w:rsidR="004E2858" w:rsidRDefault="004E2858" w:rsidP="00C72BA2">
      <w:pPr>
        <w:spacing w:after="0"/>
        <w:rPr>
          <w:rFonts w:ascii="Ecofont Vera Sans" w:hAnsi="Ecofont Vera Sans"/>
          <w:b/>
          <w:sz w:val="16"/>
          <w:szCs w:val="16"/>
        </w:rPr>
      </w:pPr>
    </w:p>
    <w:p w:rsidR="004E2858" w:rsidRDefault="004E2858" w:rsidP="00C72BA2">
      <w:pPr>
        <w:spacing w:after="0"/>
        <w:rPr>
          <w:rFonts w:ascii="Ecofont Vera Sans" w:hAnsi="Ecofont Vera Sans"/>
          <w:b/>
          <w:sz w:val="16"/>
          <w:szCs w:val="16"/>
        </w:rPr>
      </w:pPr>
      <w:r w:rsidRPr="00BC2082">
        <w:rPr>
          <w:rFonts w:ascii="Ecofont Vera Sans" w:hAnsi="Ecofont Vera Sans"/>
          <w:b/>
          <w:sz w:val="16"/>
          <w:szCs w:val="16"/>
        </w:rPr>
        <w:t>Buna göre a</w:t>
      </w:r>
      <w:r w:rsidRPr="00BC2082">
        <w:rPr>
          <w:rFonts w:ascii="MS Gothic" w:eastAsia="MS Gothic" w:hAnsi="MS Gothic" w:cs="MS Gothic" w:hint="eastAsia"/>
          <w:b/>
          <w:sz w:val="16"/>
          <w:szCs w:val="16"/>
        </w:rPr>
        <w:t>ş</w:t>
      </w:r>
      <w:r w:rsidRPr="00BC2082">
        <w:rPr>
          <w:rFonts w:ascii="Ecofont Vera Sans" w:hAnsi="Ecofont Vera Sans"/>
          <w:b/>
          <w:sz w:val="16"/>
          <w:szCs w:val="16"/>
        </w:rPr>
        <w:t>a</w:t>
      </w:r>
      <w:r w:rsidRPr="00BC2082">
        <w:rPr>
          <w:rFonts w:ascii="MS Gothic" w:eastAsia="MS Gothic" w:hAnsi="MS Gothic" w:cs="MS Gothic" w:hint="eastAsia"/>
          <w:b/>
          <w:sz w:val="16"/>
          <w:szCs w:val="16"/>
        </w:rPr>
        <w:t>ğ</w:t>
      </w:r>
      <w:r w:rsidRPr="00BC2082">
        <w:rPr>
          <w:rFonts w:ascii="Ecofont Vera Sans" w:hAnsi="Ecofont Vera Sans"/>
          <w:b/>
          <w:sz w:val="16"/>
          <w:szCs w:val="16"/>
        </w:rPr>
        <w:t xml:space="preserve">ıdakilerden hangisi kültürel </w:t>
      </w:r>
    </w:p>
    <w:p w:rsidR="004E2858" w:rsidRDefault="004E2858" w:rsidP="00C72BA2">
      <w:pPr>
        <w:spacing w:after="0"/>
        <w:rPr>
          <w:rFonts w:ascii="Ecofont Vera Sans" w:hAnsi="Ecofont Vera Sans"/>
          <w:b/>
          <w:sz w:val="16"/>
          <w:szCs w:val="16"/>
          <w:u w:val="single"/>
        </w:rPr>
      </w:pPr>
      <w:r w:rsidRPr="00BC2082">
        <w:rPr>
          <w:rFonts w:ascii="Ecofont Vera Sans" w:hAnsi="Ecofont Vera Sans"/>
          <w:b/>
          <w:sz w:val="16"/>
          <w:szCs w:val="16"/>
        </w:rPr>
        <w:t>de</w:t>
      </w:r>
      <w:r w:rsidRPr="00BC2082">
        <w:rPr>
          <w:rFonts w:ascii="MS Gothic" w:eastAsia="MS Gothic" w:hAnsi="MS Gothic" w:cs="MS Gothic" w:hint="eastAsia"/>
          <w:b/>
          <w:sz w:val="16"/>
          <w:szCs w:val="16"/>
        </w:rPr>
        <w:t>ğ</w:t>
      </w:r>
      <w:r w:rsidRPr="00BC2082">
        <w:rPr>
          <w:rFonts w:ascii="Ecofont Vera Sans" w:hAnsi="Ecofont Vera Sans"/>
          <w:b/>
          <w:sz w:val="16"/>
          <w:szCs w:val="16"/>
        </w:rPr>
        <w:t xml:space="preserve">erlerden biri </w:t>
      </w:r>
      <w:r w:rsidRPr="00BC2082">
        <w:rPr>
          <w:rFonts w:ascii="Ecofont Vera Sans" w:hAnsi="Ecofont Vera Sans"/>
          <w:b/>
          <w:sz w:val="16"/>
          <w:szCs w:val="16"/>
          <w:u w:val="single"/>
        </w:rPr>
        <w:t>olamaz?</w:t>
      </w:r>
    </w:p>
    <w:p w:rsidR="004E2858" w:rsidRPr="00BC2082" w:rsidRDefault="004E2858" w:rsidP="00C72BA2">
      <w:pPr>
        <w:spacing w:after="0"/>
        <w:rPr>
          <w:rFonts w:ascii="Ecofont Vera Sans" w:hAnsi="Ecofont Vera Sans"/>
          <w:b/>
          <w:sz w:val="16"/>
          <w:szCs w:val="16"/>
        </w:rPr>
      </w:pP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 w:rsidRPr="00BC2082">
        <w:rPr>
          <w:rFonts w:ascii="Ecofont Vera Sans" w:hAnsi="Ecofont Vera Sans"/>
          <w:sz w:val="16"/>
          <w:szCs w:val="16"/>
        </w:rPr>
        <w:t>A</w:t>
      </w:r>
      <w:r>
        <w:rPr>
          <w:rFonts w:ascii="Ecofont Vera Sans" w:hAnsi="Ecofont Vera Sans"/>
          <w:sz w:val="16"/>
          <w:szCs w:val="16"/>
        </w:rPr>
        <w:t>)</w:t>
      </w:r>
      <w:r w:rsidRPr="00BC2082">
        <w:rPr>
          <w:rFonts w:ascii="Ecofont Vera Sans" w:hAnsi="Ecofont Vera Sans"/>
          <w:sz w:val="16"/>
          <w:szCs w:val="16"/>
        </w:rPr>
        <w:t xml:space="preserve"> Halk oyunları             </w:t>
      </w:r>
      <w:r>
        <w:rPr>
          <w:rFonts w:ascii="Ecofont Vera Sans" w:hAnsi="Ecofont Vera Sans"/>
          <w:sz w:val="16"/>
          <w:szCs w:val="16"/>
        </w:rPr>
        <w:tab/>
      </w:r>
      <w:r>
        <w:rPr>
          <w:rFonts w:ascii="Ecofont Vera Sans" w:hAnsi="Ecofont Vera Sans"/>
          <w:sz w:val="16"/>
          <w:szCs w:val="16"/>
        </w:rPr>
        <w:tab/>
      </w:r>
      <w:r w:rsidRPr="00BC2082">
        <w:rPr>
          <w:rFonts w:ascii="Ecofont Vera Sans" w:hAnsi="Ecofont Vera Sans"/>
          <w:sz w:val="16"/>
          <w:szCs w:val="16"/>
        </w:rPr>
        <w:t>B</w:t>
      </w:r>
      <w:r>
        <w:rPr>
          <w:rFonts w:ascii="Ecofont Vera Sans" w:hAnsi="Ecofont Vera Sans"/>
          <w:sz w:val="16"/>
          <w:szCs w:val="16"/>
        </w:rPr>
        <w:t>)</w:t>
      </w:r>
      <w:r w:rsidRPr="00BC2082">
        <w:rPr>
          <w:rFonts w:ascii="Ecofont Vera Sans" w:hAnsi="Ecofont Vera Sans"/>
          <w:sz w:val="16"/>
          <w:szCs w:val="16"/>
        </w:rPr>
        <w:t xml:space="preserve"> Örf, adet ve gelenekler</w:t>
      </w: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 xml:space="preserve">C) Cami, medrese ve saraylar        </w:t>
      </w:r>
      <w:r w:rsidRPr="00BC2082">
        <w:rPr>
          <w:rFonts w:ascii="Ecofont Vera Sans" w:hAnsi="Ecofont Vera Sans"/>
          <w:sz w:val="16"/>
          <w:szCs w:val="16"/>
        </w:rPr>
        <w:t>D</w:t>
      </w:r>
      <w:r>
        <w:rPr>
          <w:rFonts w:ascii="Ecofont Vera Sans" w:hAnsi="Ecofont Vera Sans"/>
          <w:sz w:val="16"/>
          <w:szCs w:val="16"/>
        </w:rPr>
        <w:t>)</w:t>
      </w:r>
      <w:r w:rsidRPr="00BC2082">
        <w:rPr>
          <w:rFonts w:ascii="Ecofont Vera Sans" w:hAnsi="Ecofont Vera Sans"/>
          <w:sz w:val="16"/>
          <w:szCs w:val="16"/>
        </w:rPr>
        <w:t xml:space="preserve"> Yeryüzü </w:t>
      </w:r>
      <w:r w:rsidRPr="00BC2082">
        <w:rPr>
          <w:rFonts w:ascii="MS Gothic" w:eastAsia="MS Gothic" w:hAnsi="MS Gothic" w:cs="MS Gothic" w:hint="eastAsia"/>
          <w:sz w:val="16"/>
          <w:szCs w:val="16"/>
        </w:rPr>
        <w:t>ş</w:t>
      </w:r>
      <w:r w:rsidRPr="00BC2082">
        <w:rPr>
          <w:rFonts w:ascii="Ecofont Vera Sans" w:hAnsi="Ecofont Vera Sans"/>
          <w:sz w:val="16"/>
          <w:szCs w:val="16"/>
        </w:rPr>
        <w:t>ekilleri</w:t>
      </w:r>
    </w:p>
    <w:p w:rsidR="004E2858" w:rsidRDefault="004E2858" w:rsidP="0007398F">
      <w:pPr>
        <w:spacing w:after="0"/>
        <w:jc w:val="center"/>
        <w:rPr>
          <w:rFonts w:ascii="Ecofont Vera Sans" w:hAnsi="Ecofont Vera Sans"/>
          <w:sz w:val="16"/>
          <w:szCs w:val="16"/>
        </w:rPr>
      </w:pPr>
      <w:r w:rsidRPr="00A72527">
        <w:rPr>
          <w:rFonts w:ascii="Ecofont Vera Sans" w:hAnsi="Ecofont Vera Sans"/>
          <w:noProof/>
          <w:sz w:val="16"/>
          <w:szCs w:val="16"/>
          <w:lang w:eastAsia="tr-TR"/>
        </w:rPr>
        <w:pict>
          <v:shape id="14 Resim" o:spid="_x0000_i1038" type="#_x0000_t75" alt="ghjgh.bmp" style="width:96pt;height:74.25pt;visibility:visible">
            <v:imagedata r:id="rId15" o:title=""/>
          </v:shape>
        </w:pict>
      </w:r>
      <w:r w:rsidRPr="00A72527">
        <w:rPr>
          <w:rFonts w:ascii="Ecofont Vera Sans" w:hAnsi="Ecofont Vera Sans"/>
          <w:noProof/>
          <w:sz w:val="16"/>
          <w:szCs w:val="16"/>
          <w:lang w:eastAsia="tr-TR"/>
        </w:rPr>
        <w:pict>
          <v:shape id="15 Resim" o:spid="_x0000_i1039" type="#_x0000_t75" alt="images.jpg" style="width:90.75pt;height:75pt;visibility:visible">
            <v:imagedata r:id="rId16" o:title=""/>
          </v:shape>
        </w:pict>
      </w:r>
    </w:p>
    <w:p w:rsidR="004E2858" w:rsidRPr="00BC2082" w:rsidRDefault="004E2858" w:rsidP="0007398F">
      <w:pPr>
        <w:spacing w:after="0"/>
        <w:rPr>
          <w:rFonts w:ascii="Ecofont Vera Sans" w:hAnsi="Ecofont Vera Sans"/>
          <w:sz w:val="16"/>
          <w:szCs w:val="16"/>
        </w:rPr>
      </w:pPr>
      <w:r w:rsidRPr="00BC2082">
        <w:rPr>
          <w:rFonts w:ascii="Ecofont Vera Sans" w:hAnsi="Ecofont Vera Sans"/>
          <w:sz w:val="16"/>
          <w:szCs w:val="16"/>
        </w:rPr>
        <w:t>6) Kültürel özellikler toplumdan topluma de</w:t>
      </w:r>
      <w:r w:rsidRPr="00BC2082">
        <w:rPr>
          <w:rFonts w:ascii="MS Gothic" w:eastAsia="MS Gothic" w:hAnsi="MS Gothic" w:cs="MS Gothic" w:hint="eastAsia"/>
          <w:sz w:val="16"/>
          <w:szCs w:val="16"/>
        </w:rPr>
        <w:t>ğ</w:t>
      </w:r>
      <w:r w:rsidRPr="00BC2082">
        <w:rPr>
          <w:rFonts w:ascii="Ecofont Vera Sans" w:hAnsi="Ecofont Vera Sans"/>
          <w:sz w:val="16"/>
          <w:szCs w:val="16"/>
        </w:rPr>
        <w:t>i</w:t>
      </w:r>
      <w:r w:rsidRPr="00BC2082">
        <w:rPr>
          <w:rFonts w:ascii="MS Gothic" w:eastAsia="MS Gothic" w:hAnsi="MS Gothic" w:cs="MS Gothic" w:hint="eastAsia"/>
          <w:sz w:val="16"/>
          <w:szCs w:val="16"/>
        </w:rPr>
        <w:t>ş</w:t>
      </w:r>
      <w:r w:rsidRPr="00BC2082">
        <w:rPr>
          <w:rFonts w:ascii="Ecofont Vera Sans" w:hAnsi="Ecofont Vera Sans"/>
          <w:sz w:val="16"/>
          <w:szCs w:val="16"/>
        </w:rPr>
        <w:t xml:space="preserve">ebilir. Giyim </w:t>
      </w:r>
      <w:r w:rsidRPr="00BC2082">
        <w:rPr>
          <w:rFonts w:ascii="MS Gothic" w:eastAsia="MS Gothic" w:hAnsi="MS Gothic" w:cs="MS Gothic" w:hint="eastAsia"/>
          <w:sz w:val="16"/>
          <w:szCs w:val="16"/>
        </w:rPr>
        <w:t>ş</w:t>
      </w:r>
      <w:r w:rsidRPr="00BC2082">
        <w:rPr>
          <w:rFonts w:ascii="Ecofont Vera Sans" w:hAnsi="Ecofont Vera Sans"/>
          <w:sz w:val="16"/>
          <w:szCs w:val="16"/>
        </w:rPr>
        <w:t>ekli bir toplumun kültürel özelliklerin</w:t>
      </w:r>
      <w:r>
        <w:rPr>
          <w:rFonts w:ascii="MS Gothic" w:eastAsia="MS Gothic" w:hAnsi="MS Gothic" w:cs="MS Gothic" w:hint="eastAsia"/>
          <w:sz w:val="16"/>
          <w:szCs w:val="16"/>
        </w:rPr>
        <w:t>İ</w:t>
      </w:r>
      <w:r w:rsidRPr="00BC2082">
        <w:rPr>
          <w:rFonts w:ascii="Ecofont Vera Sans" w:hAnsi="Ecofont Vera Sans"/>
          <w:sz w:val="16"/>
          <w:szCs w:val="16"/>
        </w:rPr>
        <w:t xml:space="preserve"> yansıtır. So</w:t>
      </w:r>
      <w:r w:rsidRPr="00BC2082">
        <w:rPr>
          <w:rFonts w:ascii="MS Gothic" w:eastAsia="MS Gothic" w:hAnsi="MS Gothic" w:cs="MS Gothic" w:hint="eastAsia"/>
          <w:sz w:val="16"/>
          <w:szCs w:val="16"/>
        </w:rPr>
        <w:t>ğ</w:t>
      </w:r>
      <w:r w:rsidRPr="00BC2082">
        <w:rPr>
          <w:rFonts w:ascii="Ecofont Vera Sans" w:hAnsi="Ecofont Vera Sans"/>
          <w:sz w:val="16"/>
          <w:szCs w:val="16"/>
        </w:rPr>
        <w:t>uk ülkelerde ya</w:t>
      </w:r>
      <w:r w:rsidRPr="00BC2082">
        <w:rPr>
          <w:rFonts w:ascii="MS Gothic" w:eastAsia="MS Gothic" w:hAnsi="MS Gothic" w:cs="MS Gothic" w:hint="eastAsia"/>
          <w:sz w:val="16"/>
          <w:szCs w:val="16"/>
        </w:rPr>
        <w:t>ş</w:t>
      </w:r>
      <w:r w:rsidRPr="00BC2082">
        <w:rPr>
          <w:rFonts w:ascii="Ecofont Vera Sans" w:hAnsi="Ecofont Vera Sans"/>
          <w:sz w:val="16"/>
          <w:szCs w:val="16"/>
        </w:rPr>
        <w:t>ayan insanlar yünden ve deriden yapılmı</w:t>
      </w:r>
      <w:r w:rsidRPr="00BC2082">
        <w:rPr>
          <w:rFonts w:ascii="MS Gothic" w:eastAsia="MS Gothic" w:hAnsi="MS Gothic" w:cs="MS Gothic" w:hint="eastAsia"/>
          <w:sz w:val="16"/>
          <w:szCs w:val="16"/>
        </w:rPr>
        <w:t>ş</w:t>
      </w:r>
      <w:r w:rsidRPr="00BC2082">
        <w:rPr>
          <w:rFonts w:ascii="Ecofont Vera Sans" w:hAnsi="Ecofont Vera Sans"/>
          <w:sz w:val="16"/>
          <w:szCs w:val="16"/>
        </w:rPr>
        <w:t xml:space="preserve"> kalın elbiseler giyerken, sıcak ülkelerde ya</w:t>
      </w:r>
      <w:r w:rsidRPr="00BC2082">
        <w:rPr>
          <w:rFonts w:ascii="MS Gothic" w:eastAsia="MS Gothic" w:hAnsi="MS Gothic" w:cs="MS Gothic" w:hint="eastAsia"/>
          <w:sz w:val="16"/>
          <w:szCs w:val="16"/>
        </w:rPr>
        <w:t>ş</w:t>
      </w:r>
      <w:r w:rsidRPr="00BC2082">
        <w:rPr>
          <w:rFonts w:ascii="Ecofont Vera Sans" w:hAnsi="Ecofont Vera Sans"/>
          <w:sz w:val="16"/>
          <w:szCs w:val="16"/>
        </w:rPr>
        <w:t>ayanlar pamuk ve ketenden yapılmı</w:t>
      </w:r>
      <w:r w:rsidRPr="00BC2082">
        <w:rPr>
          <w:rFonts w:ascii="MS Gothic" w:eastAsia="MS Gothic" w:hAnsi="MS Gothic" w:cs="MS Gothic" w:hint="eastAsia"/>
          <w:sz w:val="16"/>
          <w:szCs w:val="16"/>
        </w:rPr>
        <w:t>ş</w:t>
      </w:r>
      <w:r w:rsidRPr="00BC2082">
        <w:rPr>
          <w:rFonts w:ascii="Ecofont Vera Sans" w:hAnsi="Ecofont Vera Sans"/>
          <w:sz w:val="16"/>
          <w:szCs w:val="16"/>
        </w:rPr>
        <w:t xml:space="preserve"> daha ince elbiseler giyerler.</w:t>
      </w:r>
    </w:p>
    <w:p w:rsidR="004E2858" w:rsidRPr="0007398F" w:rsidRDefault="004E2858" w:rsidP="0007398F">
      <w:pPr>
        <w:spacing w:after="0"/>
        <w:rPr>
          <w:rFonts w:ascii="Ecofont Vera Sans" w:hAnsi="Ecofont Vera Sans"/>
          <w:b/>
          <w:sz w:val="16"/>
          <w:szCs w:val="16"/>
        </w:rPr>
      </w:pPr>
      <w:r w:rsidRPr="0007398F">
        <w:rPr>
          <w:rFonts w:ascii="Ecofont Vera Sans" w:hAnsi="Ecofont Vera Sans"/>
          <w:b/>
          <w:sz w:val="16"/>
          <w:szCs w:val="16"/>
        </w:rPr>
        <w:t>Bu metinde kültürel farklılı</w:t>
      </w:r>
      <w:r w:rsidRPr="0007398F">
        <w:rPr>
          <w:rFonts w:ascii="MS Gothic" w:eastAsia="MS Gothic" w:hAnsi="MS Gothic" w:cs="MS Gothic" w:hint="eastAsia"/>
          <w:b/>
          <w:sz w:val="16"/>
          <w:szCs w:val="16"/>
        </w:rPr>
        <w:t>ğ</w:t>
      </w:r>
      <w:r w:rsidRPr="0007398F">
        <w:rPr>
          <w:rFonts w:ascii="Ecofont Vera Sans" w:hAnsi="Ecofont Vera Sans"/>
          <w:b/>
          <w:sz w:val="16"/>
          <w:szCs w:val="16"/>
        </w:rPr>
        <w:t>a neden olan etkenlerden hangisine de</w:t>
      </w:r>
      <w:r w:rsidRPr="0007398F">
        <w:rPr>
          <w:rFonts w:ascii="MS Gothic" w:eastAsia="MS Gothic" w:hAnsi="MS Gothic" w:cs="MS Gothic" w:hint="eastAsia"/>
          <w:b/>
          <w:sz w:val="16"/>
          <w:szCs w:val="16"/>
        </w:rPr>
        <w:t>ğ</w:t>
      </w:r>
      <w:r w:rsidRPr="0007398F">
        <w:rPr>
          <w:rFonts w:ascii="Ecofont Vera Sans" w:hAnsi="Ecofont Vera Sans"/>
          <w:b/>
          <w:sz w:val="16"/>
          <w:szCs w:val="16"/>
        </w:rPr>
        <w:t>inilmi</w:t>
      </w:r>
      <w:r w:rsidRPr="0007398F">
        <w:rPr>
          <w:rFonts w:ascii="MS Gothic" w:eastAsia="MS Gothic" w:hAnsi="MS Gothic" w:cs="MS Gothic" w:hint="eastAsia"/>
          <w:b/>
          <w:sz w:val="16"/>
          <w:szCs w:val="16"/>
        </w:rPr>
        <w:t>ş</w:t>
      </w:r>
      <w:r w:rsidRPr="0007398F">
        <w:rPr>
          <w:rFonts w:ascii="Ecofont Vera Sans" w:hAnsi="Ecofont Vera Sans"/>
          <w:b/>
          <w:sz w:val="16"/>
          <w:szCs w:val="16"/>
        </w:rPr>
        <w:t>tir?</w:t>
      </w:r>
    </w:p>
    <w:p w:rsidR="004E2858" w:rsidRPr="00BC2082" w:rsidRDefault="004E2858" w:rsidP="0007398F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Pr="00BC2082" w:rsidRDefault="004E2858" w:rsidP="0007398F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 xml:space="preserve">A) Gelir seviyesi        B) Gelenekler        C) </w:t>
      </w:r>
      <w:r>
        <w:rPr>
          <w:rFonts w:ascii="MS Gothic" w:eastAsia="MS Gothic" w:hAnsi="MS Gothic" w:cs="MS Gothic" w:hint="eastAsia"/>
          <w:sz w:val="16"/>
          <w:szCs w:val="16"/>
        </w:rPr>
        <w:t>İ</w:t>
      </w:r>
      <w:r>
        <w:rPr>
          <w:rFonts w:ascii="Ecofont Vera Sans" w:hAnsi="Ecofont Vera Sans"/>
          <w:sz w:val="16"/>
          <w:szCs w:val="16"/>
        </w:rPr>
        <w:t>nanı</w:t>
      </w:r>
      <w:r>
        <w:rPr>
          <w:rFonts w:ascii="MS Gothic" w:eastAsia="MS Gothic" w:hAnsi="MS Gothic" w:cs="MS Gothic" w:hint="eastAsia"/>
          <w:sz w:val="16"/>
          <w:szCs w:val="16"/>
        </w:rPr>
        <w:t>ş</w:t>
      </w:r>
      <w:r>
        <w:rPr>
          <w:rFonts w:ascii="Ecofont Vera Sans" w:hAnsi="Ecofont Vera Sans"/>
          <w:sz w:val="16"/>
          <w:szCs w:val="16"/>
        </w:rPr>
        <w:t xml:space="preserve">        </w:t>
      </w:r>
      <w:r w:rsidRPr="00BC2082">
        <w:rPr>
          <w:rFonts w:ascii="Ecofont Vera Sans" w:hAnsi="Ecofont Vera Sans"/>
          <w:sz w:val="16"/>
          <w:szCs w:val="16"/>
        </w:rPr>
        <w:t xml:space="preserve">D)  </w:t>
      </w:r>
      <w:r w:rsidRPr="00BC2082">
        <w:rPr>
          <w:rFonts w:ascii="MS Gothic" w:eastAsia="MS Gothic" w:hAnsi="MS Gothic" w:cs="MS Gothic" w:hint="eastAsia"/>
          <w:sz w:val="16"/>
          <w:szCs w:val="16"/>
        </w:rPr>
        <w:t>İ</w:t>
      </w:r>
      <w:r w:rsidRPr="00BC2082">
        <w:rPr>
          <w:rFonts w:ascii="Ecofont Vera Sans" w:hAnsi="Ecofont Vera Sans"/>
          <w:sz w:val="16"/>
          <w:szCs w:val="16"/>
        </w:rPr>
        <w:t>klim</w:t>
      </w:r>
    </w:p>
    <w:p w:rsidR="004E2858" w:rsidRPr="00BC2082" w:rsidRDefault="004E2858" w:rsidP="0007398F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Default="004E2858" w:rsidP="0007398F">
      <w:pPr>
        <w:spacing w:after="0"/>
        <w:rPr>
          <w:rFonts w:ascii="Ecofont Vera Sans" w:hAnsi="Ecofont Vera Sans"/>
          <w:sz w:val="16"/>
          <w:szCs w:val="16"/>
        </w:rPr>
      </w:pPr>
      <w:r>
        <w:rPr>
          <w:noProof/>
          <w:lang w:eastAsia="tr-TR"/>
        </w:rPr>
        <w:pict>
          <v:shape id="_x0000_s1030" type="#_x0000_t202" style="position:absolute;margin-left:58.95pt;margin-top:28.9pt;width:169.5pt;height:43.5pt;z-index:251658752" filled="f" stroked="f">
            <v:textbox>
              <w:txbxContent>
                <w:p w:rsidR="004E2858" w:rsidRPr="00BC2082" w:rsidRDefault="004E2858" w:rsidP="002C031A">
                  <w:pPr>
                    <w:spacing w:after="0"/>
                    <w:rPr>
                      <w:rFonts w:ascii="Ecofont Vera Sans" w:hAnsi="Ecofont Vera Sans"/>
                      <w:sz w:val="16"/>
                      <w:szCs w:val="16"/>
                    </w:rPr>
                  </w:pPr>
                  <w:r w:rsidRPr="00BC2082">
                    <w:rPr>
                      <w:rFonts w:ascii="Ecofont Vera Sans" w:hAnsi="Ecofont Vera Sans"/>
                      <w:sz w:val="16"/>
                      <w:szCs w:val="16"/>
                    </w:rPr>
                    <w:t>Bir toplumun düzenini ve ya</w:t>
                  </w:r>
                  <w:r>
                    <w:rPr>
                      <w:rFonts w:ascii="MS Gothic" w:eastAsia="MS Gothic" w:hAnsi="MS Gothic" w:cs="MS Gothic" w:hint="eastAsia"/>
                      <w:sz w:val="16"/>
                      <w:szCs w:val="16"/>
                    </w:rPr>
                    <w:t>ş</w:t>
                  </w:r>
                  <w:r>
                    <w:rPr>
                      <w:rFonts w:ascii="Ecofont Vera Sans" w:hAnsi="Ecofont Vera Sans"/>
                      <w:sz w:val="16"/>
                      <w:szCs w:val="16"/>
                    </w:rPr>
                    <w:t>amını</w:t>
                  </w:r>
                  <w:r w:rsidRPr="00BC2082">
                    <w:rPr>
                      <w:rFonts w:ascii="Ecofont Vera Sans" w:hAnsi="Ecofont Vera Sans"/>
                      <w:sz w:val="16"/>
                      <w:szCs w:val="16"/>
                    </w:rPr>
                    <w:t xml:space="preserve"> daha iyi duruma getirmek için yapılan köklü de</w:t>
                  </w:r>
                  <w:r w:rsidRPr="00BC2082">
                    <w:rPr>
                      <w:rFonts w:ascii="MS Gothic" w:eastAsia="MS Gothic" w:hAnsi="MS Gothic" w:cs="MS Gothic" w:hint="eastAsia"/>
                      <w:sz w:val="16"/>
                      <w:szCs w:val="16"/>
                    </w:rPr>
                    <w:t>ğ</w:t>
                  </w:r>
                  <w:r w:rsidRPr="00BC2082">
                    <w:rPr>
                      <w:rFonts w:ascii="Ecofont Vera Sans" w:hAnsi="Ecofont Vera Sans"/>
                      <w:sz w:val="16"/>
                      <w:szCs w:val="16"/>
                    </w:rPr>
                    <w:t>i</w:t>
                  </w:r>
                  <w:r w:rsidRPr="00BC2082">
                    <w:rPr>
                      <w:rFonts w:ascii="MS Gothic" w:eastAsia="MS Gothic" w:hAnsi="MS Gothic" w:cs="MS Gothic" w:hint="eastAsia"/>
                      <w:sz w:val="16"/>
                      <w:szCs w:val="16"/>
                    </w:rPr>
                    <w:t>ş</w:t>
                  </w:r>
                  <w:r w:rsidRPr="00BC2082">
                    <w:rPr>
                      <w:rFonts w:ascii="Ecofont Vera Sans" w:hAnsi="Ecofont Vera Sans"/>
                      <w:sz w:val="16"/>
                      <w:szCs w:val="16"/>
                    </w:rPr>
                    <w:t>ikliklere inkılap denir.</w:t>
                  </w:r>
                </w:p>
                <w:p w:rsidR="004E2858" w:rsidRDefault="004E2858"/>
              </w:txbxContent>
            </v:textbox>
          </v:shape>
        </w:pict>
      </w:r>
      <w:r w:rsidRPr="00BC2082">
        <w:rPr>
          <w:rFonts w:ascii="Ecofont Vera Sans" w:hAnsi="Ecofont Vera Sans"/>
          <w:sz w:val="16"/>
          <w:szCs w:val="16"/>
        </w:rPr>
        <w:t xml:space="preserve">7) </w:t>
      </w:r>
      <w:r w:rsidRPr="00A72527">
        <w:rPr>
          <w:rFonts w:ascii="Ecofont Vera Sans" w:hAnsi="Ecofont Vera Sans"/>
          <w:b/>
          <w:noProof/>
          <w:sz w:val="16"/>
          <w:szCs w:val="16"/>
          <w:lang w:eastAsia="tr-TR"/>
        </w:rPr>
        <w:pict>
          <v:shape id="16 Resim" o:spid="_x0000_i1040" type="#_x0000_t75" alt="fdssdf.png" style="width:223.5pt;height:73.5pt;visibility:visible">
            <v:imagedata r:id="rId17" o:title=""/>
          </v:shape>
        </w:pict>
      </w:r>
    </w:p>
    <w:p w:rsidR="004E2858" w:rsidRPr="000D6B48" w:rsidRDefault="004E2858" w:rsidP="0007398F">
      <w:pPr>
        <w:spacing w:after="0"/>
        <w:rPr>
          <w:rFonts w:ascii="Ecofont Vera Sans" w:hAnsi="Ecofont Vera Sans"/>
          <w:b/>
          <w:sz w:val="16"/>
          <w:szCs w:val="16"/>
        </w:rPr>
      </w:pPr>
      <w:r w:rsidRPr="000D6B48">
        <w:rPr>
          <w:rFonts w:ascii="Ecofont Vera Sans" w:hAnsi="Ecofont Vera Sans"/>
          <w:b/>
          <w:sz w:val="16"/>
          <w:szCs w:val="16"/>
        </w:rPr>
        <w:t>Buna göre a</w:t>
      </w:r>
      <w:r w:rsidRPr="000D6B48">
        <w:rPr>
          <w:rFonts w:ascii="MS Gothic" w:eastAsia="MS Gothic" w:hAnsi="MS Gothic" w:cs="MS Gothic" w:hint="eastAsia"/>
          <w:b/>
          <w:sz w:val="16"/>
          <w:szCs w:val="16"/>
        </w:rPr>
        <w:t>ş</w:t>
      </w:r>
      <w:r w:rsidRPr="000D6B48">
        <w:rPr>
          <w:rFonts w:ascii="Ecofont Vera Sans" w:hAnsi="Ecofont Vera Sans"/>
          <w:b/>
          <w:sz w:val="16"/>
          <w:szCs w:val="16"/>
        </w:rPr>
        <w:t>a</w:t>
      </w:r>
      <w:r w:rsidRPr="000D6B48">
        <w:rPr>
          <w:rFonts w:ascii="MS Gothic" w:eastAsia="MS Gothic" w:hAnsi="MS Gothic" w:cs="MS Gothic" w:hint="eastAsia"/>
          <w:b/>
          <w:sz w:val="16"/>
          <w:szCs w:val="16"/>
        </w:rPr>
        <w:t>ğ</w:t>
      </w:r>
      <w:r w:rsidRPr="000D6B48">
        <w:rPr>
          <w:rFonts w:ascii="Ecofont Vera Sans" w:hAnsi="Ecofont Vera Sans"/>
          <w:b/>
          <w:sz w:val="16"/>
          <w:szCs w:val="16"/>
        </w:rPr>
        <w:t xml:space="preserve">ıdakilerden hangisi inkılaplar arasında yer </w:t>
      </w:r>
      <w:r w:rsidRPr="000D6B48">
        <w:rPr>
          <w:rFonts w:ascii="Ecofont Vera Sans" w:hAnsi="Ecofont Vera Sans"/>
          <w:b/>
          <w:sz w:val="16"/>
          <w:szCs w:val="16"/>
          <w:u w:val="single"/>
        </w:rPr>
        <w:t>almaz?</w:t>
      </w:r>
    </w:p>
    <w:p w:rsidR="004E2858" w:rsidRDefault="004E2858" w:rsidP="0007398F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Default="004E2858" w:rsidP="0007398F">
      <w:pPr>
        <w:spacing w:after="0"/>
        <w:rPr>
          <w:rFonts w:ascii="Ecofont Vera Sans" w:hAnsi="Ecofont Vera Sans"/>
          <w:sz w:val="16"/>
          <w:szCs w:val="16"/>
        </w:rPr>
      </w:pPr>
      <w:r w:rsidRPr="00BC2082">
        <w:rPr>
          <w:rFonts w:ascii="Ecofont Vera Sans" w:hAnsi="Ecofont Vera Sans"/>
          <w:sz w:val="16"/>
          <w:szCs w:val="16"/>
        </w:rPr>
        <w:t>A</w:t>
      </w:r>
      <w:r>
        <w:rPr>
          <w:rFonts w:ascii="Ecofont Vera Sans" w:hAnsi="Ecofont Vera Sans"/>
          <w:sz w:val="16"/>
          <w:szCs w:val="16"/>
        </w:rPr>
        <w:t>)</w:t>
      </w:r>
      <w:r w:rsidRPr="00BC2082">
        <w:rPr>
          <w:rFonts w:ascii="Ecofont Vera Sans" w:hAnsi="Ecofont Vera Sans"/>
          <w:sz w:val="16"/>
          <w:szCs w:val="16"/>
        </w:rPr>
        <w:t xml:space="preserve"> Padi</w:t>
      </w:r>
      <w:r w:rsidRPr="00BC2082">
        <w:rPr>
          <w:rFonts w:ascii="MS Gothic" w:eastAsia="MS Gothic" w:hAnsi="MS Gothic" w:cs="MS Gothic" w:hint="eastAsia"/>
          <w:sz w:val="16"/>
          <w:szCs w:val="16"/>
        </w:rPr>
        <w:t>ş</w:t>
      </w:r>
      <w:r w:rsidRPr="00BC2082">
        <w:rPr>
          <w:rFonts w:ascii="Ecofont Vera Sans" w:hAnsi="Ecofont Vera Sans"/>
          <w:sz w:val="16"/>
          <w:szCs w:val="16"/>
        </w:rPr>
        <w:t xml:space="preserve">ahlık yerine Cumhuriyetin kurulması </w:t>
      </w:r>
      <w:r w:rsidRPr="00BC2082">
        <w:rPr>
          <w:rFonts w:ascii="Ecofont Vera Sans" w:hAnsi="Ecofont Vera Sans"/>
          <w:sz w:val="16"/>
          <w:szCs w:val="16"/>
        </w:rPr>
        <w:tab/>
      </w:r>
    </w:p>
    <w:p w:rsidR="004E2858" w:rsidRPr="00BC2082" w:rsidRDefault="004E2858" w:rsidP="0007398F">
      <w:pPr>
        <w:spacing w:after="0"/>
        <w:rPr>
          <w:rFonts w:ascii="Ecofont Vera Sans" w:hAnsi="Ecofont Vera Sans"/>
          <w:sz w:val="16"/>
          <w:szCs w:val="16"/>
        </w:rPr>
      </w:pPr>
      <w:r w:rsidRPr="00BC2082">
        <w:rPr>
          <w:rFonts w:ascii="Ecofont Vera Sans" w:hAnsi="Ecofont Vera Sans"/>
          <w:sz w:val="16"/>
          <w:szCs w:val="16"/>
        </w:rPr>
        <w:t>B</w:t>
      </w:r>
      <w:r>
        <w:rPr>
          <w:rFonts w:ascii="Ecofont Vera Sans" w:hAnsi="Ecofont Vera Sans"/>
          <w:sz w:val="16"/>
          <w:szCs w:val="16"/>
        </w:rPr>
        <w:t>)</w:t>
      </w:r>
      <w:r w:rsidRPr="00BC2082">
        <w:rPr>
          <w:rFonts w:ascii="Ecofont Vera Sans" w:hAnsi="Ecofont Vera Sans"/>
          <w:sz w:val="16"/>
          <w:szCs w:val="16"/>
        </w:rPr>
        <w:t xml:space="preserve"> Kadınlara seçme ve seçilme hakkının verilmesi</w:t>
      </w:r>
    </w:p>
    <w:p w:rsidR="004E2858" w:rsidRDefault="004E2858" w:rsidP="0007398F">
      <w:pPr>
        <w:spacing w:after="0"/>
        <w:rPr>
          <w:rFonts w:ascii="Ecofont Vera Sans" w:hAnsi="Ecofont Vera Sans"/>
          <w:sz w:val="16"/>
          <w:szCs w:val="16"/>
        </w:rPr>
      </w:pPr>
      <w:r w:rsidRPr="00BC2082">
        <w:rPr>
          <w:rFonts w:ascii="Ecofont Vera Sans" w:hAnsi="Ecofont Vera Sans"/>
          <w:sz w:val="16"/>
          <w:szCs w:val="16"/>
        </w:rPr>
        <w:t>C</w:t>
      </w:r>
      <w:r>
        <w:rPr>
          <w:rFonts w:ascii="Ecofont Vera Sans" w:hAnsi="Ecofont Vera Sans"/>
          <w:sz w:val="16"/>
          <w:szCs w:val="16"/>
        </w:rPr>
        <w:t>)</w:t>
      </w:r>
      <w:r w:rsidRPr="00BC2082">
        <w:rPr>
          <w:rFonts w:ascii="Ecofont Vera Sans" w:hAnsi="Ecofont Vera Sans"/>
          <w:sz w:val="16"/>
          <w:szCs w:val="16"/>
        </w:rPr>
        <w:t xml:space="preserve"> Herkesin bir soyadı alması </w:t>
      </w:r>
      <w:r w:rsidRPr="00BC2082">
        <w:rPr>
          <w:rFonts w:ascii="Ecofont Vera Sans" w:hAnsi="Ecofont Vera Sans"/>
          <w:sz w:val="16"/>
          <w:szCs w:val="16"/>
        </w:rPr>
        <w:tab/>
      </w:r>
      <w:r w:rsidRPr="00BC2082">
        <w:rPr>
          <w:rFonts w:ascii="Ecofont Vera Sans" w:hAnsi="Ecofont Vera Sans"/>
          <w:sz w:val="16"/>
          <w:szCs w:val="16"/>
        </w:rPr>
        <w:tab/>
      </w:r>
      <w:r w:rsidRPr="00BC2082">
        <w:rPr>
          <w:rFonts w:ascii="Ecofont Vera Sans" w:hAnsi="Ecofont Vera Sans"/>
          <w:sz w:val="16"/>
          <w:szCs w:val="16"/>
        </w:rPr>
        <w:tab/>
      </w:r>
    </w:p>
    <w:p w:rsidR="004E2858" w:rsidRPr="00BC2082" w:rsidRDefault="004E2858" w:rsidP="0007398F">
      <w:pPr>
        <w:spacing w:after="0"/>
        <w:rPr>
          <w:rFonts w:ascii="Ecofont Vera Sans" w:hAnsi="Ecofont Vera Sans"/>
          <w:sz w:val="16"/>
          <w:szCs w:val="16"/>
        </w:rPr>
      </w:pPr>
      <w:r w:rsidRPr="00BC2082">
        <w:rPr>
          <w:rFonts w:ascii="Ecofont Vera Sans" w:hAnsi="Ecofont Vera Sans"/>
          <w:sz w:val="16"/>
          <w:szCs w:val="16"/>
        </w:rPr>
        <w:t>D</w:t>
      </w:r>
      <w:r>
        <w:rPr>
          <w:rFonts w:ascii="Ecofont Vera Sans" w:hAnsi="Ecofont Vera Sans"/>
          <w:sz w:val="16"/>
          <w:szCs w:val="16"/>
        </w:rPr>
        <w:t>)</w:t>
      </w:r>
      <w:r w:rsidRPr="00BC2082">
        <w:rPr>
          <w:rFonts w:ascii="Ecofont Vera Sans" w:hAnsi="Ecofont Vera Sans"/>
          <w:sz w:val="16"/>
          <w:szCs w:val="16"/>
        </w:rPr>
        <w:t xml:space="preserve"> Geleneklerin devam ettirilmesi</w:t>
      </w:r>
    </w:p>
    <w:p w:rsidR="004E2858" w:rsidRPr="00BC2082" w:rsidRDefault="004E2858" w:rsidP="0007398F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 w:rsidRPr="00BC2082">
        <w:rPr>
          <w:rFonts w:ascii="Ecofont Vera Sans" w:hAnsi="Ecofont Vera Sans"/>
          <w:sz w:val="16"/>
          <w:szCs w:val="16"/>
        </w:rPr>
        <w:t>8) Atatürk döneminde Türk toplumunun ça</w:t>
      </w:r>
      <w:r w:rsidRPr="00BC2082">
        <w:rPr>
          <w:rFonts w:ascii="MS Gothic" w:eastAsia="MS Gothic" w:hAnsi="MS Gothic" w:cs="MS Gothic" w:hint="eastAsia"/>
          <w:sz w:val="16"/>
          <w:szCs w:val="16"/>
        </w:rPr>
        <w:t>ğ</w:t>
      </w:r>
      <w:r w:rsidRPr="00BC2082">
        <w:rPr>
          <w:rFonts w:ascii="Ecofont Vera Sans" w:hAnsi="Ecofont Vera Sans"/>
          <w:sz w:val="16"/>
          <w:szCs w:val="16"/>
        </w:rPr>
        <w:t>da</w:t>
      </w:r>
      <w:r w:rsidRPr="00BC2082">
        <w:rPr>
          <w:rFonts w:ascii="MS Gothic" w:eastAsia="MS Gothic" w:hAnsi="MS Gothic" w:cs="MS Gothic" w:hint="eastAsia"/>
          <w:sz w:val="16"/>
          <w:szCs w:val="16"/>
        </w:rPr>
        <w:t>ş</w:t>
      </w:r>
      <w:r w:rsidRPr="00BC2082">
        <w:rPr>
          <w:rFonts w:ascii="Ecofont Vera Sans" w:hAnsi="Ecofont Vera Sans"/>
          <w:sz w:val="16"/>
          <w:szCs w:val="16"/>
        </w:rPr>
        <w:t xml:space="preserve"> batı uygarlık seviyesine ula</w:t>
      </w:r>
      <w:r w:rsidRPr="00BC2082">
        <w:rPr>
          <w:rFonts w:ascii="MS Gothic" w:eastAsia="MS Gothic" w:hAnsi="MS Gothic" w:cs="MS Gothic" w:hint="eastAsia"/>
          <w:sz w:val="16"/>
          <w:szCs w:val="16"/>
        </w:rPr>
        <w:t>ş</w:t>
      </w:r>
      <w:r w:rsidRPr="00BC2082">
        <w:rPr>
          <w:rFonts w:ascii="Ecofont Vera Sans" w:hAnsi="Ecofont Vera Sans"/>
          <w:sz w:val="16"/>
          <w:szCs w:val="16"/>
        </w:rPr>
        <w:t>ması için bir çok yenilik yapılmı</w:t>
      </w:r>
      <w:r w:rsidRPr="00BC2082">
        <w:rPr>
          <w:rFonts w:ascii="MS Gothic" w:eastAsia="MS Gothic" w:hAnsi="MS Gothic" w:cs="MS Gothic" w:hint="eastAsia"/>
          <w:sz w:val="16"/>
          <w:szCs w:val="16"/>
        </w:rPr>
        <w:t>ş</w:t>
      </w:r>
      <w:r w:rsidRPr="00BC2082">
        <w:rPr>
          <w:rFonts w:ascii="Ecofont Vera Sans" w:hAnsi="Ecofont Vera Sans"/>
          <w:sz w:val="16"/>
          <w:szCs w:val="16"/>
        </w:rPr>
        <w:t>tır.</w:t>
      </w:r>
    </w:p>
    <w:p w:rsidR="004E2858" w:rsidRPr="000D6B48" w:rsidRDefault="004E2858" w:rsidP="00C72BA2">
      <w:pPr>
        <w:spacing w:after="0"/>
        <w:rPr>
          <w:rFonts w:ascii="Ecofont Vera Sans" w:hAnsi="Ecofont Vera Sans"/>
          <w:b/>
          <w:sz w:val="16"/>
          <w:szCs w:val="16"/>
        </w:rPr>
      </w:pPr>
      <w:r w:rsidRPr="000D6B48">
        <w:rPr>
          <w:rFonts w:ascii="Ecofont Vera Sans" w:hAnsi="Ecofont Vera Sans"/>
          <w:b/>
          <w:sz w:val="16"/>
          <w:szCs w:val="16"/>
        </w:rPr>
        <w:t>A</w:t>
      </w:r>
      <w:r w:rsidRPr="000D6B48">
        <w:rPr>
          <w:rFonts w:ascii="MS Gothic" w:eastAsia="MS Gothic" w:hAnsi="MS Gothic" w:cs="MS Gothic" w:hint="eastAsia"/>
          <w:b/>
          <w:sz w:val="16"/>
          <w:szCs w:val="16"/>
        </w:rPr>
        <w:t>ş</w:t>
      </w:r>
      <w:r w:rsidRPr="000D6B48">
        <w:rPr>
          <w:rFonts w:ascii="Ecofont Vera Sans" w:hAnsi="Ecofont Vera Sans"/>
          <w:b/>
          <w:sz w:val="16"/>
          <w:szCs w:val="16"/>
        </w:rPr>
        <w:t>a</w:t>
      </w:r>
      <w:r w:rsidRPr="000D6B48">
        <w:rPr>
          <w:rFonts w:ascii="MS Gothic" w:eastAsia="MS Gothic" w:hAnsi="MS Gothic" w:cs="MS Gothic" w:hint="eastAsia"/>
          <w:b/>
          <w:sz w:val="16"/>
          <w:szCs w:val="16"/>
        </w:rPr>
        <w:t>ğ</w:t>
      </w:r>
      <w:r w:rsidRPr="000D6B48">
        <w:rPr>
          <w:rFonts w:ascii="Ecofont Vera Sans" w:hAnsi="Ecofont Vera Sans"/>
          <w:b/>
          <w:sz w:val="16"/>
          <w:szCs w:val="16"/>
        </w:rPr>
        <w:t xml:space="preserve">ıdakilerden hangisi bu yeniliklerden biri </w:t>
      </w:r>
      <w:r w:rsidRPr="000D6B48">
        <w:rPr>
          <w:rFonts w:ascii="Ecofont Vera Sans" w:hAnsi="Ecofont Vera Sans"/>
          <w:b/>
          <w:sz w:val="16"/>
          <w:szCs w:val="16"/>
          <w:u w:val="single"/>
        </w:rPr>
        <w:t>de</w:t>
      </w:r>
      <w:r w:rsidRPr="000D6B48">
        <w:rPr>
          <w:rFonts w:ascii="MS Gothic" w:eastAsia="MS Gothic" w:hAnsi="MS Gothic" w:cs="MS Gothic" w:hint="eastAsia"/>
          <w:b/>
          <w:sz w:val="16"/>
          <w:szCs w:val="16"/>
          <w:u w:val="single"/>
        </w:rPr>
        <w:t>ğ</w:t>
      </w:r>
      <w:r w:rsidRPr="000D6B48">
        <w:rPr>
          <w:rFonts w:ascii="Ecofont Vera Sans" w:hAnsi="Ecofont Vera Sans"/>
          <w:b/>
          <w:sz w:val="16"/>
          <w:szCs w:val="16"/>
          <w:u w:val="single"/>
        </w:rPr>
        <w:t>ildir?</w:t>
      </w: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A)</w:t>
      </w:r>
      <w:r w:rsidRPr="00A72527">
        <w:rPr>
          <w:rFonts w:ascii="Ecofont Vera Sans" w:hAnsi="Ecofont Vera Sans"/>
          <w:noProof/>
          <w:sz w:val="16"/>
          <w:szCs w:val="16"/>
          <w:lang w:eastAsia="tr-TR"/>
        </w:rPr>
        <w:pict>
          <v:shape id="17 Resim" o:spid="_x0000_i1041" type="#_x0000_t75" alt="21ab8e037601f14e8a59da7d9941272f_1274689657.jpg" style="width:71.25pt;height:60.75pt;visibility:visible">
            <v:imagedata r:id="rId18" o:title=""/>
          </v:shape>
        </w:pict>
      </w:r>
      <w:r>
        <w:rPr>
          <w:rFonts w:ascii="Ecofont Vera Sans" w:hAnsi="Ecofont Vera Sans"/>
          <w:sz w:val="16"/>
          <w:szCs w:val="16"/>
        </w:rPr>
        <w:tab/>
      </w:r>
      <w:r>
        <w:rPr>
          <w:rFonts w:ascii="Ecofont Vera Sans" w:hAnsi="Ecofont Vera Sans"/>
          <w:sz w:val="16"/>
          <w:szCs w:val="16"/>
        </w:rPr>
        <w:tab/>
        <w:t>B)</w:t>
      </w:r>
      <w:r w:rsidRPr="00A72527">
        <w:rPr>
          <w:rFonts w:ascii="Ecofont Vera Sans" w:hAnsi="Ecofont Vera Sans"/>
          <w:noProof/>
          <w:sz w:val="16"/>
          <w:szCs w:val="16"/>
          <w:lang w:eastAsia="tr-TR"/>
        </w:rPr>
        <w:pict>
          <v:shape id="18 Resim" o:spid="_x0000_i1042" type="#_x0000_t75" alt="fdhh.bmp" style="width:77.25pt;height:55.5pt;visibility:visible">
            <v:imagedata r:id="rId19" o:title=""/>
          </v:shape>
        </w:pict>
      </w:r>
    </w:p>
    <w:p w:rsidR="004E2858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 w:rsidRPr="00BC2082">
        <w:rPr>
          <w:rFonts w:ascii="Ecofont Vera Sans" w:hAnsi="Ecofont Vera Sans"/>
          <w:sz w:val="16"/>
          <w:szCs w:val="16"/>
        </w:rPr>
        <w:t>Mil</w:t>
      </w:r>
      <w:r>
        <w:rPr>
          <w:rFonts w:ascii="Ecofont Vera Sans" w:hAnsi="Ecofont Vera Sans"/>
          <w:sz w:val="16"/>
          <w:szCs w:val="16"/>
        </w:rPr>
        <w:t>adî takvimin kabulü</w:t>
      </w:r>
      <w:r>
        <w:rPr>
          <w:rFonts w:ascii="Ecofont Vera Sans" w:hAnsi="Ecofont Vera Sans"/>
          <w:sz w:val="16"/>
          <w:szCs w:val="16"/>
        </w:rPr>
        <w:tab/>
        <w:t xml:space="preserve">        Millî Mücadelenin kazanılması</w:t>
      </w:r>
    </w:p>
    <w:p w:rsidR="004E2858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C)</w:t>
      </w:r>
      <w:r w:rsidRPr="00A72527">
        <w:rPr>
          <w:rFonts w:ascii="Ecofont Vera Sans" w:hAnsi="Ecofont Vera Sans"/>
          <w:noProof/>
          <w:sz w:val="16"/>
          <w:szCs w:val="16"/>
          <w:lang w:eastAsia="tr-TR"/>
        </w:rPr>
        <w:pict>
          <v:shape id="19 Resim" o:spid="_x0000_i1043" type="#_x0000_t75" alt="NNFO25CAH45GGHCA32ZMNJCAJJOZF5CAQM19ITCAH7SHL9CA2JZF0MCAW7QCD0CA1YCVTECAZXKTR5CA5HMU0ICA0ZMHNECAGICWEJCASLVU0QCAZV3H2YCAYAKRP0CARTJJ75CA8FCYBWCA21EBAH.jpg" style="width:75.75pt;height:54pt;visibility:visible">
            <v:imagedata r:id="rId20" o:title=""/>
          </v:shape>
        </w:pict>
      </w:r>
      <w:r>
        <w:rPr>
          <w:rFonts w:ascii="Ecofont Vera Sans" w:hAnsi="Ecofont Vera Sans"/>
          <w:sz w:val="16"/>
          <w:szCs w:val="16"/>
        </w:rPr>
        <w:tab/>
      </w:r>
      <w:r>
        <w:rPr>
          <w:rFonts w:ascii="Ecofont Vera Sans" w:hAnsi="Ecofont Vera Sans"/>
          <w:sz w:val="16"/>
          <w:szCs w:val="16"/>
        </w:rPr>
        <w:tab/>
        <w:t>D)</w:t>
      </w:r>
      <w:r w:rsidRPr="00A72527">
        <w:rPr>
          <w:rFonts w:ascii="Ecofont Vera Sans" w:hAnsi="Ecofont Vera Sans"/>
          <w:noProof/>
          <w:sz w:val="16"/>
          <w:szCs w:val="16"/>
          <w:lang w:eastAsia="tr-TR"/>
        </w:rPr>
        <w:pict>
          <v:shape id="20 Resim" o:spid="_x0000_i1044" type="#_x0000_t75" alt="sdad.bmp" style="width:75.75pt;height:57.75pt;visibility:visible">
            <v:imagedata r:id="rId21" o:title=""/>
          </v:shape>
        </w:pict>
      </w:r>
      <w:r w:rsidRPr="00BC2082">
        <w:rPr>
          <w:rFonts w:ascii="Ecofont Vera Sans" w:hAnsi="Ecofont Vera Sans"/>
          <w:sz w:val="16"/>
          <w:szCs w:val="16"/>
        </w:rPr>
        <w:t xml:space="preserve"> </w:t>
      </w:r>
    </w:p>
    <w:p w:rsidR="004E2858" w:rsidRDefault="004E2858" w:rsidP="00462F67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 xml:space="preserve">Kılık ve kıyafet inkılabı               </w:t>
      </w:r>
      <w:r w:rsidRPr="00BC2082">
        <w:rPr>
          <w:rFonts w:ascii="Ecofont Vera Sans" w:hAnsi="Ecofont Vera Sans"/>
          <w:sz w:val="16"/>
          <w:szCs w:val="16"/>
        </w:rPr>
        <w:t xml:space="preserve">Yeni Türk </w:t>
      </w:r>
      <w:r>
        <w:rPr>
          <w:rFonts w:ascii="Ecofont Vera Sans" w:hAnsi="Ecofont Vera Sans"/>
          <w:sz w:val="16"/>
          <w:szCs w:val="16"/>
        </w:rPr>
        <w:t>harflerinin kabulü</w:t>
      </w:r>
      <w:r w:rsidRPr="00BC2082">
        <w:rPr>
          <w:rFonts w:ascii="Ecofont Vera Sans" w:hAnsi="Ecofont Vera Sans"/>
          <w:sz w:val="16"/>
          <w:szCs w:val="16"/>
        </w:rPr>
        <w:t xml:space="preserve">        </w:t>
      </w:r>
    </w:p>
    <w:p w:rsidR="004E2858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 w:rsidRPr="00BC2082">
        <w:rPr>
          <w:rFonts w:ascii="Ecofont Vera Sans" w:hAnsi="Ecofont Vera Sans"/>
          <w:sz w:val="16"/>
          <w:szCs w:val="16"/>
        </w:rPr>
        <w:t xml:space="preserve">9) </w:t>
      </w:r>
      <w:r w:rsidRPr="000D6B48">
        <w:rPr>
          <w:rFonts w:ascii="Ecofont Vera Sans" w:hAnsi="Ecofont Vera Sans"/>
          <w:b/>
          <w:sz w:val="16"/>
          <w:szCs w:val="16"/>
        </w:rPr>
        <w:t>Tevhid-i Tedrisat Kanunu   hangi alanda yapılan inkılaptır?</w:t>
      </w: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A) siyasi           B)</w:t>
      </w:r>
      <w:r w:rsidRPr="00BC2082">
        <w:rPr>
          <w:rFonts w:ascii="Ecofont Vera Sans" w:hAnsi="Ecofont Vera Sans"/>
          <w:sz w:val="16"/>
          <w:szCs w:val="16"/>
        </w:rPr>
        <w:t xml:space="preserve">ekonomik            </w:t>
      </w:r>
      <w:r>
        <w:rPr>
          <w:rFonts w:ascii="Ecofont Vera Sans" w:hAnsi="Ecofont Vera Sans"/>
          <w:sz w:val="16"/>
          <w:szCs w:val="16"/>
        </w:rPr>
        <w:t>C)  e</w:t>
      </w:r>
      <w:r>
        <w:rPr>
          <w:rFonts w:ascii="MS Gothic" w:eastAsia="MS Gothic" w:hAnsi="MS Gothic" w:cs="MS Gothic" w:hint="eastAsia"/>
          <w:sz w:val="16"/>
          <w:szCs w:val="16"/>
        </w:rPr>
        <w:t>ğ</w:t>
      </w:r>
      <w:r>
        <w:rPr>
          <w:rFonts w:ascii="Ecofont Vera Sans" w:hAnsi="Ecofont Vera Sans"/>
          <w:sz w:val="16"/>
          <w:szCs w:val="16"/>
        </w:rPr>
        <w:t xml:space="preserve">itim               D) </w:t>
      </w:r>
      <w:r w:rsidRPr="00BC2082">
        <w:rPr>
          <w:rFonts w:ascii="Ecofont Vera Sans" w:hAnsi="Ecofont Vera Sans"/>
          <w:sz w:val="16"/>
          <w:szCs w:val="16"/>
        </w:rPr>
        <w:t>toplumsal</w:t>
      </w:r>
    </w:p>
    <w:p w:rsidR="004E2858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Default="004E2858" w:rsidP="00C72BA2">
      <w:pPr>
        <w:spacing w:after="0"/>
        <w:rPr>
          <w:rFonts w:ascii="Ecofont Vera Sans" w:hAnsi="Ecofont Vera Sans"/>
          <w:b/>
          <w:sz w:val="16"/>
          <w:szCs w:val="16"/>
          <w:u w:val="single"/>
        </w:rPr>
      </w:pPr>
      <w:r w:rsidRPr="00BC2082">
        <w:rPr>
          <w:rFonts w:ascii="Ecofont Vera Sans" w:hAnsi="Ecofont Vera Sans"/>
          <w:sz w:val="16"/>
          <w:szCs w:val="16"/>
        </w:rPr>
        <w:t xml:space="preserve">10)  </w:t>
      </w:r>
      <w:r w:rsidRPr="000D6B48">
        <w:rPr>
          <w:rFonts w:ascii="Ecofont Vera Sans" w:hAnsi="Ecofont Vera Sans"/>
          <w:b/>
          <w:sz w:val="16"/>
          <w:szCs w:val="16"/>
        </w:rPr>
        <w:t>A</w:t>
      </w:r>
      <w:r w:rsidRPr="000D6B48">
        <w:rPr>
          <w:rFonts w:ascii="MS Gothic" w:eastAsia="MS Gothic" w:hAnsi="MS Gothic" w:cs="MS Gothic" w:hint="eastAsia"/>
          <w:b/>
          <w:sz w:val="16"/>
          <w:szCs w:val="16"/>
        </w:rPr>
        <w:t>ş</w:t>
      </w:r>
      <w:r w:rsidRPr="000D6B48">
        <w:rPr>
          <w:rFonts w:ascii="Ecofont Vera Sans" w:hAnsi="Ecofont Vera Sans"/>
          <w:b/>
          <w:sz w:val="16"/>
          <w:szCs w:val="16"/>
        </w:rPr>
        <w:t>a</w:t>
      </w:r>
      <w:r w:rsidRPr="000D6B48">
        <w:rPr>
          <w:rFonts w:ascii="MS Gothic" w:eastAsia="MS Gothic" w:hAnsi="MS Gothic" w:cs="MS Gothic" w:hint="eastAsia"/>
          <w:b/>
          <w:sz w:val="16"/>
          <w:szCs w:val="16"/>
        </w:rPr>
        <w:t>ğ</w:t>
      </w:r>
      <w:r w:rsidRPr="000D6B48">
        <w:rPr>
          <w:rFonts w:ascii="Ecofont Vera Sans" w:hAnsi="Ecofont Vera Sans"/>
          <w:b/>
          <w:sz w:val="16"/>
          <w:szCs w:val="16"/>
        </w:rPr>
        <w:t xml:space="preserve">ıdakilerden hangisi  siyasal alanda yapılan inkılaplardan </w:t>
      </w:r>
      <w:r w:rsidRPr="000D6B48">
        <w:rPr>
          <w:rFonts w:ascii="Ecofont Vera Sans" w:hAnsi="Ecofont Vera Sans"/>
          <w:b/>
          <w:sz w:val="16"/>
          <w:szCs w:val="16"/>
          <w:u w:val="single"/>
        </w:rPr>
        <w:t>de</w:t>
      </w:r>
      <w:r w:rsidRPr="000D6B48">
        <w:rPr>
          <w:rFonts w:ascii="MS Gothic" w:eastAsia="MS Gothic" w:hAnsi="MS Gothic" w:cs="MS Gothic" w:hint="eastAsia"/>
          <w:b/>
          <w:sz w:val="16"/>
          <w:szCs w:val="16"/>
          <w:u w:val="single"/>
        </w:rPr>
        <w:t>ğ</w:t>
      </w:r>
      <w:r w:rsidRPr="000D6B48">
        <w:rPr>
          <w:rFonts w:ascii="Ecofont Vera Sans" w:hAnsi="Ecofont Vera Sans"/>
          <w:b/>
          <w:sz w:val="16"/>
          <w:szCs w:val="16"/>
          <w:u w:val="single"/>
        </w:rPr>
        <w:t>ildir?</w:t>
      </w: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A)</w:t>
      </w:r>
      <w:r w:rsidRPr="00BC2082">
        <w:rPr>
          <w:rFonts w:ascii="Ecofont Vera Sans" w:hAnsi="Ecofont Vera Sans"/>
          <w:sz w:val="16"/>
          <w:szCs w:val="16"/>
        </w:rPr>
        <w:t xml:space="preserve"> Saltanatın kaldırılması             </w:t>
      </w:r>
      <w:r>
        <w:rPr>
          <w:rFonts w:ascii="Ecofont Vera Sans" w:hAnsi="Ecofont Vera Sans"/>
          <w:sz w:val="16"/>
          <w:szCs w:val="16"/>
        </w:rPr>
        <w:tab/>
        <w:t>B)</w:t>
      </w:r>
      <w:r w:rsidRPr="00BC2082">
        <w:rPr>
          <w:rFonts w:ascii="Ecofont Vera Sans" w:hAnsi="Ecofont Vera Sans"/>
          <w:sz w:val="16"/>
          <w:szCs w:val="16"/>
        </w:rPr>
        <w:t xml:space="preserve"> Halifeli</w:t>
      </w:r>
      <w:r w:rsidRPr="00BC2082">
        <w:rPr>
          <w:rFonts w:ascii="MS Gothic" w:eastAsia="MS Gothic" w:hAnsi="MS Gothic" w:cs="MS Gothic" w:hint="eastAsia"/>
          <w:sz w:val="16"/>
          <w:szCs w:val="16"/>
        </w:rPr>
        <w:t>ğ</w:t>
      </w:r>
      <w:r w:rsidRPr="00BC2082">
        <w:rPr>
          <w:rFonts w:ascii="Ecofont Vera Sans" w:hAnsi="Ecofont Vera Sans"/>
          <w:sz w:val="16"/>
          <w:szCs w:val="16"/>
        </w:rPr>
        <w:t xml:space="preserve">in kaldırılması </w:t>
      </w: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C)</w:t>
      </w:r>
      <w:r w:rsidRPr="00BC2082">
        <w:rPr>
          <w:rFonts w:ascii="Ecofont Vera Sans" w:hAnsi="Ecofont Vera Sans"/>
          <w:sz w:val="16"/>
          <w:szCs w:val="16"/>
        </w:rPr>
        <w:t xml:space="preserve"> Yeni Türk  </w:t>
      </w:r>
      <w:r>
        <w:rPr>
          <w:rFonts w:ascii="Ecofont Vera Sans" w:hAnsi="Ecofont Vera Sans"/>
          <w:sz w:val="16"/>
          <w:szCs w:val="16"/>
        </w:rPr>
        <w:t xml:space="preserve">alfabesinin kabulü   </w:t>
      </w:r>
      <w:r>
        <w:rPr>
          <w:rFonts w:ascii="Ecofont Vera Sans" w:hAnsi="Ecofont Vera Sans"/>
          <w:sz w:val="16"/>
          <w:szCs w:val="16"/>
        </w:rPr>
        <w:tab/>
        <w:t>D)</w:t>
      </w:r>
      <w:r w:rsidRPr="00BC2082">
        <w:rPr>
          <w:rFonts w:ascii="Ecofont Vera Sans" w:hAnsi="Ecofont Vera Sans"/>
          <w:sz w:val="16"/>
          <w:szCs w:val="16"/>
        </w:rPr>
        <w:t xml:space="preserve"> Cumhuriyetin ilanı</w:t>
      </w:r>
    </w:p>
    <w:p w:rsidR="004E2858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 w:rsidRPr="00BC2082">
        <w:rPr>
          <w:rFonts w:ascii="Ecofont Vera Sans" w:hAnsi="Ecofont Vera Sans"/>
          <w:sz w:val="16"/>
          <w:szCs w:val="16"/>
        </w:rPr>
        <w:t xml:space="preserve">11) </w:t>
      </w:r>
      <w:r w:rsidRPr="002C031A">
        <w:rPr>
          <w:rFonts w:ascii="Ecofont Vera Sans" w:hAnsi="Ecofont Vera Sans"/>
          <w:b/>
          <w:sz w:val="16"/>
          <w:szCs w:val="16"/>
        </w:rPr>
        <w:t>A</w:t>
      </w:r>
      <w:r w:rsidRPr="002C031A">
        <w:rPr>
          <w:rFonts w:ascii="MS Gothic" w:eastAsia="MS Gothic" w:hAnsi="MS Gothic" w:cs="MS Gothic" w:hint="eastAsia"/>
          <w:b/>
          <w:sz w:val="16"/>
          <w:szCs w:val="16"/>
        </w:rPr>
        <w:t>ş</w:t>
      </w:r>
      <w:r w:rsidRPr="002C031A">
        <w:rPr>
          <w:rFonts w:ascii="Ecofont Vera Sans" w:hAnsi="Ecofont Vera Sans"/>
          <w:b/>
          <w:sz w:val="16"/>
          <w:szCs w:val="16"/>
        </w:rPr>
        <w:t>a</w:t>
      </w:r>
      <w:r w:rsidRPr="002C031A">
        <w:rPr>
          <w:rFonts w:ascii="MS Gothic" w:eastAsia="MS Gothic" w:hAnsi="MS Gothic" w:cs="MS Gothic" w:hint="eastAsia"/>
          <w:b/>
          <w:sz w:val="16"/>
          <w:szCs w:val="16"/>
        </w:rPr>
        <w:t>ğ</w:t>
      </w:r>
      <w:r w:rsidRPr="002C031A">
        <w:rPr>
          <w:rFonts w:ascii="Ecofont Vera Sans" w:hAnsi="Ecofont Vera Sans"/>
          <w:b/>
          <w:sz w:val="16"/>
          <w:szCs w:val="16"/>
        </w:rPr>
        <w:t>ıdakilerden hangisi   Atatürkçülü</w:t>
      </w:r>
      <w:r w:rsidRPr="002C031A">
        <w:rPr>
          <w:rFonts w:ascii="MS Gothic" w:eastAsia="MS Gothic" w:hAnsi="MS Gothic" w:cs="MS Gothic" w:hint="eastAsia"/>
          <w:b/>
          <w:sz w:val="16"/>
          <w:szCs w:val="16"/>
        </w:rPr>
        <w:t>ğ</w:t>
      </w:r>
      <w:r w:rsidRPr="002C031A">
        <w:rPr>
          <w:rFonts w:ascii="Ecofont Vera Sans" w:hAnsi="Ecofont Vera Sans"/>
          <w:b/>
          <w:sz w:val="16"/>
          <w:szCs w:val="16"/>
        </w:rPr>
        <w:t xml:space="preserve">ün niteliklerinden </w:t>
      </w:r>
      <w:r w:rsidRPr="002C031A">
        <w:rPr>
          <w:rFonts w:ascii="Ecofont Vera Sans" w:hAnsi="Ecofont Vera Sans"/>
          <w:b/>
          <w:sz w:val="16"/>
          <w:szCs w:val="16"/>
          <w:u w:val="single"/>
        </w:rPr>
        <w:t>de</w:t>
      </w:r>
      <w:r w:rsidRPr="002C031A">
        <w:rPr>
          <w:rFonts w:ascii="MS Gothic" w:eastAsia="MS Gothic" w:hAnsi="MS Gothic" w:cs="MS Gothic" w:hint="eastAsia"/>
          <w:b/>
          <w:sz w:val="16"/>
          <w:szCs w:val="16"/>
          <w:u w:val="single"/>
        </w:rPr>
        <w:t>ğ</w:t>
      </w:r>
      <w:r w:rsidRPr="002C031A">
        <w:rPr>
          <w:rFonts w:ascii="Ecofont Vera Sans" w:hAnsi="Ecofont Vera Sans"/>
          <w:b/>
          <w:sz w:val="16"/>
          <w:szCs w:val="16"/>
          <w:u w:val="single"/>
        </w:rPr>
        <w:t>ildir?</w:t>
      </w:r>
      <w:r w:rsidRPr="00BC2082">
        <w:rPr>
          <w:rFonts w:ascii="Ecofont Vera Sans" w:hAnsi="Ecofont Vera Sans"/>
          <w:sz w:val="16"/>
          <w:szCs w:val="16"/>
        </w:rPr>
        <w:t xml:space="preserve">    </w:t>
      </w: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 w:rsidRPr="00BC2082">
        <w:rPr>
          <w:rFonts w:ascii="Ecofont Vera Sans" w:hAnsi="Ecofont Vera Sans"/>
          <w:sz w:val="16"/>
          <w:szCs w:val="16"/>
        </w:rPr>
        <w:t xml:space="preserve">      </w:t>
      </w:r>
    </w:p>
    <w:p w:rsidR="004E2858" w:rsidRPr="00BC2082" w:rsidRDefault="004E2858" w:rsidP="002C031A">
      <w:pPr>
        <w:tabs>
          <w:tab w:val="left" w:pos="2410"/>
        </w:tabs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A)</w:t>
      </w:r>
      <w:r w:rsidRPr="00BC2082">
        <w:rPr>
          <w:rFonts w:ascii="Ecofont Vera Sans" w:hAnsi="Ecofont Vera Sans"/>
          <w:sz w:val="16"/>
          <w:szCs w:val="16"/>
        </w:rPr>
        <w:t xml:space="preserve"> Akıl ve bilime dayanır   </w:t>
      </w:r>
      <w:r>
        <w:rPr>
          <w:rFonts w:ascii="Ecofont Vera Sans" w:hAnsi="Ecofont Vera Sans"/>
          <w:sz w:val="16"/>
          <w:szCs w:val="16"/>
        </w:rPr>
        <w:t>B)</w:t>
      </w:r>
      <w:r w:rsidRPr="00BC2082">
        <w:rPr>
          <w:rFonts w:ascii="Ecofont Vera Sans" w:hAnsi="Ecofont Vera Sans"/>
          <w:sz w:val="16"/>
          <w:szCs w:val="16"/>
        </w:rPr>
        <w:t xml:space="preserve"> Dü</w:t>
      </w:r>
      <w:r w:rsidRPr="00BC2082">
        <w:rPr>
          <w:rFonts w:ascii="MS Gothic" w:eastAsia="MS Gothic" w:hAnsi="MS Gothic" w:cs="MS Gothic" w:hint="eastAsia"/>
          <w:sz w:val="16"/>
          <w:szCs w:val="16"/>
        </w:rPr>
        <w:t>ş</w:t>
      </w:r>
      <w:r w:rsidRPr="00BC2082">
        <w:rPr>
          <w:rFonts w:ascii="Ecofont Vera Sans" w:hAnsi="Ecofont Vera Sans"/>
          <w:sz w:val="16"/>
          <w:szCs w:val="16"/>
        </w:rPr>
        <w:t>ünce özgürlü</w:t>
      </w:r>
      <w:r w:rsidRPr="00BC2082">
        <w:rPr>
          <w:rFonts w:ascii="MS Gothic" w:eastAsia="MS Gothic" w:hAnsi="MS Gothic" w:cs="MS Gothic" w:hint="eastAsia"/>
          <w:sz w:val="16"/>
          <w:szCs w:val="16"/>
        </w:rPr>
        <w:t>ğ</w:t>
      </w:r>
      <w:r w:rsidRPr="00BC2082">
        <w:rPr>
          <w:rFonts w:ascii="Ecofont Vera Sans" w:hAnsi="Ecofont Vera Sans"/>
          <w:sz w:val="16"/>
          <w:szCs w:val="16"/>
        </w:rPr>
        <w:t>üne dayanır.</w:t>
      </w: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C)</w:t>
      </w:r>
      <w:r w:rsidRPr="00BC2082">
        <w:rPr>
          <w:rFonts w:ascii="Ecofont Vera Sans" w:hAnsi="Ecofont Vera Sans"/>
          <w:sz w:val="16"/>
          <w:szCs w:val="16"/>
        </w:rPr>
        <w:t xml:space="preserve"> Sava</w:t>
      </w:r>
      <w:r w:rsidRPr="00BC2082">
        <w:rPr>
          <w:rFonts w:ascii="MS Gothic" w:eastAsia="MS Gothic" w:hAnsi="MS Gothic" w:cs="MS Gothic" w:hint="eastAsia"/>
          <w:sz w:val="16"/>
          <w:szCs w:val="16"/>
        </w:rPr>
        <w:t>ş</w:t>
      </w:r>
      <w:r w:rsidRPr="00BC2082">
        <w:rPr>
          <w:rFonts w:ascii="Ecofont Vera Sans" w:hAnsi="Ecofont Vera Sans"/>
          <w:sz w:val="16"/>
          <w:szCs w:val="16"/>
        </w:rPr>
        <w:t xml:space="preserve">tan yanadır.     </w:t>
      </w:r>
      <w:r>
        <w:rPr>
          <w:rFonts w:ascii="Ecofont Vera Sans" w:hAnsi="Ecofont Vera Sans"/>
          <w:sz w:val="16"/>
          <w:szCs w:val="16"/>
        </w:rPr>
        <w:tab/>
        <w:t>D)</w:t>
      </w:r>
      <w:r w:rsidRPr="00BC2082">
        <w:rPr>
          <w:rFonts w:ascii="Ecofont Vera Sans" w:hAnsi="Ecofont Vera Sans"/>
          <w:sz w:val="16"/>
          <w:szCs w:val="16"/>
        </w:rPr>
        <w:t xml:space="preserve"> Milli birlik ve bütünlü</w:t>
      </w:r>
      <w:r w:rsidRPr="00BC2082">
        <w:rPr>
          <w:rFonts w:ascii="MS Gothic" w:eastAsia="MS Gothic" w:hAnsi="MS Gothic" w:cs="MS Gothic" w:hint="eastAsia"/>
          <w:sz w:val="16"/>
          <w:szCs w:val="16"/>
        </w:rPr>
        <w:t>ğ</w:t>
      </w:r>
      <w:r w:rsidRPr="00BC2082">
        <w:rPr>
          <w:rFonts w:ascii="Ecofont Vera Sans" w:hAnsi="Ecofont Vera Sans"/>
          <w:sz w:val="16"/>
          <w:szCs w:val="16"/>
        </w:rPr>
        <w:t>e önem verir</w:t>
      </w:r>
      <w:r>
        <w:rPr>
          <w:rFonts w:ascii="Ecofont Vera Sans" w:hAnsi="Ecofont Vera Sans"/>
          <w:sz w:val="16"/>
          <w:szCs w:val="16"/>
        </w:rPr>
        <w:t>.</w:t>
      </w:r>
    </w:p>
    <w:p w:rsidR="004E2858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Default="004E2858" w:rsidP="00C72BA2">
      <w:pPr>
        <w:spacing w:after="0"/>
        <w:rPr>
          <w:rFonts w:ascii="Ecofont Vera Sans" w:hAnsi="Ecofont Vera Sans"/>
          <w:b/>
          <w:sz w:val="16"/>
          <w:szCs w:val="16"/>
        </w:rPr>
      </w:pPr>
      <w:r w:rsidRPr="00BC2082">
        <w:rPr>
          <w:rFonts w:ascii="Ecofont Vera Sans" w:hAnsi="Ecofont Vera Sans"/>
          <w:sz w:val="16"/>
          <w:szCs w:val="16"/>
        </w:rPr>
        <w:t xml:space="preserve">12)  </w:t>
      </w:r>
      <w:r w:rsidRPr="002C031A">
        <w:rPr>
          <w:rFonts w:ascii="Ecofont Vera Sans" w:hAnsi="Ecofont Vera Sans"/>
          <w:b/>
          <w:sz w:val="16"/>
          <w:szCs w:val="16"/>
        </w:rPr>
        <w:t>Mustafa Kemal ilk e</w:t>
      </w:r>
      <w:r w:rsidRPr="002C031A">
        <w:rPr>
          <w:rFonts w:ascii="MS Gothic" w:eastAsia="MS Gothic" w:hAnsi="MS Gothic" w:cs="MS Gothic" w:hint="eastAsia"/>
          <w:b/>
          <w:sz w:val="16"/>
          <w:szCs w:val="16"/>
        </w:rPr>
        <w:t>ğ</w:t>
      </w:r>
      <w:r w:rsidRPr="002C031A">
        <w:rPr>
          <w:rFonts w:ascii="Ecofont Vera Sans" w:hAnsi="Ecofont Vera Sans"/>
          <w:b/>
          <w:sz w:val="16"/>
          <w:szCs w:val="16"/>
        </w:rPr>
        <w:t>itimine  hangi okulda ba</w:t>
      </w:r>
      <w:r w:rsidRPr="002C031A">
        <w:rPr>
          <w:rFonts w:ascii="MS Gothic" w:eastAsia="MS Gothic" w:hAnsi="MS Gothic" w:cs="MS Gothic" w:hint="eastAsia"/>
          <w:b/>
          <w:sz w:val="16"/>
          <w:szCs w:val="16"/>
        </w:rPr>
        <w:t>ş</w:t>
      </w:r>
      <w:r w:rsidRPr="002C031A">
        <w:rPr>
          <w:rFonts w:ascii="Ecofont Vera Sans" w:hAnsi="Ecofont Vera Sans"/>
          <w:b/>
          <w:sz w:val="16"/>
          <w:szCs w:val="16"/>
        </w:rPr>
        <w:t>lamı</w:t>
      </w:r>
      <w:r w:rsidRPr="002C031A">
        <w:rPr>
          <w:rFonts w:ascii="MS Gothic" w:eastAsia="MS Gothic" w:hAnsi="MS Gothic" w:cs="MS Gothic" w:hint="eastAsia"/>
          <w:b/>
          <w:sz w:val="16"/>
          <w:szCs w:val="16"/>
        </w:rPr>
        <w:t>ş</w:t>
      </w:r>
      <w:r w:rsidRPr="002C031A">
        <w:rPr>
          <w:rFonts w:ascii="Ecofont Vera Sans" w:hAnsi="Ecofont Vera Sans"/>
          <w:b/>
          <w:sz w:val="16"/>
          <w:szCs w:val="16"/>
        </w:rPr>
        <w:t>tır?</w:t>
      </w:r>
    </w:p>
    <w:p w:rsidR="004E2858" w:rsidRPr="002C031A" w:rsidRDefault="004E2858" w:rsidP="00C72BA2">
      <w:pPr>
        <w:spacing w:after="0"/>
        <w:rPr>
          <w:rFonts w:ascii="Ecofont Vera Sans" w:hAnsi="Ecofont Vera Sans"/>
          <w:b/>
          <w:sz w:val="16"/>
          <w:szCs w:val="16"/>
        </w:rPr>
      </w:pP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A)</w:t>
      </w:r>
      <w:r w:rsidRPr="00BC2082">
        <w:rPr>
          <w:rFonts w:ascii="Ecofont Vera Sans" w:hAnsi="Ecofont Vera Sans"/>
          <w:sz w:val="16"/>
          <w:szCs w:val="16"/>
        </w:rPr>
        <w:t xml:space="preserve"> Mahalle mektebi              </w:t>
      </w:r>
      <w:r>
        <w:rPr>
          <w:rFonts w:ascii="Ecofont Vera Sans" w:hAnsi="Ecofont Vera Sans"/>
          <w:sz w:val="16"/>
          <w:szCs w:val="16"/>
        </w:rPr>
        <w:tab/>
        <w:t>B)</w:t>
      </w:r>
      <w:r w:rsidRPr="00BC2082">
        <w:rPr>
          <w:rFonts w:ascii="Ecofont Vera Sans" w:hAnsi="Ecofont Vera Sans"/>
          <w:sz w:val="16"/>
          <w:szCs w:val="16"/>
        </w:rPr>
        <w:t xml:space="preserve"> </w:t>
      </w:r>
      <w:r w:rsidRPr="00BC2082">
        <w:rPr>
          <w:rFonts w:ascii="MS Gothic" w:eastAsia="MS Gothic" w:hAnsi="MS Gothic" w:cs="MS Gothic" w:hint="eastAsia"/>
          <w:sz w:val="16"/>
          <w:szCs w:val="16"/>
        </w:rPr>
        <w:t>Ş</w:t>
      </w:r>
      <w:r w:rsidRPr="00BC2082">
        <w:rPr>
          <w:rFonts w:ascii="Ecofont Vera Sans" w:hAnsi="Ecofont Vera Sans"/>
          <w:sz w:val="16"/>
          <w:szCs w:val="16"/>
        </w:rPr>
        <w:t xml:space="preserve">emsi Efendi </w:t>
      </w:r>
      <w:r w:rsidRPr="00BC2082">
        <w:rPr>
          <w:rFonts w:ascii="MS Gothic" w:eastAsia="MS Gothic" w:hAnsi="MS Gothic" w:cs="MS Gothic" w:hint="eastAsia"/>
          <w:sz w:val="16"/>
          <w:szCs w:val="16"/>
        </w:rPr>
        <w:t>İ</w:t>
      </w:r>
      <w:r w:rsidRPr="00BC2082">
        <w:rPr>
          <w:rFonts w:ascii="Ecofont Vera Sans" w:hAnsi="Ecofont Vera Sans"/>
          <w:sz w:val="16"/>
          <w:szCs w:val="16"/>
        </w:rPr>
        <w:t xml:space="preserve">lkokulu </w:t>
      </w: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C)</w:t>
      </w:r>
      <w:r w:rsidRPr="00BC2082">
        <w:rPr>
          <w:rFonts w:ascii="Ecofont Vera Sans" w:hAnsi="Ecofont Vera Sans"/>
          <w:sz w:val="16"/>
          <w:szCs w:val="16"/>
        </w:rPr>
        <w:t xml:space="preserve"> Selanik Askeri Rü</w:t>
      </w:r>
      <w:r w:rsidRPr="00BC2082">
        <w:rPr>
          <w:rFonts w:ascii="MS Gothic" w:eastAsia="MS Gothic" w:hAnsi="MS Gothic" w:cs="MS Gothic" w:hint="eastAsia"/>
          <w:sz w:val="16"/>
          <w:szCs w:val="16"/>
        </w:rPr>
        <w:t>ş</w:t>
      </w:r>
      <w:r w:rsidRPr="00BC2082">
        <w:rPr>
          <w:rFonts w:ascii="Ecofont Vera Sans" w:hAnsi="Ecofont Vera Sans"/>
          <w:sz w:val="16"/>
          <w:szCs w:val="16"/>
        </w:rPr>
        <w:t xml:space="preserve">tiyesi  </w:t>
      </w:r>
      <w:r>
        <w:rPr>
          <w:rFonts w:ascii="Ecofont Vera Sans" w:hAnsi="Ecofont Vera Sans"/>
          <w:sz w:val="16"/>
          <w:szCs w:val="16"/>
        </w:rPr>
        <w:tab/>
        <w:t>D)</w:t>
      </w:r>
      <w:r w:rsidRPr="00BC2082">
        <w:rPr>
          <w:rFonts w:ascii="Ecofont Vera Sans" w:hAnsi="Ecofont Vera Sans"/>
          <w:sz w:val="16"/>
          <w:szCs w:val="16"/>
        </w:rPr>
        <w:t xml:space="preserve"> Selanik Mülkiye Rü</w:t>
      </w:r>
      <w:r w:rsidRPr="00BC2082">
        <w:rPr>
          <w:rFonts w:ascii="MS Gothic" w:eastAsia="MS Gothic" w:hAnsi="MS Gothic" w:cs="MS Gothic" w:hint="eastAsia"/>
          <w:sz w:val="16"/>
          <w:szCs w:val="16"/>
        </w:rPr>
        <w:t>ş</w:t>
      </w:r>
      <w:r w:rsidRPr="00BC2082">
        <w:rPr>
          <w:rFonts w:ascii="Ecofont Vera Sans" w:hAnsi="Ecofont Vera Sans"/>
          <w:sz w:val="16"/>
          <w:szCs w:val="16"/>
        </w:rPr>
        <w:t>tiyesi</w:t>
      </w:r>
    </w:p>
    <w:p w:rsidR="004E2858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Pr="000D1CD6" w:rsidRDefault="004E2858" w:rsidP="00C72BA2">
      <w:pPr>
        <w:spacing w:after="0"/>
        <w:rPr>
          <w:rFonts w:ascii="Ecofont Vera Sans" w:hAnsi="Ecofont Vera Sans"/>
          <w:b/>
          <w:sz w:val="16"/>
          <w:szCs w:val="16"/>
        </w:rPr>
      </w:pPr>
      <w:r w:rsidRPr="00BC2082">
        <w:rPr>
          <w:rFonts w:ascii="Ecofont Vera Sans" w:hAnsi="Ecofont Vera Sans"/>
          <w:sz w:val="16"/>
          <w:szCs w:val="16"/>
        </w:rPr>
        <w:t xml:space="preserve">13) </w:t>
      </w:r>
      <w:r w:rsidRPr="000D1CD6">
        <w:rPr>
          <w:rFonts w:ascii="Ecofont Vera Sans" w:hAnsi="Ecofont Vera Sans"/>
          <w:b/>
          <w:sz w:val="16"/>
          <w:szCs w:val="16"/>
        </w:rPr>
        <w:t>"Milletimizi sevmek, milletimizin ça</w:t>
      </w:r>
      <w:r w:rsidRPr="000D1CD6">
        <w:rPr>
          <w:rFonts w:ascii="MS Gothic" w:eastAsia="MS Gothic" w:hAnsi="MS Gothic" w:cs="MS Gothic" w:hint="eastAsia"/>
          <w:b/>
          <w:sz w:val="16"/>
          <w:szCs w:val="16"/>
        </w:rPr>
        <w:t>ğ</w:t>
      </w:r>
      <w:r w:rsidRPr="000D1CD6">
        <w:rPr>
          <w:rFonts w:ascii="Ecofont Vera Sans" w:hAnsi="Ecofont Vera Sans"/>
          <w:b/>
          <w:sz w:val="16"/>
          <w:szCs w:val="16"/>
        </w:rPr>
        <w:t>da</w:t>
      </w:r>
      <w:r w:rsidRPr="000D1CD6">
        <w:rPr>
          <w:rFonts w:ascii="MS Gothic" w:eastAsia="MS Gothic" w:hAnsi="MS Gothic" w:cs="MS Gothic" w:hint="eastAsia"/>
          <w:b/>
          <w:sz w:val="16"/>
          <w:szCs w:val="16"/>
        </w:rPr>
        <w:t>ş</w:t>
      </w:r>
      <w:r w:rsidRPr="000D1CD6">
        <w:rPr>
          <w:rFonts w:ascii="Ecofont Vera Sans" w:hAnsi="Ecofont Vera Sans"/>
          <w:b/>
          <w:sz w:val="16"/>
          <w:szCs w:val="16"/>
        </w:rPr>
        <w:t xml:space="preserve"> uygarlık düzeyine ula</w:t>
      </w:r>
      <w:r w:rsidRPr="000D1CD6">
        <w:rPr>
          <w:rFonts w:ascii="MS Gothic" w:eastAsia="MS Gothic" w:hAnsi="MS Gothic" w:cs="MS Gothic" w:hint="eastAsia"/>
          <w:b/>
          <w:sz w:val="16"/>
          <w:szCs w:val="16"/>
        </w:rPr>
        <w:t>ş</w:t>
      </w:r>
      <w:r w:rsidRPr="000D1CD6">
        <w:rPr>
          <w:rFonts w:ascii="Ecofont Vera Sans" w:hAnsi="Ecofont Vera Sans"/>
          <w:b/>
          <w:sz w:val="16"/>
          <w:szCs w:val="16"/>
        </w:rPr>
        <w:t>ması ve bütünlük içinde varlı</w:t>
      </w:r>
      <w:r w:rsidRPr="000D1CD6">
        <w:rPr>
          <w:rFonts w:ascii="MS Gothic" w:eastAsia="MS Gothic" w:hAnsi="MS Gothic" w:cs="MS Gothic" w:hint="eastAsia"/>
          <w:b/>
          <w:sz w:val="16"/>
          <w:szCs w:val="16"/>
        </w:rPr>
        <w:t>ğ</w:t>
      </w:r>
      <w:r w:rsidRPr="000D1CD6">
        <w:rPr>
          <w:rFonts w:ascii="Ecofont Vera Sans" w:hAnsi="Ecofont Vera Sans"/>
          <w:b/>
          <w:sz w:val="16"/>
          <w:szCs w:val="16"/>
        </w:rPr>
        <w:t>ım devam ettirmesi için çalı</w:t>
      </w:r>
      <w:r w:rsidRPr="000D1CD6">
        <w:rPr>
          <w:rFonts w:ascii="MS Gothic" w:eastAsia="MS Gothic" w:hAnsi="MS Gothic" w:cs="MS Gothic" w:hint="eastAsia"/>
          <w:b/>
          <w:sz w:val="16"/>
          <w:szCs w:val="16"/>
        </w:rPr>
        <w:t>ş</w:t>
      </w:r>
      <w:r w:rsidRPr="000D1CD6">
        <w:rPr>
          <w:rFonts w:ascii="Ecofont Vera Sans" w:hAnsi="Ecofont Vera Sans"/>
          <w:b/>
          <w:sz w:val="16"/>
          <w:szCs w:val="16"/>
        </w:rPr>
        <w:t>mak" anlamına gelen Atatürk ilkesi a</w:t>
      </w:r>
      <w:r w:rsidRPr="000D1CD6">
        <w:rPr>
          <w:rFonts w:ascii="MS Gothic" w:eastAsia="MS Gothic" w:hAnsi="MS Gothic" w:cs="MS Gothic" w:hint="eastAsia"/>
          <w:b/>
          <w:sz w:val="16"/>
          <w:szCs w:val="16"/>
        </w:rPr>
        <w:t>ş</w:t>
      </w:r>
      <w:r w:rsidRPr="000D1CD6">
        <w:rPr>
          <w:rFonts w:ascii="Ecofont Vera Sans" w:hAnsi="Ecofont Vera Sans"/>
          <w:b/>
          <w:sz w:val="16"/>
          <w:szCs w:val="16"/>
        </w:rPr>
        <w:t>a</w:t>
      </w:r>
      <w:r w:rsidRPr="000D1CD6">
        <w:rPr>
          <w:rFonts w:ascii="MS Gothic" w:eastAsia="MS Gothic" w:hAnsi="MS Gothic" w:cs="MS Gothic" w:hint="eastAsia"/>
          <w:b/>
          <w:sz w:val="16"/>
          <w:szCs w:val="16"/>
        </w:rPr>
        <w:t>ğ</w:t>
      </w:r>
      <w:r w:rsidRPr="000D1CD6">
        <w:rPr>
          <w:rFonts w:ascii="Ecofont Vera Sans" w:hAnsi="Ecofont Vera Sans"/>
          <w:b/>
          <w:sz w:val="16"/>
          <w:szCs w:val="16"/>
        </w:rPr>
        <w:t>ıdakilerden hangisidir?</w:t>
      </w:r>
    </w:p>
    <w:p w:rsidR="004E2858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Default="004E2858" w:rsidP="000D1CD6">
      <w:pPr>
        <w:tabs>
          <w:tab w:val="left" w:pos="1276"/>
          <w:tab w:val="left" w:pos="2127"/>
          <w:tab w:val="left" w:pos="2410"/>
        </w:tabs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A)</w:t>
      </w:r>
      <w:r w:rsidRPr="00BC2082">
        <w:rPr>
          <w:rFonts w:ascii="Ecofont Vera Sans" w:hAnsi="Ecofont Vera Sans"/>
          <w:sz w:val="16"/>
          <w:szCs w:val="16"/>
        </w:rPr>
        <w:t xml:space="preserve"> Halkçılık  </w:t>
      </w:r>
      <w:r>
        <w:rPr>
          <w:rFonts w:ascii="Ecofont Vera Sans" w:hAnsi="Ecofont Vera Sans"/>
          <w:sz w:val="16"/>
          <w:szCs w:val="16"/>
        </w:rPr>
        <w:tab/>
      </w:r>
      <w:r>
        <w:rPr>
          <w:rFonts w:ascii="Ecofont Vera Sans" w:hAnsi="Ecofont Vera Sans"/>
          <w:sz w:val="16"/>
          <w:szCs w:val="16"/>
        </w:rPr>
        <w:tab/>
      </w:r>
      <w:r>
        <w:rPr>
          <w:rFonts w:ascii="Ecofont Vera Sans" w:hAnsi="Ecofont Vera Sans"/>
          <w:sz w:val="16"/>
          <w:szCs w:val="16"/>
        </w:rPr>
        <w:tab/>
      </w:r>
      <w:r>
        <w:rPr>
          <w:rFonts w:ascii="Ecofont Vera Sans" w:hAnsi="Ecofont Vera Sans"/>
          <w:sz w:val="16"/>
          <w:szCs w:val="16"/>
        </w:rPr>
        <w:tab/>
        <w:t xml:space="preserve">B) Laiklik    </w:t>
      </w:r>
      <w:r>
        <w:rPr>
          <w:rFonts w:ascii="Ecofont Vera Sans" w:hAnsi="Ecofont Vera Sans"/>
          <w:sz w:val="16"/>
          <w:szCs w:val="16"/>
        </w:rPr>
        <w:tab/>
      </w:r>
    </w:p>
    <w:p w:rsidR="004E2858" w:rsidRPr="00BC2082" w:rsidRDefault="004E2858" w:rsidP="000D1CD6">
      <w:pPr>
        <w:tabs>
          <w:tab w:val="left" w:pos="1276"/>
          <w:tab w:val="left" w:pos="2127"/>
          <w:tab w:val="left" w:pos="2410"/>
        </w:tabs>
        <w:spacing w:after="0"/>
        <w:rPr>
          <w:rFonts w:ascii="Ecofont Vera Sans" w:hAnsi="Ecofont Vera Sans"/>
          <w:sz w:val="16"/>
          <w:szCs w:val="16"/>
        </w:rPr>
      </w:pPr>
      <w:r w:rsidRPr="00BC2082">
        <w:rPr>
          <w:rFonts w:ascii="Ecofont Vera Sans" w:hAnsi="Ecofont Vera Sans"/>
          <w:sz w:val="16"/>
          <w:szCs w:val="16"/>
        </w:rPr>
        <w:t xml:space="preserve">C) Cumhuriyetçilik </w:t>
      </w:r>
      <w:r w:rsidRPr="00BC2082">
        <w:rPr>
          <w:rFonts w:ascii="Ecofont Vera Sans" w:hAnsi="Ecofont Vera Sans"/>
          <w:sz w:val="16"/>
          <w:szCs w:val="16"/>
        </w:rPr>
        <w:tab/>
      </w:r>
      <w:r>
        <w:rPr>
          <w:rFonts w:ascii="Ecofont Vera Sans" w:hAnsi="Ecofont Vera Sans"/>
          <w:sz w:val="16"/>
          <w:szCs w:val="16"/>
        </w:rPr>
        <w:tab/>
      </w:r>
      <w:r>
        <w:rPr>
          <w:rFonts w:ascii="Ecofont Vera Sans" w:hAnsi="Ecofont Vera Sans"/>
          <w:sz w:val="16"/>
          <w:szCs w:val="16"/>
        </w:rPr>
        <w:tab/>
      </w:r>
      <w:r w:rsidRPr="00BC2082">
        <w:rPr>
          <w:rFonts w:ascii="Ecofont Vera Sans" w:hAnsi="Ecofont Vera Sans"/>
          <w:sz w:val="16"/>
          <w:szCs w:val="16"/>
        </w:rPr>
        <w:t>D) Milliyetçilik</w:t>
      </w:r>
    </w:p>
    <w:p w:rsidR="004E2858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Default="004E2858" w:rsidP="00C72BA2">
      <w:pPr>
        <w:spacing w:after="0"/>
        <w:rPr>
          <w:rFonts w:ascii="Ecofont Vera Sans" w:hAnsi="Ecofont Vera Sans"/>
          <w:b/>
          <w:sz w:val="16"/>
          <w:szCs w:val="16"/>
        </w:rPr>
      </w:pPr>
      <w:r w:rsidRPr="00BC2082">
        <w:rPr>
          <w:rFonts w:ascii="Ecofont Vera Sans" w:hAnsi="Ecofont Vera Sans"/>
          <w:sz w:val="16"/>
          <w:szCs w:val="16"/>
        </w:rPr>
        <w:t xml:space="preserve">14) </w:t>
      </w:r>
      <w:r w:rsidRPr="000D1CD6">
        <w:rPr>
          <w:rFonts w:ascii="Ecofont Vera Sans" w:hAnsi="Ecofont Vera Sans"/>
          <w:b/>
          <w:sz w:val="16"/>
          <w:szCs w:val="16"/>
        </w:rPr>
        <w:t>Devletin ekonomik hayatın içinde yer alma</w:t>
      </w:r>
      <w:r w:rsidRPr="000D1CD6">
        <w:rPr>
          <w:rFonts w:ascii="MS Gothic" w:eastAsia="MS Gothic" w:hAnsi="MS Gothic" w:cs="MS Gothic" w:hint="eastAsia"/>
          <w:b/>
          <w:sz w:val="16"/>
          <w:szCs w:val="16"/>
        </w:rPr>
        <w:t>ş</w:t>
      </w:r>
      <w:r w:rsidRPr="000D1CD6">
        <w:rPr>
          <w:rFonts w:ascii="Ecofont Vera Sans" w:hAnsi="Ecofont Vera Sans"/>
          <w:b/>
          <w:sz w:val="16"/>
          <w:szCs w:val="16"/>
        </w:rPr>
        <w:t>ım sa</w:t>
      </w:r>
      <w:r w:rsidRPr="000D1CD6">
        <w:rPr>
          <w:rFonts w:ascii="MS Gothic" w:eastAsia="MS Gothic" w:hAnsi="MS Gothic" w:cs="MS Gothic" w:hint="eastAsia"/>
          <w:b/>
          <w:sz w:val="16"/>
          <w:szCs w:val="16"/>
        </w:rPr>
        <w:t>ğ</w:t>
      </w:r>
      <w:r w:rsidRPr="000D1CD6">
        <w:rPr>
          <w:rFonts w:ascii="Ecofont Vera Sans" w:hAnsi="Ecofont Vera Sans"/>
          <w:b/>
          <w:sz w:val="16"/>
          <w:szCs w:val="16"/>
        </w:rPr>
        <w:t>layan Atatürk ilkesi a</w:t>
      </w:r>
      <w:r w:rsidRPr="000D1CD6">
        <w:rPr>
          <w:rFonts w:ascii="MS Gothic" w:eastAsia="MS Gothic" w:hAnsi="MS Gothic" w:cs="MS Gothic" w:hint="eastAsia"/>
          <w:b/>
          <w:sz w:val="16"/>
          <w:szCs w:val="16"/>
        </w:rPr>
        <w:t>ş</w:t>
      </w:r>
      <w:r w:rsidRPr="000D1CD6">
        <w:rPr>
          <w:rFonts w:ascii="Ecofont Vera Sans" w:hAnsi="Ecofont Vera Sans"/>
          <w:b/>
          <w:sz w:val="16"/>
          <w:szCs w:val="16"/>
        </w:rPr>
        <w:t>a</w:t>
      </w:r>
      <w:r w:rsidRPr="000D1CD6">
        <w:rPr>
          <w:rFonts w:ascii="MS Gothic" w:eastAsia="MS Gothic" w:hAnsi="MS Gothic" w:cs="MS Gothic" w:hint="eastAsia"/>
          <w:b/>
          <w:sz w:val="16"/>
          <w:szCs w:val="16"/>
        </w:rPr>
        <w:t>ğ</w:t>
      </w:r>
      <w:r w:rsidRPr="000D1CD6">
        <w:rPr>
          <w:rFonts w:ascii="Ecofont Vera Sans" w:hAnsi="Ecofont Vera Sans"/>
          <w:b/>
          <w:sz w:val="16"/>
          <w:szCs w:val="16"/>
        </w:rPr>
        <w:t>ıdakilerden hangisidir?</w:t>
      </w: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 xml:space="preserve">A) Halkçılık      </w:t>
      </w:r>
      <w:r>
        <w:rPr>
          <w:rFonts w:ascii="Ecofont Vera Sans" w:hAnsi="Ecofont Vera Sans"/>
          <w:sz w:val="16"/>
          <w:szCs w:val="16"/>
        </w:rPr>
        <w:tab/>
      </w:r>
      <w:r>
        <w:rPr>
          <w:rFonts w:ascii="Ecofont Vera Sans" w:hAnsi="Ecofont Vera Sans"/>
          <w:sz w:val="16"/>
          <w:szCs w:val="16"/>
        </w:rPr>
        <w:tab/>
      </w:r>
      <w:r>
        <w:rPr>
          <w:rFonts w:ascii="Ecofont Vera Sans" w:hAnsi="Ecofont Vera Sans"/>
          <w:sz w:val="16"/>
          <w:szCs w:val="16"/>
        </w:rPr>
        <w:tab/>
      </w:r>
      <w:r w:rsidRPr="00BC2082">
        <w:rPr>
          <w:rFonts w:ascii="Ecofont Vera Sans" w:hAnsi="Ecofont Vera Sans"/>
          <w:sz w:val="16"/>
          <w:szCs w:val="16"/>
        </w:rPr>
        <w:t xml:space="preserve">B) Devletçilik  </w:t>
      </w:r>
      <w:r>
        <w:rPr>
          <w:rFonts w:ascii="Ecofont Vera Sans" w:hAnsi="Ecofont Vera Sans"/>
          <w:sz w:val="16"/>
          <w:szCs w:val="16"/>
        </w:rPr>
        <w:t xml:space="preserve">    </w:t>
      </w: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 w:rsidRPr="00BC2082">
        <w:rPr>
          <w:rFonts w:ascii="Ecofont Vera Sans" w:hAnsi="Ecofont Vera Sans"/>
          <w:sz w:val="16"/>
          <w:szCs w:val="16"/>
        </w:rPr>
        <w:t>C) Milli</w:t>
      </w:r>
      <w:r>
        <w:rPr>
          <w:rFonts w:ascii="Ecofont Vera Sans" w:hAnsi="Ecofont Vera Sans"/>
          <w:sz w:val="16"/>
          <w:szCs w:val="16"/>
        </w:rPr>
        <w:t xml:space="preserve">yetçilik </w:t>
      </w:r>
      <w:r>
        <w:rPr>
          <w:rFonts w:ascii="Ecofont Vera Sans" w:hAnsi="Ecofont Vera Sans"/>
          <w:sz w:val="16"/>
          <w:szCs w:val="16"/>
        </w:rPr>
        <w:tab/>
      </w:r>
      <w:r>
        <w:rPr>
          <w:rFonts w:ascii="Ecofont Vera Sans" w:hAnsi="Ecofont Vera Sans"/>
          <w:sz w:val="16"/>
          <w:szCs w:val="16"/>
        </w:rPr>
        <w:tab/>
      </w:r>
      <w:r>
        <w:rPr>
          <w:rFonts w:ascii="Ecofont Vera Sans" w:hAnsi="Ecofont Vera Sans"/>
          <w:sz w:val="16"/>
          <w:szCs w:val="16"/>
        </w:rPr>
        <w:tab/>
      </w:r>
      <w:r w:rsidRPr="00BC2082">
        <w:rPr>
          <w:rFonts w:ascii="Ecofont Vera Sans" w:hAnsi="Ecofont Vera Sans"/>
          <w:sz w:val="16"/>
          <w:szCs w:val="16"/>
        </w:rPr>
        <w:t xml:space="preserve">D) </w:t>
      </w:r>
      <w:r w:rsidRPr="00BC2082">
        <w:rPr>
          <w:rFonts w:ascii="MS Gothic" w:eastAsia="MS Gothic" w:hAnsi="MS Gothic" w:cs="MS Gothic" w:hint="eastAsia"/>
          <w:sz w:val="16"/>
          <w:szCs w:val="16"/>
        </w:rPr>
        <w:t>İ</w:t>
      </w:r>
      <w:r w:rsidRPr="00BC2082">
        <w:rPr>
          <w:rFonts w:ascii="Ecofont Vera Sans" w:hAnsi="Ecofont Vera Sans"/>
          <w:sz w:val="16"/>
          <w:szCs w:val="16"/>
        </w:rPr>
        <w:t>nkılapçılık</w:t>
      </w:r>
    </w:p>
    <w:p w:rsidR="004E2858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Default="004E2858" w:rsidP="00C72BA2">
      <w:pPr>
        <w:spacing w:after="0"/>
        <w:rPr>
          <w:rFonts w:ascii="Ecofont Vera Sans" w:hAnsi="Ecofont Vera Sans"/>
          <w:b/>
          <w:sz w:val="16"/>
          <w:szCs w:val="16"/>
          <w:u w:val="single"/>
        </w:rPr>
      </w:pPr>
      <w:r w:rsidRPr="00BC2082">
        <w:rPr>
          <w:rFonts w:ascii="Ecofont Vera Sans" w:hAnsi="Ecofont Vera Sans"/>
          <w:sz w:val="16"/>
          <w:szCs w:val="16"/>
        </w:rPr>
        <w:t xml:space="preserve">15) </w:t>
      </w:r>
      <w:r w:rsidRPr="000D1CD6">
        <w:rPr>
          <w:rFonts w:ascii="Ecofont Vera Sans" w:hAnsi="Ecofont Vera Sans"/>
          <w:b/>
          <w:sz w:val="16"/>
          <w:szCs w:val="16"/>
        </w:rPr>
        <w:t>A</w:t>
      </w:r>
      <w:r w:rsidRPr="000D1CD6">
        <w:rPr>
          <w:rFonts w:ascii="MS Gothic" w:eastAsia="MS Gothic" w:hAnsi="MS Gothic" w:cs="MS Gothic" w:hint="eastAsia"/>
          <w:b/>
          <w:sz w:val="16"/>
          <w:szCs w:val="16"/>
        </w:rPr>
        <w:t>ş</w:t>
      </w:r>
      <w:r w:rsidRPr="000D1CD6">
        <w:rPr>
          <w:rFonts w:ascii="Ecofont Vera Sans" w:hAnsi="Ecofont Vera Sans"/>
          <w:b/>
          <w:sz w:val="16"/>
          <w:szCs w:val="16"/>
        </w:rPr>
        <w:t>a</w:t>
      </w:r>
      <w:r w:rsidRPr="000D1CD6">
        <w:rPr>
          <w:rFonts w:ascii="MS Gothic" w:eastAsia="MS Gothic" w:hAnsi="MS Gothic" w:cs="MS Gothic" w:hint="eastAsia"/>
          <w:b/>
          <w:sz w:val="16"/>
          <w:szCs w:val="16"/>
        </w:rPr>
        <w:t>ğ</w:t>
      </w:r>
      <w:r w:rsidRPr="000D1CD6">
        <w:rPr>
          <w:rFonts w:ascii="Ecofont Vera Sans" w:hAnsi="Ecofont Vera Sans"/>
          <w:b/>
          <w:sz w:val="16"/>
          <w:szCs w:val="16"/>
        </w:rPr>
        <w:t xml:space="preserve">ıdakilerden hangisi Atatürk ilkelerinden biri </w:t>
      </w:r>
      <w:r w:rsidRPr="000D1CD6">
        <w:rPr>
          <w:rFonts w:ascii="Ecofont Vera Sans" w:hAnsi="Ecofont Vera Sans"/>
          <w:b/>
          <w:sz w:val="16"/>
          <w:szCs w:val="16"/>
          <w:u w:val="single"/>
        </w:rPr>
        <w:t>de</w:t>
      </w:r>
      <w:r w:rsidRPr="000D1CD6">
        <w:rPr>
          <w:rFonts w:ascii="MS Gothic" w:eastAsia="MS Gothic" w:hAnsi="MS Gothic" w:cs="MS Gothic" w:hint="eastAsia"/>
          <w:b/>
          <w:sz w:val="16"/>
          <w:szCs w:val="16"/>
          <w:u w:val="single"/>
        </w:rPr>
        <w:t>ğ</w:t>
      </w:r>
      <w:r w:rsidRPr="000D1CD6">
        <w:rPr>
          <w:rFonts w:ascii="Ecofont Vera Sans" w:hAnsi="Ecofont Vera Sans"/>
          <w:b/>
          <w:sz w:val="16"/>
          <w:szCs w:val="16"/>
          <w:u w:val="single"/>
        </w:rPr>
        <w:t>ildir?</w:t>
      </w: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 xml:space="preserve">A) Milliyetçilik   </w:t>
      </w:r>
      <w:r>
        <w:rPr>
          <w:rFonts w:ascii="Ecofont Vera Sans" w:hAnsi="Ecofont Vera Sans"/>
          <w:sz w:val="16"/>
          <w:szCs w:val="16"/>
        </w:rPr>
        <w:tab/>
      </w:r>
      <w:r>
        <w:rPr>
          <w:rFonts w:ascii="Ecofont Vera Sans" w:hAnsi="Ecofont Vera Sans"/>
          <w:sz w:val="16"/>
          <w:szCs w:val="16"/>
        </w:rPr>
        <w:tab/>
      </w:r>
      <w:r>
        <w:rPr>
          <w:rFonts w:ascii="Ecofont Vera Sans" w:hAnsi="Ecofont Vera Sans"/>
          <w:sz w:val="16"/>
          <w:szCs w:val="16"/>
        </w:rPr>
        <w:tab/>
      </w:r>
      <w:r w:rsidRPr="00BC2082">
        <w:rPr>
          <w:rFonts w:ascii="Ecofont Vera Sans" w:hAnsi="Ecofont Vera Sans"/>
          <w:sz w:val="16"/>
          <w:szCs w:val="16"/>
        </w:rPr>
        <w:t>B)Cumhuriyetçilik         C)Me</w:t>
      </w:r>
      <w:r w:rsidRPr="00BC2082">
        <w:rPr>
          <w:rFonts w:ascii="MS Gothic" w:eastAsia="MS Gothic" w:hAnsi="MS Gothic" w:cs="MS Gothic" w:hint="eastAsia"/>
          <w:sz w:val="16"/>
          <w:szCs w:val="16"/>
        </w:rPr>
        <w:t>ş</w:t>
      </w:r>
      <w:r w:rsidRPr="00BC2082">
        <w:rPr>
          <w:rFonts w:ascii="Ecofont Vera Sans" w:hAnsi="Ecofont Vera Sans"/>
          <w:sz w:val="16"/>
          <w:szCs w:val="16"/>
        </w:rPr>
        <w:t>rutiyetçilik</w:t>
      </w:r>
      <w:r w:rsidRPr="00BC2082">
        <w:rPr>
          <w:rFonts w:ascii="Ecofont Vera Sans" w:hAnsi="Ecofont Vera Sans"/>
          <w:sz w:val="16"/>
          <w:szCs w:val="16"/>
        </w:rPr>
        <w:tab/>
        <w:t xml:space="preserve"> </w:t>
      </w:r>
      <w:r>
        <w:rPr>
          <w:rFonts w:ascii="Ecofont Vera Sans" w:hAnsi="Ecofont Vera Sans"/>
          <w:sz w:val="16"/>
          <w:szCs w:val="16"/>
        </w:rPr>
        <w:tab/>
      </w:r>
      <w:r>
        <w:rPr>
          <w:rFonts w:ascii="Ecofont Vera Sans" w:hAnsi="Ecofont Vera Sans"/>
          <w:sz w:val="16"/>
          <w:szCs w:val="16"/>
        </w:rPr>
        <w:tab/>
      </w:r>
      <w:r w:rsidRPr="00BC2082">
        <w:rPr>
          <w:rFonts w:ascii="Ecofont Vera Sans" w:hAnsi="Ecofont Vera Sans"/>
          <w:sz w:val="16"/>
          <w:szCs w:val="16"/>
        </w:rPr>
        <w:t>D) Laiklik</w:t>
      </w: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 w:rsidRPr="00BC2082">
        <w:rPr>
          <w:rFonts w:ascii="Ecofont Vera Sans" w:hAnsi="Ecofont Vera Sans"/>
          <w:sz w:val="16"/>
          <w:szCs w:val="16"/>
        </w:rPr>
        <w:t xml:space="preserve">16) Atatürk'ün </w:t>
      </w:r>
      <w:r w:rsidRPr="00BC2082">
        <w:rPr>
          <w:rFonts w:ascii="MS Gothic" w:eastAsia="MS Gothic" w:hAnsi="MS Gothic" w:cs="MS Gothic" w:hint="eastAsia"/>
          <w:sz w:val="16"/>
          <w:szCs w:val="16"/>
        </w:rPr>
        <w:t>İ</w:t>
      </w:r>
      <w:r w:rsidRPr="00BC2082">
        <w:rPr>
          <w:rFonts w:ascii="Ecofont Vera Sans" w:hAnsi="Ecofont Vera Sans"/>
          <w:sz w:val="16"/>
          <w:szCs w:val="16"/>
        </w:rPr>
        <w:t>nkılâpçılık ilkesine göre; toplum her zaman ça</w:t>
      </w:r>
      <w:r w:rsidRPr="00BC2082">
        <w:rPr>
          <w:rFonts w:ascii="MS Gothic" w:eastAsia="MS Gothic" w:hAnsi="MS Gothic" w:cs="MS Gothic" w:hint="eastAsia"/>
          <w:sz w:val="16"/>
          <w:szCs w:val="16"/>
        </w:rPr>
        <w:t>ğ</w:t>
      </w:r>
      <w:r w:rsidRPr="00BC2082">
        <w:rPr>
          <w:rFonts w:ascii="Ecofont Vera Sans" w:hAnsi="Ecofont Vera Sans"/>
          <w:sz w:val="16"/>
          <w:szCs w:val="16"/>
        </w:rPr>
        <w:t>ın gerektirdi</w:t>
      </w:r>
      <w:r w:rsidRPr="00BC2082">
        <w:rPr>
          <w:rFonts w:ascii="MS Gothic" w:eastAsia="MS Gothic" w:hAnsi="MS Gothic" w:cs="MS Gothic" w:hint="eastAsia"/>
          <w:sz w:val="16"/>
          <w:szCs w:val="16"/>
        </w:rPr>
        <w:t>ğ</w:t>
      </w:r>
      <w:r w:rsidRPr="00BC2082">
        <w:rPr>
          <w:rFonts w:ascii="Ecofont Vera Sans" w:hAnsi="Ecofont Vera Sans"/>
          <w:sz w:val="16"/>
          <w:szCs w:val="16"/>
        </w:rPr>
        <w:t>i yeniliklere açık olmalıdır.</w:t>
      </w:r>
    </w:p>
    <w:p w:rsidR="004E2858" w:rsidRPr="000D1CD6" w:rsidRDefault="004E2858" w:rsidP="00C72BA2">
      <w:pPr>
        <w:spacing w:after="0"/>
        <w:rPr>
          <w:rFonts w:ascii="Ecofont Vera Sans" w:hAnsi="Ecofont Vera Sans"/>
          <w:b/>
          <w:sz w:val="16"/>
          <w:szCs w:val="16"/>
        </w:rPr>
      </w:pPr>
      <w:r w:rsidRPr="000D1CD6">
        <w:rPr>
          <w:rFonts w:ascii="Ecofont Vera Sans" w:hAnsi="Ecofont Vera Sans"/>
          <w:b/>
          <w:sz w:val="16"/>
          <w:szCs w:val="16"/>
        </w:rPr>
        <w:t>A</w:t>
      </w:r>
      <w:r w:rsidRPr="000D1CD6">
        <w:rPr>
          <w:rFonts w:ascii="MS Gothic" w:eastAsia="MS Gothic" w:hAnsi="MS Gothic" w:cs="MS Gothic" w:hint="eastAsia"/>
          <w:b/>
          <w:sz w:val="16"/>
          <w:szCs w:val="16"/>
        </w:rPr>
        <w:t>ş</w:t>
      </w:r>
      <w:r w:rsidRPr="000D1CD6">
        <w:rPr>
          <w:rFonts w:ascii="Ecofont Vera Sans" w:hAnsi="Ecofont Vera Sans"/>
          <w:b/>
          <w:sz w:val="16"/>
          <w:szCs w:val="16"/>
        </w:rPr>
        <w:t>a</w:t>
      </w:r>
      <w:r w:rsidRPr="000D1CD6">
        <w:rPr>
          <w:rFonts w:ascii="MS Gothic" w:eastAsia="MS Gothic" w:hAnsi="MS Gothic" w:cs="MS Gothic" w:hint="eastAsia"/>
          <w:b/>
          <w:sz w:val="16"/>
          <w:szCs w:val="16"/>
        </w:rPr>
        <w:t>ğ</w:t>
      </w:r>
      <w:r w:rsidRPr="000D1CD6">
        <w:rPr>
          <w:rFonts w:ascii="Ecofont Vera Sans" w:hAnsi="Ecofont Vera Sans"/>
          <w:b/>
          <w:sz w:val="16"/>
          <w:szCs w:val="16"/>
        </w:rPr>
        <w:t xml:space="preserve">ıdakilerden hangisi bu ilkeyle </w:t>
      </w:r>
      <w:r w:rsidRPr="000D1CD6">
        <w:rPr>
          <w:rFonts w:ascii="Ecofont Vera Sans" w:hAnsi="Ecofont Vera Sans"/>
          <w:b/>
          <w:sz w:val="16"/>
          <w:szCs w:val="16"/>
          <w:u w:val="single"/>
        </w:rPr>
        <w:t>uyu</w:t>
      </w:r>
      <w:r w:rsidRPr="000D1CD6">
        <w:rPr>
          <w:rFonts w:ascii="MS Gothic" w:eastAsia="MS Gothic" w:hAnsi="MS Gothic" w:cs="MS Gothic" w:hint="eastAsia"/>
          <w:b/>
          <w:sz w:val="16"/>
          <w:szCs w:val="16"/>
          <w:u w:val="single"/>
        </w:rPr>
        <w:t>ş</w:t>
      </w:r>
      <w:r w:rsidRPr="000D1CD6">
        <w:rPr>
          <w:rFonts w:ascii="Ecofont Vera Sans" w:hAnsi="Ecofont Vera Sans"/>
          <w:b/>
          <w:sz w:val="16"/>
          <w:szCs w:val="16"/>
          <w:u w:val="single"/>
        </w:rPr>
        <w:t>mamaktadır?</w:t>
      </w: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A)</w:t>
      </w:r>
      <w:r w:rsidRPr="00BC2082">
        <w:rPr>
          <w:rFonts w:ascii="Ecofont Vera Sans" w:hAnsi="Ecofont Vera Sans"/>
          <w:sz w:val="16"/>
          <w:szCs w:val="16"/>
        </w:rPr>
        <w:t xml:space="preserve"> Bilim ve teknik alanındaki yeniliklerden yararlanmak   </w:t>
      </w: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B)</w:t>
      </w:r>
      <w:r w:rsidRPr="00BC2082">
        <w:rPr>
          <w:rFonts w:ascii="Ecofont Vera Sans" w:hAnsi="Ecofont Vera Sans"/>
          <w:sz w:val="16"/>
          <w:szCs w:val="16"/>
        </w:rPr>
        <w:t xml:space="preserve"> Atalarımıza ait teknolojiyi terk etmemek</w:t>
      </w:r>
    </w:p>
    <w:p w:rsidR="004E2858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C)</w:t>
      </w:r>
      <w:r w:rsidRPr="00BC2082">
        <w:rPr>
          <w:rFonts w:ascii="Ecofont Vera Sans" w:hAnsi="Ecofont Vera Sans"/>
          <w:sz w:val="16"/>
          <w:szCs w:val="16"/>
        </w:rPr>
        <w:t xml:space="preserve"> Okullarda okutulan dersleri ça</w:t>
      </w:r>
      <w:r w:rsidRPr="00BC2082">
        <w:rPr>
          <w:rFonts w:ascii="MS Gothic" w:eastAsia="MS Gothic" w:hAnsi="MS Gothic" w:cs="MS Gothic" w:hint="eastAsia"/>
          <w:sz w:val="16"/>
          <w:szCs w:val="16"/>
        </w:rPr>
        <w:t>ğ</w:t>
      </w:r>
      <w:r w:rsidRPr="00BC2082">
        <w:rPr>
          <w:rFonts w:ascii="Ecofont Vera Sans" w:hAnsi="Ecofont Vera Sans"/>
          <w:sz w:val="16"/>
          <w:szCs w:val="16"/>
        </w:rPr>
        <w:t xml:space="preserve">a uygun hale getirmek  </w:t>
      </w: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D)</w:t>
      </w:r>
      <w:r w:rsidRPr="00BC2082">
        <w:rPr>
          <w:rFonts w:ascii="Ecofont Vera Sans" w:hAnsi="Ecofont Vera Sans"/>
          <w:sz w:val="16"/>
          <w:szCs w:val="16"/>
        </w:rPr>
        <w:t xml:space="preserve"> Okullarda bilgisayar kullanılmasını sa</w:t>
      </w:r>
      <w:r w:rsidRPr="00BC2082">
        <w:rPr>
          <w:rFonts w:ascii="MS Gothic" w:eastAsia="MS Gothic" w:hAnsi="MS Gothic" w:cs="MS Gothic" w:hint="eastAsia"/>
          <w:sz w:val="16"/>
          <w:szCs w:val="16"/>
        </w:rPr>
        <w:t>ğ</w:t>
      </w:r>
      <w:r w:rsidRPr="00BC2082">
        <w:rPr>
          <w:rFonts w:ascii="Ecofont Vera Sans" w:hAnsi="Ecofont Vera Sans"/>
          <w:sz w:val="16"/>
          <w:szCs w:val="16"/>
        </w:rPr>
        <w:t>lamak</w:t>
      </w: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17)  Atatürk, Türk devletin</w:t>
      </w:r>
      <w:r w:rsidRPr="00BC2082">
        <w:rPr>
          <w:rFonts w:ascii="Ecofont Vera Sans" w:hAnsi="Ecofont Vera Sans"/>
          <w:sz w:val="16"/>
          <w:szCs w:val="16"/>
        </w:rPr>
        <w:t xml:space="preserve">in demokratik bir yönetim </w:t>
      </w:r>
      <w:r w:rsidRPr="00BC2082">
        <w:rPr>
          <w:rFonts w:ascii="MS Gothic" w:eastAsia="MS Gothic" w:hAnsi="MS Gothic" w:cs="MS Gothic" w:hint="eastAsia"/>
          <w:sz w:val="16"/>
          <w:szCs w:val="16"/>
        </w:rPr>
        <w:t>ş</w:t>
      </w:r>
      <w:r w:rsidRPr="00BC2082">
        <w:rPr>
          <w:rFonts w:ascii="Ecofont Vera Sans" w:hAnsi="Ecofont Vera Sans"/>
          <w:sz w:val="16"/>
          <w:szCs w:val="16"/>
        </w:rPr>
        <w:t xml:space="preserve">ekli olan cumhuriyetle yönetilmesini istiyordu.                            </w:t>
      </w:r>
    </w:p>
    <w:p w:rsidR="004E2858" w:rsidRDefault="004E2858" w:rsidP="00C72BA2">
      <w:pPr>
        <w:spacing w:after="0"/>
        <w:rPr>
          <w:rFonts w:ascii="Ecofont Vera Sans" w:hAnsi="Ecofont Vera Sans"/>
          <w:b/>
          <w:sz w:val="16"/>
          <w:szCs w:val="16"/>
        </w:rPr>
      </w:pPr>
      <w:r w:rsidRPr="000D1CD6">
        <w:rPr>
          <w:rFonts w:ascii="Ecofont Vera Sans" w:hAnsi="Ecofont Vera Sans"/>
          <w:b/>
          <w:sz w:val="16"/>
          <w:szCs w:val="16"/>
        </w:rPr>
        <w:t>A</w:t>
      </w:r>
      <w:r w:rsidRPr="000D1CD6">
        <w:rPr>
          <w:rFonts w:ascii="MS Gothic" w:eastAsia="MS Gothic" w:hAnsi="MS Gothic" w:cs="MS Gothic" w:hint="eastAsia"/>
          <w:b/>
          <w:sz w:val="16"/>
          <w:szCs w:val="16"/>
        </w:rPr>
        <w:t>ş</w:t>
      </w:r>
      <w:r w:rsidRPr="000D1CD6">
        <w:rPr>
          <w:rFonts w:ascii="Ecofont Vera Sans" w:hAnsi="Ecofont Vera Sans"/>
          <w:b/>
          <w:sz w:val="16"/>
          <w:szCs w:val="16"/>
        </w:rPr>
        <w:t>a</w:t>
      </w:r>
      <w:r w:rsidRPr="000D1CD6">
        <w:rPr>
          <w:rFonts w:ascii="MS Gothic" w:eastAsia="MS Gothic" w:hAnsi="MS Gothic" w:cs="MS Gothic" w:hint="eastAsia"/>
          <w:b/>
          <w:sz w:val="16"/>
          <w:szCs w:val="16"/>
        </w:rPr>
        <w:t>ğ</w:t>
      </w:r>
      <w:r w:rsidRPr="000D1CD6">
        <w:rPr>
          <w:rFonts w:ascii="Ecofont Vera Sans" w:hAnsi="Ecofont Vera Sans"/>
          <w:b/>
          <w:sz w:val="16"/>
          <w:szCs w:val="16"/>
        </w:rPr>
        <w:t>ıdakilerden hangisi Atatürk'ün bu dü</w:t>
      </w:r>
      <w:r w:rsidRPr="000D1CD6">
        <w:rPr>
          <w:rFonts w:ascii="MS Gothic" w:eastAsia="MS Gothic" w:hAnsi="MS Gothic" w:cs="MS Gothic" w:hint="eastAsia"/>
          <w:b/>
          <w:sz w:val="16"/>
          <w:szCs w:val="16"/>
        </w:rPr>
        <w:t>ş</w:t>
      </w:r>
      <w:r w:rsidRPr="000D1CD6">
        <w:rPr>
          <w:rFonts w:ascii="Ecofont Vera Sans" w:hAnsi="Ecofont Vera Sans"/>
          <w:b/>
          <w:sz w:val="16"/>
          <w:szCs w:val="16"/>
        </w:rPr>
        <w:t>üncesini gerçekle</w:t>
      </w:r>
      <w:r w:rsidRPr="000D1CD6">
        <w:rPr>
          <w:rFonts w:ascii="MS Gothic" w:eastAsia="MS Gothic" w:hAnsi="MS Gothic" w:cs="MS Gothic" w:hint="eastAsia"/>
          <w:b/>
          <w:sz w:val="16"/>
          <w:szCs w:val="16"/>
        </w:rPr>
        <w:t>ş</w:t>
      </w:r>
      <w:r w:rsidRPr="000D1CD6">
        <w:rPr>
          <w:rFonts w:ascii="Ecofont Vera Sans" w:hAnsi="Ecofont Vera Sans"/>
          <w:b/>
          <w:sz w:val="16"/>
          <w:szCs w:val="16"/>
        </w:rPr>
        <w:t>tirmek için yaptı</w:t>
      </w:r>
      <w:r w:rsidRPr="000D1CD6">
        <w:rPr>
          <w:rFonts w:ascii="MS Gothic" w:eastAsia="MS Gothic" w:hAnsi="MS Gothic" w:cs="MS Gothic" w:hint="eastAsia"/>
          <w:b/>
          <w:sz w:val="16"/>
          <w:szCs w:val="16"/>
        </w:rPr>
        <w:t>ğ</w:t>
      </w:r>
      <w:r w:rsidRPr="000D1CD6">
        <w:rPr>
          <w:rFonts w:ascii="Ecofont Vera Sans" w:hAnsi="Ecofont Vera Sans"/>
          <w:b/>
          <w:sz w:val="16"/>
          <w:szCs w:val="16"/>
        </w:rPr>
        <w:t>ı inkılaplardan biridir?</w:t>
      </w:r>
    </w:p>
    <w:p w:rsidR="004E2858" w:rsidRPr="000D1CD6" w:rsidRDefault="004E2858" w:rsidP="00C72BA2">
      <w:pPr>
        <w:spacing w:after="0"/>
        <w:rPr>
          <w:rFonts w:ascii="Ecofont Vera Sans" w:hAnsi="Ecofont Vera Sans"/>
          <w:b/>
          <w:sz w:val="16"/>
          <w:szCs w:val="16"/>
        </w:rPr>
      </w:pP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A)</w:t>
      </w:r>
      <w:r w:rsidRPr="00BC2082">
        <w:rPr>
          <w:rFonts w:ascii="Ecofont Vera Sans" w:hAnsi="Ecofont Vera Sans"/>
          <w:sz w:val="16"/>
          <w:szCs w:val="16"/>
        </w:rPr>
        <w:t xml:space="preserve"> Saltanatın kaldırılması   </w:t>
      </w:r>
      <w:r>
        <w:rPr>
          <w:rFonts w:ascii="Ecofont Vera Sans" w:hAnsi="Ecofont Vera Sans"/>
          <w:sz w:val="16"/>
          <w:szCs w:val="16"/>
        </w:rPr>
        <w:t xml:space="preserve">              B)</w:t>
      </w:r>
      <w:r w:rsidRPr="00BC2082">
        <w:rPr>
          <w:rFonts w:ascii="Ecofont Vera Sans" w:hAnsi="Ecofont Vera Sans"/>
          <w:sz w:val="16"/>
          <w:szCs w:val="16"/>
        </w:rPr>
        <w:t xml:space="preserve"> </w:t>
      </w:r>
      <w:r w:rsidRPr="00BC2082">
        <w:rPr>
          <w:rFonts w:ascii="MS Gothic" w:eastAsia="MS Gothic" w:hAnsi="MS Gothic" w:cs="MS Gothic" w:hint="eastAsia"/>
          <w:sz w:val="16"/>
          <w:szCs w:val="16"/>
        </w:rPr>
        <w:t>Ş</w:t>
      </w:r>
      <w:r w:rsidRPr="00BC2082">
        <w:rPr>
          <w:rFonts w:ascii="Ecofont Vera Sans" w:hAnsi="Ecofont Vera Sans"/>
          <w:sz w:val="16"/>
          <w:szCs w:val="16"/>
        </w:rPr>
        <w:t xml:space="preserve">apka inkılabı </w:t>
      </w: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C)</w:t>
      </w:r>
      <w:r w:rsidRPr="00BC2082">
        <w:rPr>
          <w:rFonts w:ascii="Ecofont Vera Sans" w:hAnsi="Ecofont Vera Sans"/>
          <w:sz w:val="16"/>
          <w:szCs w:val="16"/>
        </w:rPr>
        <w:t xml:space="preserve"> Yeni ölçme sisteminin edilmesi   </w:t>
      </w:r>
      <w:r>
        <w:rPr>
          <w:rFonts w:ascii="Ecofont Vera Sans" w:hAnsi="Ecofont Vera Sans"/>
          <w:sz w:val="16"/>
          <w:szCs w:val="16"/>
        </w:rPr>
        <w:t>D)</w:t>
      </w:r>
      <w:r w:rsidRPr="00BC2082">
        <w:rPr>
          <w:rFonts w:ascii="Ecofont Vera Sans" w:hAnsi="Ecofont Vera Sans"/>
          <w:sz w:val="16"/>
          <w:szCs w:val="16"/>
        </w:rPr>
        <w:t xml:space="preserve"> Medreselerin kapatılması</w:t>
      </w:r>
    </w:p>
    <w:p w:rsidR="004E2858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 w:rsidRPr="00BC2082">
        <w:rPr>
          <w:rFonts w:ascii="Ecofont Vera Sans" w:hAnsi="Ecofont Vera Sans"/>
          <w:sz w:val="16"/>
          <w:szCs w:val="16"/>
        </w:rPr>
        <w:t>18) Atatürk'e göre herkes istedi</w:t>
      </w:r>
      <w:r w:rsidRPr="00BC2082">
        <w:rPr>
          <w:rFonts w:ascii="MS Gothic" w:eastAsia="MS Gothic" w:hAnsi="MS Gothic" w:cs="MS Gothic" w:hint="eastAsia"/>
          <w:sz w:val="16"/>
          <w:szCs w:val="16"/>
        </w:rPr>
        <w:t>ğ</w:t>
      </w:r>
      <w:r w:rsidRPr="00BC2082">
        <w:rPr>
          <w:rFonts w:ascii="Ecofont Vera Sans" w:hAnsi="Ecofont Vera Sans"/>
          <w:sz w:val="16"/>
          <w:szCs w:val="16"/>
        </w:rPr>
        <w:t>i dine inanabilmeli ve inancının gereklerini serbestçe yerine getirebilmeliydi. Hiç kimse dü</w:t>
      </w:r>
      <w:r w:rsidRPr="00BC2082">
        <w:rPr>
          <w:rFonts w:ascii="MS Gothic" w:eastAsia="MS Gothic" w:hAnsi="MS Gothic" w:cs="MS Gothic" w:hint="eastAsia"/>
          <w:sz w:val="16"/>
          <w:szCs w:val="16"/>
        </w:rPr>
        <w:t>ş</w:t>
      </w:r>
      <w:r w:rsidRPr="00BC2082">
        <w:rPr>
          <w:rFonts w:ascii="Ecofont Vera Sans" w:hAnsi="Ecofont Vera Sans"/>
          <w:sz w:val="16"/>
          <w:szCs w:val="16"/>
        </w:rPr>
        <w:t>ünce ve inançlarından dolayı ayrımcılı</w:t>
      </w:r>
      <w:r w:rsidRPr="00BC2082">
        <w:rPr>
          <w:rFonts w:ascii="MS Gothic" w:eastAsia="MS Gothic" w:hAnsi="MS Gothic" w:cs="MS Gothic" w:hint="eastAsia"/>
          <w:sz w:val="16"/>
          <w:szCs w:val="16"/>
        </w:rPr>
        <w:t>ğ</w:t>
      </w:r>
      <w:r w:rsidRPr="00BC2082">
        <w:rPr>
          <w:rFonts w:ascii="Ecofont Vera Sans" w:hAnsi="Ecofont Vera Sans"/>
          <w:sz w:val="16"/>
          <w:szCs w:val="16"/>
        </w:rPr>
        <w:t>a u</w:t>
      </w:r>
      <w:r w:rsidRPr="00BC2082">
        <w:rPr>
          <w:rFonts w:ascii="MS Gothic" w:eastAsia="MS Gothic" w:hAnsi="MS Gothic" w:cs="MS Gothic" w:hint="eastAsia"/>
          <w:sz w:val="16"/>
          <w:szCs w:val="16"/>
        </w:rPr>
        <w:t>ğ</w:t>
      </w:r>
      <w:r w:rsidRPr="00BC2082">
        <w:rPr>
          <w:rFonts w:ascii="Ecofont Vera Sans" w:hAnsi="Ecofont Vera Sans"/>
          <w:sz w:val="16"/>
          <w:szCs w:val="16"/>
        </w:rPr>
        <w:t>ramamalıydı.</w:t>
      </w:r>
    </w:p>
    <w:p w:rsidR="004E2858" w:rsidRPr="000D1CD6" w:rsidRDefault="004E2858" w:rsidP="00C72BA2">
      <w:pPr>
        <w:spacing w:after="0"/>
        <w:rPr>
          <w:rFonts w:ascii="Ecofont Vera Sans" w:hAnsi="Ecofont Vera Sans"/>
          <w:b/>
          <w:sz w:val="16"/>
          <w:szCs w:val="16"/>
        </w:rPr>
      </w:pPr>
      <w:r w:rsidRPr="000D1CD6">
        <w:rPr>
          <w:rFonts w:ascii="Ecofont Vera Sans" w:hAnsi="Ecofont Vera Sans"/>
          <w:b/>
          <w:sz w:val="16"/>
          <w:szCs w:val="16"/>
        </w:rPr>
        <w:t>A</w:t>
      </w:r>
      <w:r w:rsidRPr="000D1CD6">
        <w:rPr>
          <w:rFonts w:ascii="MS Gothic" w:eastAsia="MS Gothic" w:hAnsi="MS Gothic" w:cs="MS Gothic" w:hint="eastAsia"/>
          <w:b/>
          <w:sz w:val="16"/>
          <w:szCs w:val="16"/>
        </w:rPr>
        <w:t>ş</w:t>
      </w:r>
      <w:r w:rsidRPr="000D1CD6">
        <w:rPr>
          <w:rFonts w:ascii="Ecofont Vera Sans" w:hAnsi="Ecofont Vera Sans"/>
          <w:b/>
          <w:sz w:val="16"/>
          <w:szCs w:val="16"/>
        </w:rPr>
        <w:t>a</w:t>
      </w:r>
      <w:r w:rsidRPr="000D1CD6">
        <w:rPr>
          <w:rFonts w:ascii="MS Gothic" w:eastAsia="MS Gothic" w:hAnsi="MS Gothic" w:cs="MS Gothic" w:hint="eastAsia"/>
          <w:b/>
          <w:sz w:val="16"/>
          <w:szCs w:val="16"/>
        </w:rPr>
        <w:t>ğ</w:t>
      </w:r>
      <w:r w:rsidRPr="000D1CD6">
        <w:rPr>
          <w:rFonts w:ascii="Ecofont Vera Sans" w:hAnsi="Ecofont Vera Sans"/>
          <w:b/>
          <w:sz w:val="16"/>
          <w:szCs w:val="16"/>
        </w:rPr>
        <w:t>ıdakilerden hangisi Atatürk'ün bu dü</w:t>
      </w:r>
      <w:r w:rsidRPr="000D1CD6">
        <w:rPr>
          <w:rFonts w:ascii="MS Gothic" w:eastAsia="MS Gothic" w:hAnsi="MS Gothic" w:cs="MS Gothic" w:hint="eastAsia"/>
          <w:b/>
          <w:sz w:val="16"/>
          <w:szCs w:val="16"/>
        </w:rPr>
        <w:t>ş</w:t>
      </w:r>
      <w:r w:rsidRPr="000D1CD6">
        <w:rPr>
          <w:rFonts w:ascii="Ecofont Vera Sans" w:hAnsi="Ecofont Vera Sans"/>
          <w:b/>
          <w:sz w:val="16"/>
          <w:szCs w:val="16"/>
        </w:rPr>
        <w:t>üncelerinin gerçekle</w:t>
      </w:r>
      <w:r w:rsidRPr="000D1CD6">
        <w:rPr>
          <w:rFonts w:ascii="MS Gothic" w:eastAsia="MS Gothic" w:hAnsi="MS Gothic" w:cs="MS Gothic" w:hint="eastAsia"/>
          <w:b/>
          <w:sz w:val="16"/>
          <w:szCs w:val="16"/>
        </w:rPr>
        <w:t>ş</w:t>
      </w:r>
      <w:r w:rsidRPr="000D1CD6">
        <w:rPr>
          <w:rFonts w:ascii="Ecofont Vera Sans" w:hAnsi="Ecofont Vera Sans"/>
          <w:b/>
          <w:sz w:val="16"/>
          <w:szCs w:val="16"/>
        </w:rPr>
        <w:t>mesini amaçlayan ilkedir?</w:t>
      </w: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A)</w:t>
      </w:r>
      <w:r w:rsidRPr="00BC2082">
        <w:rPr>
          <w:rFonts w:ascii="Ecofont Vera Sans" w:hAnsi="Ecofont Vera Sans"/>
          <w:sz w:val="16"/>
          <w:szCs w:val="16"/>
        </w:rPr>
        <w:t xml:space="preserve"> Cumhuriyetçilik              </w:t>
      </w:r>
      <w:r>
        <w:rPr>
          <w:rFonts w:ascii="Ecofont Vera Sans" w:hAnsi="Ecofont Vera Sans"/>
          <w:sz w:val="16"/>
          <w:szCs w:val="16"/>
        </w:rPr>
        <w:tab/>
        <w:t>B)</w:t>
      </w:r>
      <w:r w:rsidRPr="00BC2082">
        <w:rPr>
          <w:rFonts w:ascii="Ecofont Vera Sans" w:hAnsi="Ecofont Vera Sans"/>
          <w:sz w:val="16"/>
          <w:szCs w:val="16"/>
        </w:rPr>
        <w:t xml:space="preserve"> Devletçilik       </w:t>
      </w: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C)</w:t>
      </w:r>
      <w:r w:rsidRPr="00BC2082">
        <w:rPr>
          <w:rFonts w:ascii="Ecofont Vera Sans" w:hAnsi="Ecofont Vera Sans"/>
          <w:sz w:val="16"/>
          <w:szCs w:val="16"/>
        </w:rPr>
        <w:t xml:space="preserve"> Laiklik                </w:t>
      </w:r>
      <w:r>
        <w:rPr>
          <w:rFonts w:ascii="Ecofont Vera Sans" w:hAnsi="Ecofont Vera Sans"/>
          <w:sz w:val="16"/>
          <w:szCs w:val="16"/>
        </w:rPr>
        <w:tab/>
      </w:r>
      <w:r>
        <w:rPr>
          <w:rFonts w:ascii="Ecofont Vera Sans" w:hAnsi="Ecofont Vera Sans"/>
          <w:sz w:val="16"/>
          <w:szCs w:val="16"/>
        </w:rPr>
        <w:tab/>
        <w:t>D)</w:t>
      </w:r>
      <w:r w:rsidRPr="00BC2082">
        <w:rPr>
          <w:rFonts w:ascii="Ecofont Vera Sans" w:hAnsi="Ecofont Vera Sans"/>
          <w:sz w:val="16"/>
          <w:szCs w:val="16"/>
        </w:rPr>
        <w:t xml:space="preserve"> Milliyetçilik</w:t>
      </w:r>
    </w:p>
    <w:p w:rsidR="004E2858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 w:rsidRPr="00BC2082">
        <w:rPr>
          <w:rFonts w:ascii="Ecofont Vera Sans" w:hAnsi="Ecofont Vera Sans"/>
          <w:sz w:val="16"/>
          <w:szCs w:val="16"/>
        </w:rPr>
        <w:t xml:space="preserve">19) </w:t>
      </w:r>
      <w:r w:rsidRPr="000D1CD6">
        <w:rPr>
          <w:rFonts w:ascii="Ecofont Vera Sans" w:hAnsi="Ecofont Vera Sans"/>
          <w:b/>
          <w:sz w:val="16"/>
          <w:szCs w:val="16"/>
        </w:rPr>
        <w:t>Atatürk'ün yaptı</w:t>
      </w:r>
      <w:r w:rsidRPr="000D1CD6">
        <w:rPr>
          <w:rFonts w:ascii="MS Gothic" w:eastAsia="MS Gothic" w:hAnsi="MS Gothic" w:cs="MS Gothic" w:hint="eastAsia"/>
          <w:b/>
          <w:sz w:val="16"/>
          <w:szCs w:val="16"/>
        </w:rPr>
        <w:t>ğ</w:t>
      </w:r>
      <w:r w:rsidRPr="000D1CD6">
        <w:rPr>
          <w:rFonts w:ascii="Ecofont Vera Sans" w:hAnsi="Ecofont Vera Sans"/>
          <w:b/>
          <w:sz w:val="16"/>
          <w:szCs w:val="16"/>
        </w:rPr>
        <w:t>ı a</w:t>
      </w:r>
      <w:r w:rsidRPr="000D1CD6">
        <w:rPr>
          <w:rFonts w:ascii="MS Gothic" w:eastAsia="MS Gothic" w:hAnsi="MS Gothic" w:cs="MS Gothic" w:hint="eastAsia"/>
          <w:b/>
          <w:sz w:val="16"/>
          <w:szCs w:val="16"/>
        </w:rPr>
        <w:t>ş</w:t>
      </w:r>
      <w:r w:rsidRPr="000D1CD6">
        <w:rPr>
          <w:rFonts w:ascii="Ecofont Vera Sans" w:hAnsi="Ecofont Vera Sans"/>
          <w:b/>
          <w:sz w:val="16"/>
          <w:szCs w:val="16"/>
        </w:rPr>
        <w:t>a</w:t>
      </w:r>
      <w:r w:rsidRPr="000D1CD6">
        <w:rPr>
          <w:rFonts w:ascii="MS Gothic" w:eastAsia="MS Gothic" w:hAnsi="MS Gothic" w:cs="MS Gothic" w:hint="eastAsia"/>
          <w:b/>
          <w:sz w:val="16"/>
          <w:szCs w:val="16"/>
        </w:rPr>
        <w:t>ğ</w:t>
      </w:r>
      <w:r w:rsidRPr="000D1CD6">
        <w:rPr>
          <w:rFonts w:ascii="Ecofont Vera Sans" w:hAnsi="Ecofont Vera Sans"/>
          <w:b/>
          <w:sz w:val="16"/>
          <w:szCs w:val="16"/>
        </w:rPr>
        <w:t>ıdaki inkılaplardan hangisi daha çok sayıda vatanda</w:t>
      </w:r>
      <w:r w:rsidRPr="000D1CD6">
        <w:rPr>
          <w:rFonts w:ascii="MS Gothic" w:eastAsia="MS Gothic" w:hAnsi="MS Gothic" w:cs="MS Gothic" w:hint="eastAsia"/>
          <w:b/>
          <w:sz w:val="16"/>
          <w:szCs w:val="16"/>
        </w:rPr>
        <w:t>ş</w:t>
      </w:r>
      <w:r w:rsidRPr="000D1CD6">
        <w:rPr>
          <w:rFonts w:ascii="Ecofont Vera Sans" w:hAnsi="Ecofont Vera Sans"/>
          <w:b/>
          <w:sz w:val="16"/>
          <w:szCs w:val="16"/>
        </w:rPr>
        <w:t>ın yönetime katılmasını sa</w:t>
      </w:r>
      <w:r w:rsidRPr="000D1CD6">
        <w:rPr>
          <w:rFonts w:ascii="MS Gothic" w:eastAsia="MS Gothic" w:hAnsi="MS Gothic" w:cs="MS Gothic" w:hint="eastAsia"/>
          <w:b/>
          <w:sz w:val="16"/>
          <w:szCs w:val="16"/>
        </w:rPr>
        <w:t>ğ</w:t>
      </w:r>
      <w:r w:rsidRPr="000D1CD6">
        <w:rPr>
          <w:rFonts w:ascii="Ecofont Vera Sans" w:hAnsi="Ecofont Vera Sans"/>
          <w:b/>
          <w:sz w:val="16"/>
          <w:szCs w:val="16"/>
        </w:rPr>
        <w:t>lamı</w:t>
      </w:r>
      <w:r w:rsidRPr="000D1CD6">
        <w:rPr>
          <w:rFonts w:ascii="MS Gothic" w:eastAsia="MS Gothic" w:hAnsi="MS Gothic" w:cs="MS Gothic" w:hint="eastAsia"/>
          <w:b/>
          <w:sz w:val="16"/>
          <w:szCs w:val="16"/>
        </w:rPr>
        <w:t>ş</w:t>
      </w:r>
      <w:r w:rsidRPr="000D1CD6">
        <w:rPr>
          <w:rFonts w:ascii="Ecofont Vera Sans" w:hAnsi="Ecofont Vera Sans"/>
          <w:b/>
          <w:sz w:val="16"/>
          <w:szCs w:val="16"/>
        </w:rPr>
        <w:t>tır?</w:t>
      </w: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A)</w:t>
      </w:r>
      <w:r w:rsidRPr="00BC2082">
        <w:rPr>
          <w:rFonts w:ascii="Ecofont Vera Sans" w:hAnsi="Ecofont Vera Sans"/>
          <w:sz w:val="16"/>
          <w:szCs w:val="16"/>
        </w:rPr>
        <w:t xml:space="preserve"> Ekonomik yenilikler                      </w:t>
      </w: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B)</w:t>
      </w:r>
      <w:r w:rsidRPr="00BC2082">
        <w:rPr>
          <w:rFonts w:ascii="Ecofont Vera Sans" w:hAnsi="Ecofont Vera Sans"/>
          <w:sz w:val="16"/>
          <w:szCs w:val="16"/>
        </w:rPr>
        <w:t xml:space="preserve"> Kadınlara seçme ve seçilme hakkının verilmesi</w:t>
      </w:r>
    </w:p>
    <w:p w:rsidR="004E2858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C)</w:t>
      </w:r>
      <w:r w:rsidRPr="00BC2082">
        <w:rPr>
          <w:rFonts w:ascii="Ecofont Vera Sans" w:hAnsi="Ecofont Vera Sans"/>
          <w:sz w:val="16"/>
          <w:szCs w:val="16"/>
        </w:rPr>
        <w:t xml:space="preserve"> Herkesin bir soyadı alması            </w:t>
      </w: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D)</w:t>
      </w:r>
      <w:r w:rsidRPr="00BC2082">
        <w:rPr>
          <w:rFonts w:ascii="Ecofont Vera Sans" w:hAnsi="Ecofont Vera Sans"/>
          <w:sz w:val="16"/>
          <w:szCs w:val="16"/>
        </w:rPr>
        <w:t xml:space="preserve"> Miladî takvimin kabul edilmesi</w:t>
      </w: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 w:rsidRPr="00BC2082">
        <w:rPr>
          <w:rFonts w:ascii="Ecofont Vera Sans" w:hAnsi="Ecofont Vera Sans"/>
          <w:sz w:val="16"/>
          <w:szCs w:val="16"/>
        </w:rPr>
        <w:t xml:space="preserve">20) </w:t>
      </w:r>
      <w:r w:rsidRPr="005676DD">
        <w:rPr>
          <w:rFonts w:ascii="Ecofont Vera Sans" w:hAnsi="Ecofont Vera Sans"/>
          <w:b/>
          <w:sz w:val="16"/>
          <w:szCs w:val="16"/>
        </w:rPr>
        <w:t>Türkiye Cumhuriyeti Devleti’ nin temeli a</w:t>
      </w:r>
      <w:r w:rsidRPr="005676DD">
        <w:rPr>
          <w:rFonts w:ascii="MS Gothic" w:eastAsia="MS Gothic" w:hAnsi="MS Gothic" w:cs="MS Gothic" w:hint="eastAsia"/>
          <w:b/>
          <w:sz w:val="16"/>
          <w:szCs w:val="16"/>
        </w:rPr>
        <w:t>ş</w:t>
      </w:r>
      <w:r w:rsidRPr="005676DD">
        <w:rPr>
          <w:rFonts w:ascii="Ecofont Vera Sans" w:hAnsi="Ecofont Vera Sans"/>
          <w:b/>
          <w:sz w:val="16"/>
          <w:szCs w:val="16"/>
        </w:rPr>
        <w:t>a</w:t>
      </w:r>
      <w:r w:rsidRPr="005676DD">
        <w:rPr>
          <w:rFonts w:ascii="MS Gothic" w:eastAsia="MS Gothic" w:hAnsi="MS Gothic" w:cs="MS Gothic" w:hint="eastAsia"/>
          <w:b/>
          <w:sz w:val="16"/>
          <w:szCs w:val="16"/>
        </w:rPr>
        <w:t>ğ</w:t>
      </w:r>
      <w:r w:rsidRPr="005676DD">
        <w:rPr>
          <w:rFonts w:ascii="Ecofont Vera Sans" w:hAnsi="Ecofont Vera Sans"/>
          <w:b/>
          <w:sz w:val="16"/>
          <w:szCs w:val="16"/>
        </w:rPr>
        <w:t>ıdakilerden hangisine dayanır?</w:t>
      </w: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 w:rsidRPr="00BC2082">
        <w:rPr>
          <w:rFonts w:ascii="Ecofont Vera Sans" w:hAnsi="Ecofont Vera Sans"/>
          <w:sz w:val="16"/>
          <w:szCs w:val="16"/>
        </w:rPr>
        <w:t xml:space="preserve">A) Ekonomik güce  </w:t>
      </w:r>
      <w:r w:rsidRPr="00BC2082">
        <w:rPr>
          <w:rFonts w:ascii="Ecofont Vera Sans" w:hAnsi="Ecofont Vera Sans"/>
          <w:sz w:val="16"/>
          <w:szCs w:val="16"/>
        </w:rPr>
        <w:tab/>
      </w:r>
      <w:r>
        <w:rPr>
          <w:rFonts w:ascii="Ecofont Vera Sans" w:hAnsi="Ecofont Vera Sans"/>
          <w:sz w:val="16"/>
          <w:szCs w:val="16"/>
        </w:rPr>
        <w:tab/>
        <w:t>B) Geli</w:t>
      </w:r>
      <w:r>
        <w:rPr>
          <w:rFonts w:ascii="MS Gothic" w:eastAsia="MS Gothic" w:hAnsi="MS Gothic" w:cs="MS Gothic" w:hint="eastAsia"/>
          <w:sz w:val="16"/>
          <w:szCs w:val="16"/>
        </w:rPr>
        <w:t>ş</w:t>
      </w:r>
      <w:r>
        <w:rPr>
          <w:rFonts w:ascii="Ecofont Vera Sans" w:hAnsi="Ecofont Vera Sans"/>
          <w:sz w:val="16"/>
          <w:szCs w:val="16"/>
        </w:rPr>
        <w:t>mi</w:t>
      </w:r>
      <w:r>
        <w:rPr>
          <w:rFonts w:ascii="MS Gothic" w:eastAsia="MS Gothic" w:hAnsi="MS Gothic" w:cs="MS Gothic" w:hint="eastAsia"/>
          <w:sz w:val="16"/>
          <w:szCs w:val="16"/>
        </w:rPr>
        <w:t>ş</w:t>
      </w:r>
      <w:r>
        <w:rPr>
          <w:rFonts w:ascii="Ecofont Vera Sans" w:hAnsi="Ecofont Vera Sans"/>
          <w:sz w:val="16"/>
          <w:szCs w:val="16"/>
        </w:rPr>
        <w:t xml:space="preserve"> sanayiye </w:t>
      </w:r>
      <w:r>
        <w:rPr>
          <w:rFonts w:ascii="Ecofont Vera Sans" w:hAnsi="Ecofont Vera Sans"/>
          <w:sz w:val="16"/>
          <w:szCs w:val="16"/>
        </w:rPr>
        <w:tab/>
      </w: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 w:rsidRPr="00BC2082">
        <w:rPr>
          <w:rFonts w:ascii="Ecofont Vera Sans" w:hAnsi="Ecofont Vera Sans"/>
          <w:sz w:val="16"/>
          <w:szCs w:val="16"/>
        </w:rPr>
        <w:t xml:space="preserve">C) Atatürk </w:t>
      </w:r>
      <w:r w:rsidRPr="00BC2082">
        <w:rPr>
          <w:rFonts w:ascii="MS Gothic" w:eastAsia="MS Gothic" w:hAnsi="MS Gothic" w:cs="MS Gothic" w:hint="eastAsia"/>
          <w:sz w:val="16"/>
          <w:szCs w:val="16"/>
        </w:rPr>
        <w:t>İ</w:t>
      </w:r>
      <w:r w:rsidRPr="00BC2082">
        <w:rPr>
          <w:rFonts w:ascii="Ecofont Vera Sans" w:hAnsi="Ecofont Vera Sans"/>
          <w:sz w:val="16"/>
          <w:szCs w:val="16"/>
        </w:rPr>
        <w:t xml:space="preserve">lkelerine         </w:t>
      </w:r>
      <w:r>
        <w:rPr>
          <w:rFonts w:ascii="Ecofont Vera Sans" w:hAnsi="Ecofont Vera Sans"/>
          <w:sz w:val="16"/>
          <w:szCs w:val="16"/>
        </w:rPr>
        <w:tab/>
      </w:r>
      <w:r>
        <w:rPr>
          <w:rFonts w:ascii="Ecofont Vera Sans" w:hAnsi="Ecofont Vera Sans"/>
          <w:sz w:val="16"/>
          <w:szCs w:val="16"/>
        </w:rPr>
        <w:tab/>
      </w:r>
      <w:r w:rsidRPr="00BC2082">
        <w:rPr>
          <w:rFonts w:ascii="Ecofont Vera Sans" w:hAnsi="Ecofont Vera Sans"/>
          <w:sz w:val="16"/>
          <w:szCs w:val="16"/>
        </w:rPr>
        <w:t>D) Askeri güce</w:t>
      </w:r>
    </w:p>
    <w:p w:rsidR="004E2858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noProof/>
          <w:lang w:eastAsia="tr-TR"/>
        </w:rPr>
        <w:pict>
          <v:shape id="_x0000_s1031" type="#_x0000_t202" style="position:absolute;margin-left:176.7pt;margin-top:6.15pt;width:111pt;height:108.75pt;z-index:251659776" filled="f" stroked="f">
            <v:textbox>
              <w:txbxContent>
                <w:p w:rsidR="004E2858" w:rsidRDefault="004E2858">
                  <w:r w:rsidRPr="003402C9">
                    <w:rPr>
                      <w:noProof/>
                      <w:lang w:eastAsia="tr-TR"/>
                    </w:rPr>
                    <w:pict>
                      <v:shape id="21 Resim" o:spid="_x0000_i1046" type="#_x0000_t75" alt="8OR52MCAGJXPHCCA42F90FCANS1UDHCA50ZLF9CAVYCG39CAOYDHIHCAM5UH1HCA3AU3RPCAUALU1KCAHMYSHICA0OWJIMCAQMZFTOCAOOHRD4CARMRG7ECA3ZOF99CAGW0PQMCAWGBS7FCABIWLBA.jpg" style="width:93pt;height:94.5pt;visibility:visible">
                        <v:imagedata r:id="rId22" o:title=""/>
                      </v:shape>
                    </w:pict>
                  </w:r>
                </w:p>
              </w:txbxContent>
            </v:textbox>
          </v:shape>
        </w:pict>
      </w:r>
    </w:p>
    <w:p w:rsidR="004E2858" w:rsidRPr="00BC2082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  <w:r>
        <w:rPr>
          <w:noProof/>
          <w:lang w:eastAsia="tr-TR"/>
        </w:rPr>
        <w:pict>
          <v:shape id="_x0000_s1032" type="#_x0000_t62" style="position:absolute;margin-left:16.95pt;margin-top:6.7pt;width:195.75pt;height:41.25pt;z-index:251660800" adj="22676,18537" filled="f">
            <v:textbox>
              <w:txbxContent>
                <w:p w:rsidR="004E2858" w:rsidRDefault="004E2858" w:rsidP="0064678A">
                  <w:pPr>
                    <w:spacing w:after="0"/>
                    <w:rPr>
                      <w:rFonts w:ascii="Ecofont Vera Sans" w:hAnsi="Ecofont Vera Sans"/>
                      <w:sz w:val="16"/>
                      <w:szCs w:val="16"/>
                    </w:rPr>
                  </w:pPr>
                  <w:r w:rsidRPr="0030565A">
                    <w:rPr>
                      <w:rFonts w:ascii="Ecofont Vera Sans" w:hAnsi="Ecofont Vera Sans"/>
                      <w:sz w:val="16"/>
                      <w:szCs w:val="16"/>
                    </w:rPr>
                    <w:t>“ Türkiye’yi yurt edinmi</w:t>
                  </w:r>
                  <w:r w:rsidRPr="0030565A">
                    <w:rPr>
                      <w:rFonts w:ascii="MS Gothic" w:eastAsia="MS Gothic" w:hAnsi="MS Gothic" w:cs="MS Gothic" w:hint="eastAsia"/>
                      <w:sz w:val="16"/>
                      <w:szCs w:val="16"/>
                    </w:rPr>
                    <w:t>ş</w:t>
                  </w:r>
                  <w:r w:rsidRPr="0030565A">
                    <w:rPr>
                      <w:rFonts w:ascii="Ecofont Vera Sans" w:hAnsi="Ecofont Vera Sans"/>
                      <w:sz w:val="16"/>
                      <w:szCs w:val="16"/>
                    </w:rPr>
                    <w:t xml:space="preserve"> ve yurtta</w:t>
                  </w:r>
                  <w:r w:rsidRPr="0030565A">
                    <w:rPr>
                      <w:rFonts w:ascii="MS Gothic" w:eastAsia="MS Gothic" w:hAnsi="MS Gothic" w:cs="MS Gothic" w:hint="eastAsia"/>
                      <w:sz w:val="16"/>
                      <w:szCs w:val="16"/>
                    </w:rPr>
                    <w:t>ş</w:t>
                  </w:r>
                  <w:r w:rsidRPr="0030565A">
                    <w:rPr>
                      <w:rFonts w:ascii="Ecofont Vera Sans" w:hAnsi="Ecofont Vera Sans"/>
                      <w:sz w:val="16"/>
                      <w:szCs w:val="16"/>
                    </w:rPr>
                    <w:t>lık hakkı kazanmı</w:t>
                  </w:r>
                  <w:r w:rsidRPr="0030565A">
                    <w:rPr>
                      <w:rFonts w:ascii="MS Gothic" w:eastAsia="MS Gothic" w:hAnsi="MS Gothic" w:cs="MS Gothic" w:hint="eastAsia"/>
                      <w:sz w:val="16"/>
                      <w:szCs w:val="16"/>
                    </w:rPr>
                    <w:t>ş</w:t>
                  </w:r>
                  <w:r w:rsidRPr="0030565A">
                    <w:rPr>
                      <w:rFonts w:ascii="Ecofont Vera Sans" w:hAnsi="Ecofont Vera Sans"/>
                      <w:sz w:val="16"/>
                      <w:szCs w:val="16"/>
                    </w:rPr>
                    <w:t xml:space="preserve"> herkes Türk’tür. Irkçılı</w:t>
                  </w:r>
                  <w:r w:rsidRPr="0030565A">
                    <w:rPr>
                      <w:rFonts w:ascii="MS Gothic" w:eastAsia="MS Gothic" w:hAnsi="MS Gothic" w:cs="MS Gothic" w:hint="eastAsia"/>
                      <w:sz w:val="16"/>
                      <w:szCs w:val="16"/>
                    </w:rPr>
                    <w:t>ğ</w:t>
                  </w:r>
                  <w:r w:rsidRPr="0030565A">
                    <w:rPr>
                      <w:rFonts w:ascii="Ecofont Vera Sans" w:hAnsi="Ecofont Vera Sans"/>
                      <w:sz w:val="16"/>
                      <w:szCs w:val="16"/>
                    </w:rPr>
                    <w:t>ı, zümrecili</w:t>
                  </w:r>
                  <w:r w:rsidRPr="0030565A">
                    <w:rPr>
                      <w:rFonts w:ascii="MS Gothic" w:eastAsia="MS Gothic" w:hAnsi="MS Gothic" w:cs="MS Gothic" w:hint="eastAsia"/>
                      <w:sz w:val="16"/>
                      <w:szCs w:val="16"/>
                    </w:rPr>
                    <w:t>ğ</w:t>
                  </w:r>
                  <w:r w:rsidRPr="0030565A">
                    <w:rPr>
                      <w:rFonts w:ascii="Ecofont Vera Sans" w:hAnsi="Ecofont Vera Sans"/>
                      <w:sz w:val="16"/>
                      <w:szCs w:val="16"/>
                    </w:rPr>
                    <w:t>i, bölgecili</w:t>
                  </w:r>
                  <w:r w:rsidRPr="0030565A">
                    <w:rPr>
                      <w:rFonts w:ascii="MS Gothic" w:eastAsia="MS Gothic" w:hAnsi="MS Gothic" w:cs="MS Gothic" w:hint="eastAsia"/>
                      <w:sz w:val="16"/>
                      <w:szCs w:val="16"/>
                    </w:rPr>
                    <w:t>ğ</w:t>
                  </w:r>
                  <w:r w:rsidRPr="0030565A">
                    <w:rPr>
                      <w:rFonts w:ascii="Ecofont Vera Sans" w:hAnsi="Ecofont Vera Sans"/>
                      <w:sz w:val="16"/>
                      <w:szCs w:val="16"/>
                    </w:rPr>
                    <w:t xml:space="preserve">i reddeder.” </w:t>
                  </w:r>
                </w:p>
                <w:p w:rsidR="004E2858" w:rsidRDefault="004E2858"/>
              </w:txbxContent>
            </v:textbox>
          </v:shape>
        </w:pict>
      </w:r>
      <w:r w:rsidRPr="00BC2082">
        <w:rPr>
          <w:rFonts w:ascii="Ecofont Vera Sans" w:hAnsi="Ecofont Vera Sans"/>
          <w:sz w:val="16"/>
          <w:szCs w:val="16"/>
        </w:rPr>
        <w:tab/>
      </w:r>
    </w:p>
    <w:p w:rsidR="004E2858" w:rsidRDefault="004E2858" w:rsidP="0030565A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 xml:space="preserve">21). </w:t>
      </w:r>
    </w:p>
    <w:p w:rsidR="004E2858" w:rsidRDefault="004E2858" w:rsidP="0030565A">
      <w:pPr>
        <w:spacing w:after="0"/>
        <w:rPr>
          <w:rFonts w:ascii="Ecofont Vera Sans" w:hAnsi="Ecofont Vera Sans"/>
          <w:b/>
          <w:sz w:val="16"/>
          <w:szCs w:val="16"/>
        </w:rPr>
      </w:pPr>
    </w:p>
    <w:p w:rsidR="004E2858" w:rsidRDefault="004E2858" w:rsidP="0030565A">
      <w:pPr>
        <w:spacing w:after="0"/>
        <w:rPr>
          <w:rFonts w:ascii="Ecofont Vera Sans" w:hAnsi="Ecofont Vera Sans"/>
          <w:b/>
          <w:sz w:val="16"/>
          <w:szCs w:val="16"/>
        </w:rPr>
      </w:pPr>
    </w:p>
    <w:p w:rsidR="004E2858" w:rsidRDefault="004E2858" w:rsidP="0030565A">
      <w:pPr>
        <w:spacing w:after="0"/>
        <w:rPr>
          <w:rFonts w:ascii="Ecofont Vera Sans" w:hAnsi="Ecofont Vera Sans"/>
          <w:b/>
          <w:sz w:val="16"/>
          <w:szCs w:val="16"/>
        </w:rPr>
      </w:pPr>
    </w:p>
    <w:p w:rsidR="004E2858" w:rsidRDefault="004E2858" w:rsidP="0030565A">
      <w:pPr>
        <w:spacing w:after="0"/>
        <w:rPr>
          <w:rFonts w:ascii="Ecofont Vera Sans" w:hAnsi="Ecofont Vera Sans"/>
          <w:b/>
          <w:sz w:val="16"/>
          <w:szCs w:val="16"/>
        </w:rPr>
      </w:pPr>
      <w:r w:rsidRPr="005676DD">
        <w:rPr>
          <w:rFonts w:ascii="Ecofont Vera Sans" w:hAnsi="Ecofont Vera Sans"/>
          <w:b/>
          <w:sz w:val="16"/>
          <w:szCs w:val="16"/>
        </w:rPr>
        <w:t xml:space="preserve">Yukarıdaki açıklama Atatürk ilkelerinden </w:t>
      </w:r>
    </w:p>
    <w:p w:rsidR="004E2858" w:rsidRPr="005676DD" w:rsidRDefault="004E2858" w:rsidP="0030565A">
      <w:pPr>
        <w:spacing w:after="0"/>
        <w:rPr>
          <w:rFonts w:ascii="Ecofont Vera Sans" w:hAnsi="Ecofont Vera Sans"/>
          <w:b/>
          <w:sz w:val="16"/>
          <w:szCs w:val="16"/>
        </w:rPr>
      </w:pPr>
      <w:r w:rsidRPr="005676DD">
        <w:rPr>
          <w:rFonts w:ascii="Ecofont Vera Sans" w:hAnsi="Ecofont Vera Sans"/>
          <w:b/>
          <w:sz w:val="16"/>
          <w:szCs w:val="16"/>
        </w:rPr>
        <w:t>hangisi ile açıklanır?</w:t>
      </w:r>
    </w:p>
    <w:p w:rsidR="004E2858" w:rsidRDefault="004E2858" w:rsidP="0030565A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Pr="0030565A" w:rsidRDefault="004E2858" w:rsidP="0030565A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A)</w:t>
      </w:r>
      <w:r w:rsidRPr="0030565A">
        <w:rPr>
          <w:rFonts w:ascii="Ecofont Vera Sans" w:hAnsi="Ecofont Vera Sans"/>
          <w:sz w:val="16"/>
          <w:szCs w:val="16"/>
        </w:rPr>
        <w:t xml:space="preserve"> Milliyetçilik                 </w:t>
      </w:r>
      <w:r>
        <w:rPr>
          <w:rFonts w:ascii="Ecofont Vera Sans" w:hAnsi="Ecofont Vera Sans"/>
          <w:sz w:val="16"/>
          <w:szCs w:val="16"/>
        </w:rPr>
        <w:tab/>
      </w:r>
      <w:r>
        <w:rPr>
          <w:rFonts w:ascii="Ecofont Vera Sans" w:hAnsi="Ecofont Vera Sans"/>
          <w:sz w:val="16"/>
          <w:szCs w:val="16"/>
        </w:rPr>
        <w:tab/>
        <w:t>B)</w:t>
      </w:r>
      <w:r w:rsidRPr="0030565A">
        <w:rPr>
          <w:rFonts w:ascii="Ecofont Vera Sans" w:hAnsi="Ecofont Vera Sans"/>
          <w:sz w:val="16"/>
          <w:szCs w:val="16"/>
        </w:rPr>
        <w:t xml:space="preserve"> Laiklik  </w:t>
      </w:r>
    </w:p>
    <w:p w:rsidR="004E2858" w:rsidRPr="0030565A" w:rsidRDefault="004E2858" w:rsidP="0030565A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C)</w:t>
      </w:r>
      <w:r w:rsidRPr="0030565A">
        <w:rPr>
          <w:rFonts w:ascii="Ecofont Vera Sans" w:hAnsi="Ecofont Vera Sans"/>
          <w:sz w:val="16"/>
          <w:szCs w:val="16"/>
        </w:rPr>
        <w:t xml:space="preserve"> Cumhuriyetçilik        </w:t>
      </w:r>
      <w:r>
        <w:rPr>
          <w:rFonts w:ascii="Ecofont Vera Sans" w:hAnsi="Ecofont Vera Sans"/>
          <w:sz w:val="16"/>
          <w:szCs w:val="16"/>
        </w:rPr>
        <w:tab/>
      </w:r>
      <w:r>
        <w:rPr>
          <w:rFonts w:ascii="Ecofont Vera Sans" w:hAnsi="Ecofont Vera Sans"/>
          <w:sz w:val="16"/>
          <w:szCs w:val="16"/>
        </w:rPr>
        <w:tab/>
        <w:t>D)</w:t>
      </w:r>
      <w:r w:rsidRPr="0030565A">
        <w:rPr>
          <w:rFonts w:ascii="Ecofont Vera Sans" w:hAnsi="Ecofont Vera Sans"/>
          <w:sz w:val="16"/>
          <w:szCs w:val="16"/>
        </w:rPr>
        <w:t xml:space="preserve"> Halkçılık</w:t>
      </w:r>
    </w:p>
    <w:p w:rsidR="004E2858" w:rsidRDefault="004E2858" w:rsidP="0030565A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Default="004E2858" w:rsidP="0030565A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Default="004E2858" w:rsidP="0030565A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Default="004E2858" w:rsidP="0030565A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Pr="0030565A" w:rsidRDefault="004E2858" w:rsidP="0030565A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22).</w:t>
      </w:r>
      <w:r>
        <w:rPr>
          <w:rFonts w:ascii="Ecofont Vera Sans" w:hAnsi="Ecofont Vera Sans"/>
          <w:sz w:val="16"/>
          <w:szCs w:val="16"/>
        </w:rPr>
        <w:tab/>
        <w:t>I</w:t>
      </w:r>
      <w:r w:rsidRPr="0030565A">
        <w:rPr>
          <w:rFonts w:ascii="Ecofont Vera Sans" w:hAnsi="Ecofont Vera Sans"/>
          <w:sz w:val="16"/>
          <w:szCs w:val="16"/>
        </w:rPr>
        <w:t>. Halifeli</w:t>
      </w:r>
      <w:r w:rsidRPr="0030565A">
        <w:rPr>
          <w:rFonts w:ascii="MS Gothic" w:eastAsia="MS Gothic" w:hAnsi="MS Gothic" w:cs="MS Gothic" w:hint="eastAsia"/>
          <w:sz w:val="16"/>
          <w:szCs w:val="16"/>
        </w:rPr>
        <w:t>ğ</w:t>
      </w:r>
      <w:r w:rsidRPr="0030565A">
        <w:rPr>
          <w:rFonts w:ascii="Ecofont Vera Sans" w:hAnsi="Ecofont Vera Sans"/>
          <w:sz w:val="16"/>
          <w:szCs w:val="16"/>
        </w:rPr>
        <w:t xml:space="preserve">in kaldırılması    </w:t>
      </w:r>
      <w:r>
        <w:rPr>
          <w:rFonts w:ascii="Ecofont Vera Sans" w:hAnsi="Ecofont Vera Sans"/>
          <w:sz w:val="16"/>
          <w:szCs w:val="16"/>
        </w:rPr>
        <w:tab/>
        <w:t>II</w:t>
      </w:r>
      <w:r w:rsidRPr="0030565A">
        <w:rPr>
          <w:rFonts w:ascii="Ecofont Vera Sans" w:hAnsi="Ecofont Vera Sans"/>
          <w:sz w:val="16"/>
          <w:szCs w:val="16"/>
        </w:rPr>
        <w:t xml:space="preserve">. Soyadı Kanunu  </w:t>
      </w:r>
    </w:p>
    <w:p w:rsidR="004E2858" w:rsidRPr="0030565A" w:rsidRDefault="004E2858" w:rsidP="0030565A">
      <w:pPr>
        <w:spacing w:after="0"/>
        <w:rPr>
          <w:rFonts w:ascii="Ecofont Vera Sans" w:hAnsi="Ecofont Vera Sans"/>
          <w:sz w:val="16"/>
          <w:szCs w:val="16"/>
        </w:rPr>
      </w:pPr>
      <w:r w:rsidRPr="0030565A">
        <w:rPr>
          <w:rFonts w:ascii="Ecofont Vera Sans" w:hAnsi="Ecofont Vera Sans"/>
          <w:sz w:val="16"/>
          <w:szCs w:val="16"/>
        </w:rPr>
        <w:t xml:space="preserve">      </w:t>
      </w:r>
      <w:r>
        <w:rPr>
          <w:rFonts w:ascii="Ecofont Vera Sans" w:hAnsi="Ecofont Vera Sans"/>
          <w:sz w:val="16"/>
          <w:szCs w:val="16"/>
        </w:rPr>
        <w:tab/>
        <w:t>III</w:t>
      </w:r>
      <w:r w:rsidRPr="0030565A">
        <w:rPr>
          <w:rFonts w:ascii="Ecofont Vera Sans" w:hAnsi="Ecofont Vera Sans"/>
          <w:sz w:val="16"/>
          <w:szCs w:val="16"/>
        </w:rPr>
        <w:t xml:space="preserve">. Saltanatın Kaldırılması  </w:t>
      </w:r>
      <w:r>
        <w:rPr>
          <w:rFonts w:ascii="Ecofont Vera Sans" w:hAnsi="Ecofont Vera Sans"/>
          <w:sz w:val="16"/>
          <w:szCs w:val="16"/>
        </w:rPr>
        <w:t>IV</w:t>
      </w:r>
      <w:r w:rsidRPr="0030565A">
        <w:rPr>
          <w:rFonts w:ascii="Ecofont Vera Sans" w:hAnsi="Ecofont Vera Sans"/>
          <w:sz w:val="16"/>
          <w:szCs w:val="16"/>
        </w:rPr>
        <w:t xml:space="preserve">. Cumhuriyetin </w:t>
      </w:r>
      <w:r w:rsidRPr="0030565A">
        <w:rPr>
          <w:rFonts w:ascii="MS Gothic" w:eastAsia="MS Gothic" w:hAnsi="MS Gothic" w:cs="MS Gothic" w:hint="eastAsia"/>
          <w:sz w:val="16"/>
          <w:szCs w:val="16"/>
        </w:rPr>
        <w:t>İ</w:t>
      </w:r>
      <w:r w:rsidRPr="0030565A">
        <w:rPr>
          <w:rFonts w:ascii="Ecofont Vera Sans" w:hAnsi="Ecofont Vera Sans"/>
          <w:sz w:val="16"/>
          <w:szCs w:val="16"/>
        </w:rPr>
        <w:t>lanı</w:t>
      </w:r>
    </w:p>
    <w:p w:rsidR="004E2858" w:rsidRPr="005676DD" w:rsidRDefault="004E2858" w:rsidP="0030565A">
      <w:pPr>
        <w:spacing w:after="0"/>
        <w:rPr>
          <w:rFonts w:ascii="Ecofont Vera Sans" w:hAnsi="Ecofont Vera Sans"/>
          <w:b/>
          <w:sz w:val="16"/>
          <w:szCs w:val="16"/>
        </w:rPr>
      </w:pPr>
      <w:r w:rsidRPr="0030565A">
        <w:rPr>
          <w:rFonts w:ascii="Ecofont Vera Sans" w:hAnsi="Ecofont Vera Sans"/>
          <w:sz w:val="16"/>
          <w:szCs w:val="16"/>
        </w:rPr>
        <w:t xml:space="preserve"> </w:t>
      </w:r>
      <w:r w:rsidRPr="005676DD">
        <w:rPr>
          <w:rFonts w:ascii="Ecofont Vera Sans" w:hAnsi="Ecofont Vera Sans"/>
          <w:b/>
          <w:sz w:val="16"/>
          <w:szCs w:val="16"/>
        </w:rPr>
        <w:t xml:space="preserve">Yukarıdakilerden hangileri </w:t>
      </w:r>
      <w:r w:rsidRPr="005676DD">
        <w:rPr>
          <w:rFonts w:ascii="Ecofont Vera Sans" w:hAnsi="Ecofont Vera Sans"/>
          <w:b/>
          <w:sz w:val="16"/>
          <w:szCs w:val="16"/>
          <w:u w:val="single"/>
        </w:rPr>
        <w:t>siyasal alanda</w:t>
      </w:r>
      <w:r w:rsidRPr="005676DD">
        <w:rPr>
          <w:rFonts w:ascii="Ecofont Vera Sans" w:hAnsi="Ecofont Vera Sans"/>
          <w:b/>
          <w:sz w:val="16"/>
          <w:szCs w:val="16"/>
        </w:rPr>
        <w:t xml:space="preserve"> yapılmı</w:t>
      </w:r>
      <w:r w:rsidRPr="005676DD">
        <w:rPr>
          <w:rFonts w:ascii="MS Gothic" w:eastAsia="MS Gothic" w:hAnsi="MS Gothic" w:cs="MS Gothic" w:hint="eastAsia"/>
          <w:b/>
          <w:sz w:val="16"/>
          <w:szCs w:val="16"/>
        </w:rPr>
        <w:t>ş</w:t>
      </w:r>
      <w:r w:rsidRPr="005676DD">
        <w:rPr>
          <w:rFonts w:ascii="Ecofont Vera Sans" w:hAnsi="Ecofont Vera Sans"/>
          <w:b/>
          <w:sz w:val="16"/>
          <w:szCs w:val="16"/>
        </w:rPr>
        <w:t>tır?</w:t>
      </w:r>
    </w:p>
    <w:p w:rsidR="004E2858" w:rsidRDefault="004E2858" w:rsidP="0030565A">
      <w:pPr>
        <w:spacing w:after="0"/>
        <w:rPr>
          <w:rFonts w:ascii="Ecofont Vera Sans" w:hAnsi="Ecofont Vera Sans"/>
          <w:sz w:val="16"/>
          <w:szCs w:val="16"/>
        </w:rPr>
      </w:pPr>
      <w:r w:rsidRPr="0030565A">
        <w:rPr>
          <w:rFonts w:ascii="Ecofont Vera Sans" w:hAnsi="Ecofont Vera Sans"/>
          <w:sz w:val="16"/>
          <w:szCs w:val="16"/>
        </w:rPr>
        <w:t xml:space="preserve">         </w:t>
      </w:r>
    </w:p>
    <w:p w:rsidR="004E2858" w:rsidRDefault="004E2858" w:rsidP="0030565A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A)</w:t>
      </w:r>
      <w:r w:rsidRPr="0030565A">
        <w:rPr>
          <w:rFonts w:ascii="Ecofont Vera Sans" w:hAnsi="Ecofont Vera Sans"/>
          <w:sz w:val="16"/>
          <w:szCs w:val="16"/>
        </w:rPr>
        <w:t xml:space="preserve"> </w:t>
      </w:r>
      <w:r>
        <w:rPr>
          <w:rFonts w:ascii="Ecofont Vera Sans" w:hAnsi="Ecofont Vera Sans"/>
          <w:sz w:val="16"/>
          <w:szCs w:val="16"/>
        </w:rPr>
        <w:t>I</w:t>
      </w:r>
      <w:r w:rsidRPr="0030565A">
        <w:rPr>
          <w:rFonts w:ascii="Ecofont Vera Sans" w:hAnsi="Ecofont Vera Sans"/>
          <w:sz w:val="16"/>
          <w:szCs w:val="16"/>
        </w:rPr>
        <w:t xml:space="preserve">. – </w:t>
      </w:r>
      <w:r>
        <w:rPr>
          <w:rFonts w:ascii="Ecofont Vera Sans" w:hAnsi="Ecofont Vera Sans"/>
          <w:sz w:val="16"/>
          <w:szCs w:val="16"/>
        </w:rPr>
        <w:t>II</w:t>
      </w:r>
      <w:r w:rsidRPr="0030565A">
        <w:rPr>
          <w:rFonts w:ascii="Ecofont Vera Sans" w:hAnsi="Ecofont Vera Sans"/>
          <w:sz w:val="16"/>
          <w:szCs w:val="16"/>
        </w:rPr>
        <w:t xml:space="preserve">. – </w:t>
      </w:r>
      <w:r>
        <w:rPr>
          <w:rFonts w:ascii="Ecofont Vera Sans" w:hAnsi="Ecofont Vera Sans"/>
          <w:sz w:val="16"/>
          <w:szCs w:val="16"/>
        </w:rPr>
        <w:t>III</w:t>
      </w:r>
      <w:r w:rsidRPr="0030565A">
        <w:rPr>
          <w:rFonts w:ascii="Ecofont Vera Sans" w:hAnsi="Ecofont Vera Sans"/>
          <w:sz w:val="16"/>
          <w:szCs w:val="16"/>
        </w:rPr>
        <w:t xml:space="preserve">.      </w:t>
      </w:r>
      <w:r>
        <w:rPr>
          <w:rFonts w:ascii="Ecofont Vera Sans" w:hAnsi="Ecofont Vera Sans"/>
          <w:sz w:val="16"/>
          <w:szCs w:val="16"/>
        </w:rPr>
        <w:tab/>
      </w:r>
      <w:r w:rsidRPr="0030565A">
        <w:rPr>
          <w:rFonts w:ascii="Ecofont Vera Sans" w:hAnsi="Ecofont Vera Sans"/>
          <w:sz w:val="16"/>
          <w:szCs w:val="16"/>
        </w:rPr>
        <w:t xml:space="preserve"> </w:t>
      </w:r>
      <w:r>
        <w:rPr>
          <w:rFonts w:ascii="Ecofont Vera Sans" w:hAnsi="Ecofont Vera Sans"/>
          <w:sz w:val="16"/>
          <w:szCs w:val="16"/>
        </w:rPr>
        <w:t>B)</w:t>
      </w:r>
      <w:r w:rsidRPr="0030565A">
        <w:rPr>
          <w:rFonts w:ascii="Ecofont Vera Sans" w:hAnsi="Ecofont Vera Sans"/>
          <w:sz w:val="16"/>
          <w:szCs w:val="16"/>
        </w:rPr>
        <w:t xml:space="preserve"> </w:t>
      </w:r>
      <w:r>
        <w:rPr>
          <w:rFonts w:ascii="Ecofont Vera Sans" w:hAnsi="Ecofont Vera Sans"/>
          <w:sz w:val="16"/>
          <w:szCs w:val="16"/>
        </w:rPr>
        <w:t>II</w:t>
      </w:r>
      <w:r w:rsidRPr="0030565A">
        <w:rPr>
          <w:rFonts w:ascii="Ecofont Vera Sans" w:hAnsi="Ecofont Vera Sans"/>
          <w:sz w:val="16"/>
          <w:szCs w:val="16"/>
        </w:rPr>
        <w:t xml:space="preserve">. – </w:t>
      </w:r>
      <w:r>
        <w:rPr>
          <w:rFonts w:ascii="Ecofont Vera Sans" w:hAnsi="Ecofont Vera Sans"/>
          <w:sz w:val="16"/>
          <w:szCs w:val="16"/>
        </w:rPr>
        <w:t>IV</w:t>
      </w:r>
      <w:r w:rsidRPr="0030565A">
        <w:rPr>
          <w:rFonts w:ascii="Ecofont Vera Sans" w:hAnsi="Ecofont Vera Sans"/>
          <w:sz w:val="16"/>
          <w:szCs w:val="16"/>
        </w:rPr>
        <w:t xml:space="preserve">. </w:t>
      </w:r>
      <w:r>
        <w:rPr>
          <w:rFonts w:ascii="Ecofont Vera Sans" w:hAnsi="Ecofont Vera Sans"/>
          <w:sz w:val="16"/>
          <w:szCs w:val="16"/>
        </w:rPr>
        <w:tab/>
        <w:t>C)</w:t>
      </w:r>
      <w:r w:rsidRPr="0030565A">
        <w:rPr>
          <w:rFonts w:ascii="Ecofont Vera Sans" w:hAnsi="Ecofont Vera Sans"/>
          <w:sz w:val="16"/>
          <w:szCs w:val="16"/>
        </w:rPr>
        <w:t xml:space="preserve"> </w:t>
      </w:r>
      <w:r>
        <w:rPr>
          <w:rFonts w:ascii="Ecofont Vera Sans" w:hAnsi="Ecofont Vera Sans"/>
          <w:sz w:val="16"/>
          <w:szCs w:val="16"/>
        </w:rPr>
        <w:t>I</w:t>
      </w:r>
      <w:r w:rsidRPr="0030565A">
        <w:rPr>
          <w:rFonts w:ascii="Ecofont Vera Sans" w:hAnsi="Ecofont Vera Sans"/>
          <w:sz w:val="16"/>
          <w:szCs w:val="16"/>
        </w:rPr>
        <w:t xml:space="preserve">. -  </w:t>
      </w:r>
      <w:r>
        <w:rPr>
          <w:rFonts w:ascii="Ecofont Vera Sans" w:hAnsi="Ecofont Vera Sans"/>
          <w:sz w:val="16"/>
          <w:szCs w:val="16"/>
        </w:rPr>
        <w:t>III</w:t>
      </w:r>
      <w:r w:rsidRPr="0030565A">
        <w:rPr>
          <w:rFonts w:ascii="Ecofont Vera Sans" w:hAnsi="Ecofont Vera Sans"/>
          <w:sz w:val="16"/>
          <w:szCs w:val="16"/>
        </w:rPr>
        <w:t xml:space="preserve">. – </w:t>
      </w:r>
      <w:r>
        <w:rPr>
          <w:rFonts w:ascii="Ecofont Vera Sans" w:hAnsi="Ecofont Vera Sans"/>
          <w:sz w:val="16"/>
          <w:szCs w:val="16"/>
        </w:rPr>
        <w:t>IV</w:t>
      </w:r>
      <w:r w:rsidRPr="0030565A">
        <w:rPr>
          <w:rFonts w:ascii="Ecofont Vera Sans" w:hAnsi="Ecofont Vera Sans"/>
          <w:sz w:val="16"/>
          <w:szCs w:val="16"/>
        </w:rPr>
        <w:t xml:space="preserve">.     </w:t>
      </w:r>
      <w:r>
        <w:rPr>
          <w:rFonts w:ascii="Ecofont Vera Sans" w:hAnsi="Ecofont Vera Sans"/>
          <w:sz w:val="16"/>
          <w:szCs w:val="16"/>
        </w:rPr>
        <w:t>D)</w:t>
      </w:r>
      <w:r w:rsidRPr="0030565A">
        <w:rPr>
          <w:rFonts w:ascii="Ecofont Vera Sans" w:hAnsi="Ecofont Vera Sans"/>
          <w:sz w:val="16"/>
          <w:szCs w:val="16"/>
        </w:rPr>
        <w:t xml:space="preserve"> </w:t>
      </w:r>
      <w:r>
        <w:rPr>
          <w:rFonts w:ascii="Ecofont Vera Sans" w:hAnsi="Ecofont Vera Sans"/>
          <w:sz w:val="16"/>
          <w:szCs w:val="16"/>
        </w:rPr>
        <w:t>II</w:t>
      </w:r>
      <w:r w:rsidRPr="0030565A">
        <w:rPr>
          <w:rFonts w:ascii="Ecofont Vera Sans" w:hAnsi="Ecofont Vera Sans"/>
          <w:sz w:val="16"/>
          <w:szCs w:val="16"/>
        </w:rPr>
        <w:t xml:space="preserve">. – </w:t>
      </w:r>
      <w:r>
        <w:rPr>
          <w:rFonts w:ascii="Ecofont Vera Sans" w:hAnsi="Ecofont Vera Sans"/>
          <w:sz w:val="16"/>
          <w:szCs w:val="16"/>
        </w:rPr>
        <w:t>III</w:t>
      </w:r>
      <w:r w:rsidRPr="0030565A">
        <w:rPr>
          <w:rFonts w:ascii="Ecofont Vera Sans" w:hAnsi="Ecofont Vera Sans"/>
          <w:sz w:val="16"/>
          <w:szCs w:val="16"/>
        </w:rPr>
        <w:t>.</w:t>
      </w:r>
    </w:p>
    <w:p w:rsidR="004E2858" w:rsidRDefault="004E2858" w:rsidP="0030565A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Default="004E2858" w:rsidP="0030565A">
      <w:pPr>
        <w:spacing w:after="0"/>
        <w:rPr>
          <w:rFonts w:ascii="Ecofont Vera Sans" w:hAnsi="Ecofont Vera Sans"/>
          <w:sz w:val="16"/>
          <w:szCs w:val="16"/>
        </w:rPr>
      </w:pPr>
      <w:r w:rsidRPr="0030565A">
        <w:rPr>
          <w:rFonts w:ascii="Ecofont Vera Sans" w:hAnsi="Ecofont Vera Sans"/>
          <w:sz w:val="16"/>
          <w:szCs w:val="16"/>
        </w:rPr>
        <w:t xml:space="preserve"> </w:t>
      </w:r>
    </w:p>
    <w:p w:rsidR="004E2858" w:rsidRDefault="004E2858" w:rsidP="0030565A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Pr="0030565A" w:rsidRDefault="004E2858" w:rsidP="0030565A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Default="004E2858" w:rsidP="0030565A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 xml:space="preserve">23) </w:t>
      </w:r>
      <w:r w:rsidRPr="0064678A">
        <w:rPr>
          <w:rFonts w:ascii="Ecofont Vera Sans" w:hAnsi="Ecofont Vera Sans"/>
          <w:b/>
          <w:sz w:val="16"/>
          <w:szCs w:val="16"/>
        </w:rPr>
        <w:t xml:space="preserve">Atatürk’ün ‘’ Egemenlik kayıtsız </w:t>
      </w:r>
      <w:r w:rsidRPr="0064678A">
        <w:rPr>
          <w:rFonts w:ascii="MS Gothic" w:eastAsia="MS Gothic" w:hAnsi="MS Gothic" w:cs="MS Gothic" w:hint="eastAsia"/>
          <w:b/>
          <w:sz w:val="16"/>
          <w:szCs w:val="16"/>
        </w:rPr>
        <w:t>ş</w:t>
      </w:r>
      <w:r w:rsidRPr="0064678A">
        <w:rPr>
          <w:rFonts w:ascii="Ecofont Vera Sans" w:hAnsi="Ecofont Vera Sans"/>
          <w:b/>
          <w:sz w:val="16"/>
          <w:szCs w:val="16"/>
        </w:rPr>
        <w:t>artsız millettedir. ‘’ sözü onun hangi ilkesiyle açıklanır?</w:t>
      </w:r>
    </w:p>
    <w:p w:rsidR="004E2858" w:rsidRPr="0030565A" w:rsidRDefault="004E2858" w:rsidP="0030565A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Pr="0030565A" w:rsidRDefault="004E2858" w:rsidP="0030565A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A)</w:t>
      </w:r>
      <w:r w:rsidRPr="0030565A">
        <w:rPr>
          <w:rFonts w:ascii="Ecofont Vera Sans" w:hAnsi="Ecofont Vera Sans"/>
          <w:sz w:val="16"/>
          <w:szCs w:val="16"/>
        </w:rPr>
        <w:t xml:space="preserve"> Halkçılık            </w:t>
      </w:r>
      <w:r>
        <w:rPr>
          <w:rFonts w:ascii="Ecofont Vera Sans" w:hAnsi="Ecofont Vera Sans"/>
          <w:sz w:val="16"/>
          <w:szCs w:val="16"/>
        </w:rPr>
        <w:tab/>
      </w:r>
      <w:r>
        <w:rPr>
          <w:rFonts w:ascii="Ecofont Vera Sans" w:hAnsi="Ecofont Vera Sans"/>
          <w:sz w:val="16"/>
          <w:szCs w:val="16"/>
        </w:rPr>
        <w:tab/>
        <w:t>B)</w:t>
      </w:r>
      <w:r w:rsidRPr="0030565A">
        <w:rPr>
          <w:rFonts w:ascii="Ecofont Vera Sans" w:hAnsi="Ecofont Vera Sans"/>
          <w:sz w:val="16"/>
          <w:szCs w:val="16"/>
        </w:rPr>
        <w:t xml:space="preserve"> Milliyetçilik    </w:t>
      </w:r>
    </w:p>
    <w:p w:rsidR="004E2858" w:rsidRPr="0030565A" w:rsidRDefault="004E2858" w:rsidP="0030565A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C)</w:t>
      </w:r>
      <w:r w:rsidRPr="0030565A">
        <w:rPr>
          <w:rFonts w:ascii="Ecofont Vera Sans" w:hAnsi="Ecofont Vera Sans"/>
          <w:sz w:val="16"/>
          <w:szCs w:val="16"/>
        </w:rPr>
        <w:t xml:space="preserve"> Devletçilik        </w:t>
      </w:r>
      <w:r>
        <w:rPr>
          <w:rFonts w:ascii="Ecofont Vera Sans" w:hAnsi="Ecofont Vera Sans"/>
          <w:sz w:val="16"/>
          <w:szCs w:val="16"/>
        </w:rPr>
        <w:tab/>
      </w:r>
      <w:r>
        <w:rPr>
          <w:rFonts w:ascii="Ecofont Vera Sans" w:hAnsi="Ecofont Vera Sans"/>
          <w:sz w:val="16"/>
          <w:szCs w:val="16"/>
        </w:rPr>
        <w:tab/>
        <w:t>D)</w:t>
      </w:r>
      <w:r w:rsidRPr="0030565A">
        <w:rPr>
          <w:rFonts w:ascii="Ecofont Vera Sans" w:hAnsi="Ecofont Vera Sans"/>
          <w:sz w:val="16"/>
          <w:szCs w:val="16"/>
        </w:rPr>
        <w:t xml:space="preserve"> Cumhuriyetçilik</w:t>
      </w:r>
    </w:p>
    <w:p w:rsidR="004E2858" w:rsidRDefault="004E2858" w:rsidP="0030565A">
      <w:pPr>
        <w:spacing w:after="0"/>
        <w:rPr>
          <w:rFonts w:ascii="Ecofont Vera Sans" w:hAnsi="Ecofont Vera Sans"/>
          <w:b/>
          <w:sz w:val="16"/>
          <w:szCs w:val="16"/>
        </w:rPr>
      </w:pPr>
    </w:p>
    <w:p w:rsidR="004E2858" w:rsidRDefault="004E2858" w:rsidP="0030565A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Pr="0064678A" w:rsidRDefault="004E2858" w:rsidP="0030565A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Pr="0030565A" w:rsidRDefault="004E2858" w:rsidP="0030565A">
      <w:pPr>
        <w:spacing w:after="0"/>
        <w:rPr>
          <w:rFonts w:ascii="Ecofont Vera Sans" w:hAnsi="Ecofont Vera Sans"/>
          <w:b/>
          <w:sz w:val="16"/>
          <w:szCs w:val="16"/>
        </w:rPr>
      </w:pPr>
      <w:r w:rsidRPr="0064678A">
        <w:rPr>
          <w:rFonts w:ascii="Ecofont Vera Sans" w:hAnsi="Ecofont Vera Sans"/>
          <w:sz w:val="16"/>
          <w:szCs w:val="16"/>
        </w:rPr>
        <w:t>24)</w:t>
      </w:r>
      <w:r>
        <w:rPr>
          <w:rFonts w:ascii="Ecofont Vera Sans" w:hAnsi="Ecofont Vera Sans"/>
          <w:sz w:val="16"/>
          <w:szCs w:val="16"/>
        </w:rPr>
        <w:t xml:space="preserve"> </w:t>
      </w:r>
      <w:r>
        <w:rPr>
          <w:rFonts w:ascii="Ecofont Vera Sans" w:hAnsi="Ecofont Vera Sans"/>
          <w:b/>
          <w:sz w:val="16"/>
          <w:szCs w:val="16"/>
        </w:rPr>
        <w:t>Ö</w:t>
      </w:r>
      <w:r w:rsidRPr="0030565A">
        <w:rPr>
          <w:rFonts w:ascii="MS Gothic" w:eastAsia="MS Gothic" w:hAnsi="MS Gothic" w:cs="MS Gothic" w:hint="eastAsia"/>
          <w:b/>
          <w:sz w:val="16"/>
          <w:szCs w:val="16"/>
        </w:rPr>
        <w:t>ğ</w:t>
      </w:r>
      <w:r w:rsidRPr="0030565A">
        <w:rPr>
          <w:rFonts w:ascii="Ecofont Vera Sans" w:hAnsi="Ecofont Vera Sans"/>
          <w:b/>
          <w:sz w:val="16"/>
          <w:szCs w:val="16"/>
        </w:rPr>
        <w:t>retmenin “Yapılan inkılaplardan hangisi laiklik ilkesiyle ilgilidir?” sorusuna ö</w:t>
      </w:r>
      <w:r w:rsidRPr="0030565A">
        <w:rPr>
          <w:rFonts w:ascii="MS Gothic" w:eastAsia="MS Gothic" w:hAnsi="MS Gothic" w:cs="MS Gothic" w:hint="eastAsia"/>
          <w:b/>
          <w:sz w:val="16"/>
          <w:szCs w:val="16"/>
        </w:rPr>
        <w:t>ğ</w:t>
      </w:r>
      <w:r w:rsidRPr="0030565A">
        <w:rPr>
          <w:rFonts w:ascii="Ecofont Vera Sans" w:hAnsi="Ecofont Vera Sans"/>
          <w:b/>
          <w:sz w:val="16"/>
          <w:szCs w:val="16"/>
        </w:rPr>
        <w:t>rencilerin verdi</w:t>
      </w:r>
      <w:r w:rsidRPr="0030565A">
        <w:rPr>
          <w:rFonts w:ascii="MS Gothic" w:eastAsia="MS Gothic" w:hAnsi="MS Gothic" w:cs="MS Gothic" w:hint="eastAsia"/>
          <w:b/>
          <w:sz w:val="16"/>
          <w:szCs w:val="16"/>
        </w:rPr>
        <w:t>ğ</w:t>
      </w:r>
      <w:r w:rsidRPr="0030565A">
        <w:rPr>
          <w:rFonts w:ascii="Ecofont Vera Sans" w:hAnsi="Ecofont Vera Sans"/>
          <w:b/>
          <w:sz w:val="16"/>
          <w:szCs w:val="16"/>
        </w:rPr>
        <w:t>i cevaplar a</w:t>
      </w:r>
      <w:r w:rsidRPr="0030565A">
        <w:rPr>
          <w:rFonts w:ascii="MS Gothic" w:eastAsia="MS Gothic" w:hAnsi="MS Gothic" w:cs="MS Gothic" w:hint="eastAsia"/>
          <w:b/>
          <w:sz w:val="16"/>
          <w:szCs w:val="16"/>
        </w:rPr>
        <w:t>ş</w:t>
      </w:r>
      <w:r w:rsidRPr="0030565A">
        <w:rPr>
          <w:rFonts w:ascii="Ecofont Vera Sans" w:hAnsi="Ecofont Vera Sans"/>
          <w:b/>
          <w:sz w:val="16"/>
          <w:szCs w:val="16"/>
        </w:rPr>
        <w:t>a</w:t>
      </w:r>
      <w:r w:rsidRPr="0030565A">
        <w:rPr>
          <w:rFonts w:ascii="MS Gothic" w:eastAsia="MS Gothic" w:hAnsi="MS Gothic" w:cs="MS Gothic" w:hint="eastAsia"/>
          <w:b/>
          <w:sz w:val="16"/>
          <w:szCs w:val="16"/>
        </w:rPr>
        <w:t>ğ</w:t>
      </w:r>
      <w:r w:rsidRPr="0030565A">
        <w:rPr>
          <w:rFonts w:ascii="Ecofont Vera Sans" w:hAnsi="Ecofont Vera Sans"/>
          <w:b/>
          <w:sz w:val="16"/>
          <w:szCs w:val="16"/>
        </w:rPr>
        <w:t>ıdaki gibidir:</w:t>
      </w:r>
    </w:p>
    <w:p w:rsidR="004E2858" w:rsidRPr="0030565A" w:rsidRDefault="004E2858" w:rsidP="0030565A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Pr="0030565A" w:rsidRDefault="004E2858" w:rsidP="0030565A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Cemil</w:t>
      </w:r>
      <w:r w:rsidRPr="0030565A">
        <w:rPr>
          <w:rFonts w:ascii="Ecofont Vera Sans" w:hAnsi="Ecofont Vera Sans"/>
          <w:sz w:val="16"/>
          <w:szCs w:val="16"/>
        </w:rPr>
        <w:t>: Kadınlar seçme hakkına kavu</w:t>
      </w:r>
      <w:r w:rsidRPr="0030565A">
        <w:rPr>
          <w:rFonts w:ascii="MS Gothic" w:eastAsia="MS Gothic" w:hAnsi="MS Gothic" w:cs="MS Gothic" w:hint="eastAsia"/>
          <w:sz w:val="16"/>
          <w:szCs w:val="16"/>
        </w:rPr>
        <w:t>ş</w:t>
      </w:r>
      <w:r w:rsidRPr="0030565A">
        <w:rPr>
          <w:rFonts w:ascii="Ecofont Vera Sans" w:hAnsi="Ecofont Vera Sans"/>
          <w:sz w:val="16"/>
          <w:szCs w:val="16"/>
        </w:rPr>
        <w:t>mu</w:t>
      </w:r>
      <w:r w:rsidRPr="0030565A">
        <w:rPr>
          <w:rFonts w:ascii="MS Gothic" w:eastAsia="MS Gothic" w:hAnsi="MS Gothic" w:cs="MS Gothic" w:hint="eastAsia"/>
          <w:sz w:val="16"/>
          <w:szCs w:val="16"/>
        </w:rPr>
        <w:t>ş</w:t>
      </w:r>
      <w:r w:rsidRPr="0030565A">
        <w:rPr>
          <w:rFonts w:ascii="Ecofont Vera Sans" w:hAnsi="Ecofont Vera Sans"/>
          <w:sz w:val="16"/>
          <w:szCs w:val="16"/>
        </w:rPr>
        <w:t>tur.</w:t>
      </w:r>
    </w:p>
    <w:p w:rsidR="004E2858" w:rsidRPr="0030565A" w:rsidRDefault="004E2858" w:rsidP="0030565A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Gülderen</w:t>
      </w:r>
      <w:r w:rsidRPr="0030565A">
        <w:rPr>
          <w:rFonts w:ascii="Ecofont Vera Sans" w:hAnsi="Ecofont Vera Sans"/>
          <w:sz w:val="16"/>
          <w:szCs w:val="16"/>
        </w:rPr>
        <w:t>: A</w:t>
      </w:r>
      <w:r w:rsidRPr="0030565A">
        <w:rPr>
          <w:rFonts w:ascii="MS Gothic" w:eastAsia="MS Gothic" w:hAnsi="MS Gothic" w:cs="MS Gothic" w:hint="eastAsia"/>
          <w:sz w:val="16"/>
          <w:szCs w:val="16"/>
        </w:rPr>
        <w:t>ğ</w:t>
      </w:r>
      <w:r w:rsidRPr="0030565A">
        <w:rPr>
          <w:rFonts w:ascii="Ecofont Vera Sans" w:hAnsi="Ecofont Vera Sans"/>
          <w:sz w:val="16"/>
          <w:szCs w:val="16"/>
        </w:rPr>
        <w:t>ırlık ölçüleri de</w:t>
      </w:r>
      <w:r w:rsidRPr="0030565A">
        <w:rPr>
          <w:rFonts w:ascii="MS Gothic" w:eastAsia="MS Gothic" w:hAnsi="MS Gothic" w:cs="MS Gothic" w:hint="eastAsia"/>
          <w:sz w:val="16"/>
          <w:szCs w:val="16"/>
        </w:rPr>
        <w:t>ğ</w:t>
      </w:r>
      <w:r w:rsidRPr="0030565A">
        <w:rPr>
          <w:rFonts w:ascii="Ecofont Vera Sans" w:hAnsi="Ecofont Vera Sans"/>
          <w:sz w:val="16"/>
          <w:szCs w:val="16"/>
        </w:rPr>
        <w:t>i</w:t>
      </w:r>
      <w:r w:rsidRPr="0030565A">
        <w:rPr>
          <w:rFonts w:ascii="MS Gothic" w:eastAsia="MS Gothic" w:hAnsi="MS Gothic" w:cs="MS Gothic" w:hint="eastAsia"/>
          <w:sz w:val="16"/>
          <w:szCs w:val="16"/>
        </w:rPr>
        <w:t>ş</w:t>
      </w:r>
      <w:r w:rsidRPr="0030565A">
        <w:rPr>
          <w:rFonts w:ascii="Ecofont Vera Sans" w:hAnsi="Ecofont Vera Sans"/>
          <w:sz w:val="16"/>
          <w:szCs w:val="16"/>
        </w:rPr>
        <w:t>tirilmi</w:t>
      </w:r>
      <w:r w:rsidRPr="0030565A">
        <w:rPr>
          <w:rFonts w:ascii="MS Gothic" w:eastAsia="MS Gothic" w:hAnsi="MS Gothic" w:cs="MS Gothic" w:hint="eastAsia"/>
          <w:sz w:val="16"/>
          <w:szCs w:val="16"/>
        </w:rPr>
        <w:t>ş</w:t>
      </w:r>
      <w:r w:rsidRPr="0030565A">
        <w:rPr>
          <w:rFonts w:ascii="Ecofont Vera Sans" w:hAnsi="Ecofont Vera Sans"/>
          <w:sz w:val="16"/>
          <w:szCs w:val="16"/>
        </w:rPr>
        <w:t>tir.</w:t>
      </w:r>
    </w:p>
    <w:p w:rsidR="004E2858" w:rsidRPr="0030565A" w:rsidRDefault="004E2858" w:rsidP="0030565A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Sude</w:t>
      </w:r>
      <w:r w:rsidRPr="0030565A">
        <w:rPr>
          <w:rFonts w:ascii="Ecofont Vera Sans" w:hAnsi="Ecofont Vera Sans"/>
          <w:sz w:val="16"/>
          <w:szCs w:val="16"/>
        </w:rPr>
        <w:t>: Soyadı Kanunu kabul edilmi</w:t>
      </w:r>
      <w:r w:rsidRPr="0030565A">
        <w:rPr>
          <w:rFonts w:ascii="MS Gothic" w:eastAsia="MS Gothic" w:hAnsi="MS Gothic" w:cs="MS Gothic" w:hint="eastAsia"/>
          <w:sz w:val="16"/>
          <w:szCs w:val="16"/>
        </w:rPr>
        <w:t>ş</w:t>
      </w:r>
      <w:r w:rsidRPr="0030565A">
        <w:rPr>
          <w:rFonts w:ascii="Ecofont Vera Sans" w:hAnsi="Ecofont Vera Sans"/>
          <w:sz w:val="16"/>
          <w:szCs w:val="16"/>
        </w:rPr>
        <w:t>tir.</w:t>
      </w:r>
    </w:p>
    <w:p w:rsidR="004E2858" w:rsidRPr="0030565A" w:rsidRDefault="004E2858" w:rsidP="0030565A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Samet</w:t>
      </w:r>
      <w:r w:rsidRPr="0030565A">
        <w:rPr>
          <w:rFonts w:ascii="Ecofont Vera Sans" w:hAnsi="Ecofont Vera Sans"/>
          <w:sz w:val="16"/>
          <w:szCs w:val="16"/>
        </w:rPr>
        <w:t>: Halifelik kaldırılmı</w:t>
      </w:r>
      <w:r w:rsidRPr="0030565A">
        <w:rPr>
          <w:rFonts w:ascii="MS Gothic" w:eastAsia="MS Gothic" w:hAnsi="MS Gothic" w:cs="MS Gothic" w:hint="eastAsia"/>
          <w:sz w:val="16"/>
          <w:szCs w:val="16"/>
        </w:rPr>
        <w:t>ş</w:t>
      </w:r>
      <w:r w:rsidRPr="0030565A">
        <w:rPr>
          <w:rFonts w:ascii="Ecofont Vera Sans" w:hAnsi="Ecofont Vera Sans"/>
          <w:sz w:val="16"/>
          <w:szCs w:val="16"/>
        </w:rPr>
        <w:t>tır.</w:t>
      </w:r>
    </w:p>
    <w:p w:rsidR="004E2858" w:rsidRPr="0030565A" w:rsidRDefault="004E2858" w:rsidP="0030565A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Default="004E2858" w:rsidP="0030565A">
      <w:pPr>
        <w:spacing w:after="0"/>
        <w:rPr>
          <w:rFonts w:ascii="Ecofont Vera Sans" w:hAnsi="Ecofont Vera Sans"/>
          <w:b/>
          <w:sz w:val="16"/>
          <w:szCs w:val="16"/>
        </w:rPr>
      </w:pPr>
      <w:r w:rsidRPr="002004D3">
        <w:rPr>
          <w:rFonts w:ascii="Ecofont Vera Sans" w:hAnsi="Ecofont Vera Sans"/>
          <w:b/>
          <w:sz w:val="16"/>
          <w:szCs w:val="16"/>
        </w:rPr>
        <w:t>Hangi ö</w:t>
      </w:r>
      <w:r w:rsidRPr="002004D3">
        <w:rPr>
          <w:rFonts w:ascii="MS Gothic" w:eastAsia="MS Gothic" w:hAnsi="MS Gothic" w:cs="MS Gothic" w:hint="eastAsia"/>
          <w:b/>
          <w:sz w:val="16"/>
          <w:szCs w:val="16"/>
        </w:rPr>
        <w:t>ğ</w:t>
      </w:r>
      <w:r w:rsidRPr="002004D3">
        <w:rPr>
          <w:rFonts w:ascii="Ecofont Vera Sans" w:hAnsi="Ecofont Vera Sans"/>
          <w:b/>
          <w:sz w:val="16"/>
          <w:szCs w:val="16"/>
        </w:rPr>
        <w:t>rencinin verdi</w:t>
      </w:r>
      <w:r w:rsidRPr="002004D3">
        <w:rPr>
          <w:rFonts w:ascii="MS Gothic" w:eastAsia="MS Gothic" w:hAnsi="MS Gothic" w:cs="MS Gothic" w:hint="eastAsia"/>
          <w:b/>
          <w:sz w:val="16"/>
          <w:szCs w:val="16"/>
        </w:rPr>
        <w:t>ğ</w:t>
      </w:r>
      <w:r w:rsidRPr="002004D3">
        <w:rPr>
          <w:rFonts w:ascii="Ecofont Vera Sans" w:hAnsi="Ecofont Vera Sans"/>
          <w:b/>
          <w:sz w:val="16"/>
          <w:szCs w:val="16"/>
        </w:rPr>
        <w:t>i yanıt do</w:t>
      </w:r>
      <w:r w:rsidRPr="002004D3">
        <w:rPr>
          <w:rFonts w:ascii="MS Gothic" w:eastAsia="MS Gothic" w:hAnsi="MS Gothic" w:cs="MS Gothic" w:hint="eastAsia"/>
          <w:b/>
          <w:sz w:val="16"/>
          <w:szCs w:val="16"/>
        </w:rPr>
        <w:t>ğ</w:t>
      </w:r>
      <w:r w:rsidRPr="002004D3">
        <w:rPr>
          <w:rFonts w:ascii="Ecofont Vera Sans" w:hAnsi="Ecofont Vera Sans"/>
          <w:b/>
          <w:sz w:val="16"/>
          <w:szCs w:val="16"/>
        </w:rPr>
        <w:t>rudur?</w:t>
      </w:r>
    </w:p>
    <w:p w:rsidR="004E2858" w:rsidRPr="002004D3" w:rsidRDefault="004E2858" w:rsidP="0030565A">
      <w:pPr>
        <w:spacing w:after="0"/>
        <w:rPr>
          <w:rFonts w:ascii="Ecofont Vera Sans" w:hAnsi="Ecofont Vera Sans"/>
          <w:b/>
          <w:sz w:val="16"/>
          <w:szCs w:val="16"/>
        </w:rPr>
      </w:pPr>
    </w:p>
    <w:p w:rsidR="004E2858" w:rsidRPr="0030565A" w:rsidRDefault="004E2858" w:rsidP="0030565A">
      <w:pPr>
        <w:spacing w:after="0"/>
        <w:rPr>
          <w:rFonts w:ascii="Ecofont Vera Sans" w:hAnsi="Ecofont Vera Sans"/>
          <w:sz w:val="16"/>
          <w:szCs w:val="16"/>
        </w:rPr>
      </w:pPr>
      <w:r>
        <w:rPr>
          <w:rFonts w:ascii="Ecofont Vera Sans" w:hAnsi="Ecofont Vera Sans"/>
          <w:sz w:val="16"/>
          <w:szCs w:val="16"/>
        </w:rPr>
        <w:t>A</w:t>
      </w:r>
      <w:r w:rsidRPr="0030565A">
        <w:rPr>
          <w:rFonts w:ascii="Ecofont Vera Sans" w:hAnsi="Ecofont Vera Sans"/>
          <w:sz w:val="16"/>
          <w:szCs w:val="16"/>
        </w:rPr>
        <w:t xml:space="preserve">) </w:t>
      </w:r>
      <w:r>
        <w:rPr>
          <w:rFonts w:ascii="Ecofont Vera Sans" w:hAnsi="Ecofont Vera Sans"/>
          <w:sz w:val="16"/>
          <w:szCs w:val="16"/>
        </w:rPr>
        <w:t>Cemil      B</w:t>
      </w:r>
      <w:r w:rsidRPr="0030565A">
        <w:rPr>
          <w:rFonts w:ascii="Ecofont Vera Sans" w:hAnsi="Ecofont Vera Sans"/>
          <w:sz w:val="16"/>
          <w:szCs w:val="16"/>
        </w:rPr>
        <w:t xml:space="preserve">) </w:t>
      </w:r>
      <w:r>
        <w:rPr>
          <w:rFonts w:ascii="Ecofont Vera Sans" w:hAnsi="Ecofont Vera Sans"/>
          <w:sz w:val="16"/>
          <w:szCs w:val="16"/>
        </w:rPr>
        <w:t>Gülderen</w:t>
      </w:r>
      <w:r w:rsidRPr="0030565A">
        <w:rPr>
          <w:rFonts w:ascii="Ecofont Vera Sans" w:hAnsi="Ecofont Vera Sans"/>
          <w:sz w:val="16"/>
          <w:szCs w:val="16"/>
        </w:rPr>
        <w:t xml:space="preserve">  </w:t>
      </w:r>
      <w:r>
        <w:rPr>
          <w:rFonts w:ascii="Ecofont Vera Sans" w:hAnsi="Ecofont Vera Sans"/>
          <w:sz w:val="16"/>
          <w:szCs w:val="16"/>
        </w:rPr>
        <w:tab/>
      </w:r>
      <w:r>
        <w:rPr>
          <w:rFonts w:ascii="Ecofont Vera Sans" w:hAnsi="Ecofont Vera Sans"/>
          <w:sz w:val="16"/>
          <w:szCs w:val="16"/>
        </w:rPr>
        <w:tab/>
        <w:t>C</w:t>
      </w:r>
      <w:r w:rsidRPr="0030565A">
        <w:rPr>
          <w:rFonts w:ascii="Ecofont Vera Sans" w:hAnsi="Ecofont Vera Sans"/>
          <w:sz w:val="16"/>
          <w:szCs w:val="16"/>
        </w:rPr>
        <w:t xml:space="preserve">) </w:t>
      </w:r>
      <w:r>
        <w:rPr>
          <w:rFonts w:ascii="Ecofont Vera Sans" w:hAnsi="Ecofont Vera Sans"/>
          <w:sz w:val="16"/>
          <w:szCs w:val="16"/>
        </w:rPr>
        <w:t>Samet</w:t>
      </w:r>
      <w:r w:rsidRPr="0030565A">
        <w:rPr>
          <w:rFonts w:ascii="Ecofont Vera Sans" w:hAnsi="Ecofont Vera Sans"/>
          <w:sz w:val="16"/>
          <w:szCs w:val="16"/>
        </w:rPr>
        <w:t xml:space="preserve">       </w:t>
      </w:r>
      <w:r>
        <w:rPr>
          <w:rFonts w:ascii="Ecofont Vera Sans" w:hAnsi="Ecofont Vera Sans"/>
          <w:sz w:val="16"/>
          <w:szCs w:val="16"/>
        </w:rPr>
        <w:t>D</w:t>
      </w:r>
      <w:r w:rsidRPr="0030565A">
        <w:rPr>
          <w:rFonts w:ascii="Ecofont Vera Sans" w:hAnsi="Ecofont Vera Sans"/>
          <w:sz w:val="16"/>
          <w:szCs w:val="16"/>
        </w:rPr>
        <w:t xml:space="preserve">) </w:t>
      </w:r>
      <w:r>
        <w:rPr>
          <w:rFonts w:ascii="Ecofont Vera Sans" w:hAnsi="Ecofont Vera Sans"/>
          <w:sz w:val="16"/>
          <w:szCs w:val="16"/>
        </w:rPr>
        <w:t>Sude</w:t>
      </w:r>
    </w:p>
    <w:p w:rsidR="004E2858" w:rsidRDefault="004E2858" w:rsidP="0030565A">
      <w:pPr>
        <w:spacing w:after="0"/>
        <w:rPr>
          <w:rFonts w:ascii="Ecofont Vera Sans" w:hAnsi="Ecofont Vera Sans"/>
          <w:b/>
          <w:sz w:val="16"/>
          <w:szCs w:val="16"/>
        </w:rPr>
      </w:pPr>
    </w:p>
    <w:p w:rsidR="004E2858" w:rsidRDefault="004E2858" w:rsidP="0030565A">
      <w:pPr>
        <w:spacing w:after="0"/>
        <w:rPr>
          <w:rFonts w:ascii="Ecofont Vera Sans" w:hAnsi="Ecofont Vera Sans"/>
          <w:b/>
          <w:sz w:val="16"/>
          <w:szCs w:val="16"/>
        </w:rPr>
      </w:pPr>
    </w:p>
    <w:p w:rsidR="004E2858" w:rsidRDefault="004E2858" w:rsidP="0030565A">
      <w:pPr>
        <w:spacing w:after="0"/>
        <w:rPr>
          <w:rFonts w:ascii="Ecofont Vera Sans" w:hAnsi="Ecofont Vera Sans"/>
          <w:b/>
          <w:sz w:val="16"/>
          <w:szCs w:val="16"/>
        </w:rPr>
      </w:pPr>
    </w:p>
    <w:p w:rsidR="004E2858" w:rsidRDefault="004E2858" w:rsidP="0030565A">
      <w:pPr>
        <w:spacing w:after="0"/>
        <w:rPr>
          <w:rFonts w:ascii="Ecofont Vera Sans" w:hAnsi="Ecofont Vera Sans"/>
          <w:b/>
          <w:sz w:val="16"/>
          <w:szCs w:val="16"/>
        </w:rPr>
      </w:pPr>
    </w:p>
    <w:p w:rsidR="004E2858" w:rsidRPr="0030565A" w:rsidRDefault="004E2858" w:rsidP="0030565A">
      <w:pPr>
        <w:spacing w:after="0"/>
        <w:rPr>
          <w:rFonts w:ascii="Ecofont Vera Sans" w:hAnsi="Ecofont Vera Sans"/>
          <w:b/>
          <w:sz w:val="16"/>
          <w:szCs w:val="16"/>
        </w:rPr>
      </w:pPr>
      <w:r>
        <w:rPr>
          <w:rFonts w:ascii="Ecofont Vera Sans" w:hAnsi="Ecofont Vera Sans"/>
          <w:b/>
          <w:sz w:val="16"/>
          <w:szCs w:val="16"/>
        </w:rPr>
        <w:t xml:space="preserve">25. </w:t>
      </w:r>
      <w:r w:rsidRPr="0030565A">
        <w:rPr>
          <w:rFonts w:ascii="Ecofont Vera Sans" w:hAnsi="Ecofont Vera Sans"/>
          <w:b/>
          <w:sz w:val="16"/>
          <w:szCs w:val="16"/>
        </w:rPr>
        <w:t>A</w:t>
      </w:r>
      <w:r w:rsidRPr="0030565A">
        <w:rPr>
          <w:rFonts w:ascii="MS Gothic" w:eastAsia="MS Gothic" w:hAnsi="MS Gothic" w:cs="MS Gothic" w:hint="eastAsia"/>
          <w:b/>
          <w:sz w:val="16"/>
          <w:szCs w:val="16"/>
        </w:rPr>
        <w:t>ş</w:t>
      </w:r>
      <w:r w:rsidRPr="0030565A">
        <w:rPr>
          <w:rFonts w:ascii="Ecofont Vera Sans" w:hAnsi="Ecofont Vera Sans"/>
          <w:b/>
          <w:sz w:val="16"/>
          <w:szCs w:val="16"/>
        </w:rPr>
        <w:t>a</w:t>
      </w:r>
      <w:r w:rsidRPr="0030565A">
        <w:rPr>
          <w:rFonts w:ascii="MS Gothic" w:eastAsia="MS Gothic" w:hAnsi="MS Gothic" w:cs="MS Gothic" w:hint="eastAsia"/>
          <w:b/>
          <w:sz w:val="16"/>
          <w:szCs w:val="16"/>
        </w:rPr>
        <w:t>ğ</w:t>
      </w:r>
      <w:r w:rsidRPr="0030565A">
        <w:rPr>
          <w:rFonts w:ascii="Ecofont Vera Sans" w:hAnsi="Ecofont Vera Sans"/>
          <w:b/>
          <w:sz w:val="16"/>
          <w:szCs w:val="16"/>
        </w:rPr>
        <w:t>ıdakilerden hangisi Atatürkçü dü</w:t>
      </w:r>
      <w:r w:rsidRPr="0030565A">
        <w:rPr>
          <w:rFonts w:ascii="MS Gothic" w:eastAsia="MS Gothic" w:hAnsi="MS Gothic" w:cs="MS Gothic" w:hint="eastAsia"/>
          <w:b/>
          <w:sz w:val="16"/>
          <w:szCs w:val="16"/>
        </w:rPr>
        <w:t>ş</w:t>
      </w:r>
      <w:r w:rsidRPr="0030565A">
        <w:rPr>
          <w:rFonts w:ascii="Ecofont Vera Sans" w:hAnsi="Ecofont Vera Sans"/>
          <w:b/>
          <w:sz w:val="16"/>
          <w:szCs w:val="16"/>
        </w:rPr>
        <w:t xml:space="preserve">ünce sisteminin özelliklerinden </w:t>
      </w:r>
      <w:r w:rsidRPr="0030565A">
        <w:rPr>
          <w:rFonts w:ascii="Ecofont Vera Sans" w:hAnsi="Ecofont Vera Sans"/>
          <w:b/>
          <w:sz w:val="16"/>
          <w:szCs w:val="16"/>
          <w:u w:val="single"/>
        </w:rPr>
        <w:t>olamaz?</w:t>
      </w:r>
    </w:p>
    <w:p w:rsidR="004E2858" w:rsidRDefault="004E2858" w:rsidP="0030565A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Pr="0030565A" w:rsidRDefault="004E2858" w:rsidP="0030565A">
      <w:pPr>
        <w:spacing w:after="0"/>
        <w:rPr>
          <w:rFonts w:ascii="Ecofont Vera Sans" w:hAnsi="Ecofont Vera Sans"/>
          <w:sz w:val="16"/>
          <w:szCs w:val="16"/>
        </w:rPr>
      </w:pPr>
      <w:r w:rsidRPr="0030565A">
        <w:rPr>
          <w:rFonts w:ascii="Ecofont Vera Sans" w:hAnsi="Ecofont Vera Sans"/>
          <w:sz w:val="16"/>
          <w:szCs w:val="16"/>
        </w:rPr>
        <w:t>A-Türk milletinin tam ba</w:t>
      </w:r>
      <w:r w:rsidRPr="0030565A">
        <w:rPr>
          <w:rFonts w:ascii="MS Gothic" w:eastAsia="MS Gothic" w:hAnsi="MS Gothic" w:cs="MS Gothic" w:hint="eastAsia"/>
          <w:sz w:val="16"/>
          <w:szCs w:val="16"/>
        </w:rPr>
        <w:t>ğ</w:t>
      </w:r>
      <w:r w:rsidRPr="0030565A">
        <w:rPr>
          <w:rFonts w:ascii="Ecofont Vera Sans" w:hAnsi="Ecofont Vera Sans"/>
          <w:sz w:val="16"/>
          <w:szCs w:val="16"/>
        </w:rPr>
        <w:t>ımsız, huzur ve refah içinde ya</w:t>
      </w:r>
      <w:r w:rsidRPr="0030565A">
        <w:rPr>
          <w:rFonts w:ascii="MS Gothic" w:eastAsia="MS Gothic" w:hAnsi="MS Gothic" w:cs="MS Gothic" w:hint="eastAsia"/>
          <w:sz w:val="16"/>
          <w:szCs w:val="16"/>
        </w:rPr>
        <w:t>ş</w:t>
      </w:r>
      <w:r w:rsidRPr="0030565A">
        <w:rPr>
          <w:rFonts w:ascii="Ecofont Vera Sans" w:hAnsi="Ecofont Vera Sans"/>
          <w:sz w:val="16"/>
          <w:szCs w:val="16"/>
        </w:rPr>
        <w:t>amasını amaçlar.</w:t>
      </w:r>
    </w:p>
    <w:p w:rsidR="004E2858" w:rsidRPr="0030565A" w:rsidRDefault="004E2858" w:rsidP="0030565A">
      <w:pPr>
        <w:spacing w:after="0"/>
        <w:rPr>
          <w:rFonts w:ascii="Ecofont Vera Sans" w:hAnsi="Ecofont Vera Sans"/>
          <w:sz w:val="16"/>
          <w:szCs w:val="16"/>
        </w:rPr>
      </w:pPr>
      <w:r w:rsidRPr="0030565A">
        <w:rPr>
          <w:rFonts w:ascii="Ecofont Vera Sans" w:hAnsi="Ecofont Vera Sans"/>
          <w:sz w:val="16"/>
          <w:szCs w:val="16"/>
        </w:rPr>
        <w:t>B-Ça</w:t>
      </w:r>
      <w:r w:rsidRPr="0030565A">
        <w:rPr>
          <w:rFonts w:ascii="MS Gothic" w:eastAsia="MS Gothic" w:hAnsi="MS Gothic" w:cs="MS Gothic" w:hint="eastAsia"/>
          <w:sz w:val="16"/>
          <w:szCs w:val="16"/>
        </w:rPr>
        <w:t>ğ</w:t>
      </w:r>
      <w:r w:rsidRPr="0030565A">
        <w:rPr>
          <w:rFonts w:ascii="Ecofont Vera Sans" w:hAnsi="Ecofont Vera Sans"/>
          <w:sz w:val="16"/>
          <w:szCs w:val="16"/>
        </w:rPr>
        <w:t>da</w:t>
      </w:r>
      <w:r w:rsidRPr="0030565A">
        <w:rPr>
          <w:rFonts w:ascii="MS Gothic" w:eastAsia="MS Gothic" w:hAnsi="MS Gothic" w:cs="MS Gothic" w:hint="eastAsia"/>
          <w:sz w:val="16"/>
          <w:szCs w:val="16"/>
        </w:rPr>
        <w:t>ş</w:t>
      </w:r>
      <w:r w:rsidRPr="0030565A">
        <w:rPr>
          <w:rFonts w:ascii="Ecofont Vera Sans" w:hAnsi="Ecofont Vera Sans"/>
          <w:sz w:val="16"/>
          <w:szCs w:val="16"/>
        </w:rPr>
        <w:t>la</w:t>
      </w:r>
      <w:r w:rsidRPr="0030565A">
        <w:rPr>
          <w:rFonts w:ascii="MS Gothic" w:eastAsia="MS Gothic" w:hAnsi="MS Gothic" w:cs="MS Gothic" w:hint="eastAsia"/>
          <w:sz w:val="16"/>
          <w:szCs w:val="16"/>
        </w:rPr>
        <w:t>ş</w:t>
      </w:r>
      <w:r w:rsidRPr="0030565A">
        <w:rPr>
          <w:rFonts w:ascii="Ecofont Vera Sans" w:hAnsi="Ecofont Vera Sans"/>
          <w:sz w:val="16"/>
          <w:szCs w:val="16"/>
        </w:rPr>
        <w:t>ma anlayı</w:t>
      </w:r>
      <w:r w:rsidRPr="0030565A">
        <w:rPr>
          <w:rFonts w:ascii="MS Gothic" w:eastAsia="MS Gothic" w:hAnsi="MS Gothic" w:cs="MS Gothic" w:hint="eastAsia"/>
          <w:sz w:val="16"/>
          <w:szCs w:val="16"/>
        </w:rPr>
        <w:t>ş</w:t>
      </w:r>
      <w:r w:rsidRPr="0030565A">
        <w:rPr>
          <w:rFonts w:ascii="Ecofont Vera Sans" w:hAnsi="Ecofont Vera Sans"/>
          <w:sz w:val="16"/>
          <w:szCs w:val="16"/>
        </w:rPr>
        <w:t>ı taklitçi ve bilimsellikten uzaktır.</w:t>
      </w:r>
    </w:p>
    <w:p w:rsidR="004E2858" w:rsidRPr="0030565A" w:rsidRDefault="004E2858" w:rsidP="0030565A">
      <w:pPr>
        <w:spacing w:after="0"/>
        <w:rPr>
          <w:rFonts w:ascii="Ecofont Vera Sans" w:hAnsi="Ecofont Vera Sans"/>
          <w:sz w:val="16"/>
          <w:szCs w:val="16"/>
        </w:rPr>
      </w:pPr>
      <w:r w:rsidRPr="0030565A">
        <w:rPr>
          <w:rFonts w:ascii="Ecofont Vera Sans" w:hAnsi="Ecofont Vera Sans"/>
          <w:sz w:val="16"/>
          <w:szCs w:val="16"/>
        </w:rPr>
        <w:t>C-Atatürkçü dü</w:t>
      </w:r>
      <w:r w:rsidRPr="0030565A">
        <w:rPr>
          <w:rFonts w:ascii="MS Gothic" w:eastAsia="MS Gothic" w:hAnsi="MS Gothic" w:cs="MS Gothic" w:hint="eastAsia"/>
          <w:sz w:val="16"/>
          <w:szCs w:val="16"/>
        </w:rPr>
        <w:t>ş</w:t>
      </w:r>
      <w:r w:rsidRPr="0030565A">
        <w:rPr>
          <w:rFonts w:ascii="Ecofont Vera Sans" w:hAnsi="Ecofont Vera Sans"/>
          <w:sz w:val="16"/>
          <w:szCs w:val="16"/>
        </w:rPr>
        <w:t>ünce sistemi akılcı ve bilimseldir.</w:t>
      </w:r>
    </w:p>
    <w:p w:rsidR="004E2858" w:rsidRPr="0030565A" w:rsidRDefault="004E2858" w:rsidP="0030565A">
      <w:pPr>
        <w:spacing w:after="0"/>
        <w:rPr>
          <w:rFonts w:ascii="Ecofont Vera Sans" w:hAnsi="Ecofont Vera Sans"/>
          <w:sz w:val="16"/>
          <w:szCs w:val="16"/>
        </w:rPr>
      </w:pPr>
      <w:r w:rsidRPr="0030565A">
        <w:rPr>
          <w:rFonts w:ascii="Ecofont Vera Sans" w:hAnsi="Ecofont Vera Sans"/>
          <w:sz w:val="16"/>
          <w:szCs w:val="16"/>
        </w:rPr>
        <w:t>D-Yapılan yenilikler Atatürk ilke ve esaslarıyla bir bütündür</w:t>
      </w:r>
    </w:p>
    <w:p w:rsidR="004E2858" w:rsidRDefault="004E2858" w:rsidP="0030565A">
      <w:pPr>
        <w:spacing w:after="0"/>
        <w:rPr>
          <w:rFonts w:ascii="Ecofont Vera Sans" w:hAnsi="Ecofont Vera Sans"/>
          <w:b/>
          <w:sz w:val="16"/>
          <w:szCs w:val="16"/>
        </w:rPr>
      </w:pPr>
    </w:p>
    <w:p w:rsidR="004E2858" w:rsidRDefault="004E2858" w:rsidP="0030565A">
      <w:pPr>
        <w:spacing w:after="0"/>
        <w:rPr>
          <w:rFonts w:ascii="Ecofont Vera Sans" w:hAnsi="Ecofont Vera Sans"/>
          <w:b/>
          <w:sz w:val="16"/>
          <w:szCs w:val="16"/>
        </w:rPr>
      </w:pPr>
    </w:p>
    <w:p w:rsidR="004E2858" w:rsidRDefault="004E2858" w:rsidP="00C72BA2">
      <w:pPr>
        <w:spacing w:after="0"/>
        <w:rPr>
          <w:rFonts w:ascii="Ecofont Vera Sans" w:hAnsi="Ecofont Vera Sans"/>
          <w:sz w:val="16"/>
          <w:szCs w:val="16"/>
        </w:rPr>
      </w:pPr>
    </w:p>
    <w:p w:rsidR="004E2858" w:rsidRPr="002004D3" w:rsidRDefault="004E2858" w:rsidP="00C72BA2">
      <w:pPr>
        <w:spacing w:after="0"/>
        <w:rPr>
          <w:rFonts w:ascii="Ecofont Vera Sans" w:hAnsi="Ecofont Vera Sans"/>
          <w:b/>
          <w:sz w:val="24"/>
          <w:szCs w:val="24"/>
        </w:rPr>
      </w:pPr>
    </w:p>
    <w:p w:rsidR="004E2858" w:rsidRPr="002004D3" w:rsidRDefault="004E2858" w:rsidP="002004D3">
      <w:pPr>
        <w:spacing w:after="0"/>
        <w:jc w:val="center"/>
        <w:rPr>
          <w:rFonts w:ascii="Ecofont Vera Sans" w:hAnsi="Ecofont Vera Sans"/>
          <w:b/>
          <w:sz w:val="24"/>
          <w:szCs w:val="24"/>
        </w:rPr>
      </w:pPr>
      <w:r w:rsidRPr="002004D3">
        <w:rPr>
          <w:rFonts w:ascii="Ecofont Vera Sans" w:hAnsi="Ecofont Vera Sans"/>
          <w:b/>
          <w:sz w:val="24"/>
          <w:szCs w:val="24"/>
        </w:rPr>
        <w:t>Ba</w:t>
      </w:r>
      <w:r w:rsidRPr="002004D3">
        <w:rPr>
          <w:rFonts w:ascii="MS Gothic" w:eastAsia="MS Gothic" w:hAnsi="MS Gothic" w:cs="MS Gothic" w:hint="eastAsia"/>
          <w:b/>
          <w:sz w:val="24"/>
          <w:szCs w:val="24"/>
        </w:rPr>
        <w:t>ş</w:t>
      </w:r>
      <w:r w:rsidRPr="002004D3">
        <w:rPr>
          <w:rFonts w:ascii="Ecofont Vera Sans" w:hAnsi="Ecofont Vera Sans"/>
          <w:b/>
          <w:sz w:val="24"/>
          <w:szCs w:val="24"/>
        </w:rPr>
        <w:t>arılar dilerim</w:t>
      </w:r>
    </w:p>
    <w:p w:rsidR="004E2858" w:rsidRDefault="004E2858" w:rsidP="00C72BA2">
      <w:pPr>
        <w:spacing w:after="0"/>
        <w:rPr>
          <w:rFonts w:ascii="Ecofont Vera Sans" w:hAnsi="Ecofont Vera Sans"/>
          <w:b/>
          <w:sz w:val="24"/>
          <w:szCs w:val="24"/>
        </w:rPr>
      </w:pPr>
    </w:p>
    <w:p w:rsidR="004E2858" w:rsidRPr="002004D3" w:rsidRDefault="004E2858" w:rsidP="00C72BA2">
      <w:pPr>
        <w:spacing w:after="0"/>
        <w:rPr>
          <w:rFonts w:ascii="Ecofont Vera Sans" w:hAnsi="Ecofont Vera Sans"/>
          <w:b/>
          <w:sz w:val="24"/>
          <w:szCs w:val="24"/>
        </w:rPr>
      </w:pPr>
    </w:p>
    <w:p w:rsidR="004E2858" w:rsidRDefault="004E2858" w:rsidP="002004D3">
      <w:pPr>
        <w:spacing w:after="0"/>
        <w:jc w:val="right"/>
        <w:rPr>
          <w:rFonts w:ascii="Ecofont Vera Sans" w:hAnsi="Ecofont Vera Sans"/>
          <w:b/>
          <w:sz w:val="24"/>
          <w:szCs w:val="24"/>
        </w:rPr>
      </w:pPr>
      <w:r w:rsidRPr="002004D3">
        <w:rPr>
          <w:rFonts w:ascii="Ecofont Vera Sans" w:hAnsi="Ecofont Vera Sans"/>
          <w:b/>
          <w:sz w:val="24"/>
          <w:szCs w:val="24"/>
        </w:rPr>
        <w:t>Muharrem ERCAN</w:t>
      </w:r>
    </w:p>
    <w:p w:rsidR="004E2858" w:rsidRDefault="004E2858" w:rsidP="00C33037">
      <w:pPr>
        <w:tabs>
          <w:tab w:val="left" w:pos="2820"/>
        </w:tabs>
        <w:rPr>
          <w:rFonts w:ascii="Times New Roman" w:hAnsi="Times New Roman"/>
          <w:b/>
          <w:sz w:val="24"/>
          <w:szCs w:val="24"/>
        </w:rPr>
      </w:pPr>
      <w:hyperlink r:id="rId23" w:history="1">
        <w:r>
          <w:rPr>
            <w:rStyle w:val="Hyperlink"/>
            <w:rFonts w:ascii="Times New Roman" w:hAnsi="Times New Roman"/>
            <w:b/>
            <w:sz w:val="24"/>
            <w:szCs w:val="24"/>
          </w:rPr>
          <w:t>www.sorubak.com</w:t>
        </w:r>
      </w:hyperlink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4E2858" w:rsidRPr="002004D3" w:rsidRDefault="004E2858" w:rsidP="00C72BA2">
      <w:pPr>
        <w:spacing w:after="0"/>
        <w:rPr>
          <w:rFonts w:ascii="Ecofont Vera Sans" w:hAnsi="Ecofont Vera Sans"/>
          <w:b/>
          <w:sz w:val="24"/>
          <w:szCs w:val="24"/>
        </w:rPr>
      </w:pPr>
    </w:p>
    <w:sectPr w:rsidR="004E2858" w:rsidRPr="002004D3" w:rsidSect="00C35D73">
      <w:type w:val="continuous"/>
      <w:pgSz w:w="11906" w:h="16838"/>
      <w:pgMar w:top="426" w:right="424" w:bottom="284" w:left="426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cofont Vera Sans">
    <w:altName w:val="Malgun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2E44"/>
    <w:rsid w:val="0007398F"/>
    <w:rsid w:val="000D1CD6"/>
    <w:rsid w:val="000D6B48"/>
    <w:rsid w:val="002004D3"/>
    <w:rsid w:val="002520F3"/>
    <w:rsid w:val="002C031A"/>
    <w:rsid w:val="002E71B0"/>
    <w:rsid w:val="0030565A"/>
    <w:rsid w:val="003402C9"/>
    <w:rsid w:val="00391CE5"/>
    <w:rsid w:val="00462F67"/>
    <w:rsid w:val="004E2858"/>
    <w:rsid w:val="00552ED7"/>
    <w:rsid w:val="005676DD"/>
    <w:rsid w:val="0064678A"/>
    <w:rsid w:val="00704260"/>
    <w:rsid w:val="007052A7"/>
    <w:rsid w:val="00841B85"/>
    <w:rsid w:val="00916A7C"/>
    <w:rsid w:val="00A72527"/>
    <w:rsid w:val="00B60C01"/>
    <w:rsid w:val="00BA6D41"/>
    <w:rsid w:val="00BC2082"/>
    <w:rsid w:val="00BE2E44"/>
    <w:rsid w:val="00C33037"/>
    <w:rsid w:val="00C35D73"/>
    <w:rsid w:val="00C72BA2"/>
    <w:rsid w:val="00E57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A7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72B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72BA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C3303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5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24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23" Type="http://schemas.openxmlformats.org/officeDocument/2006/relationships/hyperlink" Target="http://www.sorubak.com/" TargetMode="Externa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pn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133</TotalTime>
  <Pages>3</Pages>
  <Words>1016</Words>
  <Characters>5795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EDANUR HANIM</cp:lastModifiedBy>
  <cp:revision>8</cp:revision>
  <cp:lastPrinted>2011-11-13T08:26:00Z</cp:lastPrinted>
  <dcterms:created xsi:type="dcterms:W3CDTF">2011-11-13T09:56:00Z</dcterms:created>
  <dcterms:modified xsi:type="dcterms:W3CDTF">2011-12-15T20:47:00Z</dcterms:modified>
</cp:coreProperties>
</file>