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151" w:rsidRPr="00D4715B" w:rsidRDefault="00691151">
      <w:pPr>
        <w:rPr>
          <w:rFonts w:ascii="Artistik" w:hAnsi="Artistik"/>
          <w:sz w:val="32"/>
          <w:szCs w:val="32"/>
        </w:rPr>
        <w:sectPr w:rsidR="00691151" w:rsidRPr="00D4715B" w:rsidSect="00791F77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  <w:r w:rsidRPr="00D4715B">
        <w:rPr>
          <w:rFonts w:ascii="Artistik" w:hAnsi="Artistik"/>
          <w:sz w:val="32"/>
          <w:szCs w:val="32"/>
        </w:rPr>
        <w:t>HAKLARIMI ÖĞRENİYORUM TEMA DEĞERLENDİRME TESTİ</w:t>
      </w:r>
    </w:p>
    <w:p w:rsidR="00691151" w:rsidRPr="00D4715B" w:rsidRDefault="00691151" w:rsidP="007D1FB3">
      <w:pPr>
        <w:tabs>
          <w:tab w:val="left" w:pos="426"/>
        </w:tabs>
        <w:spacing w:after="0"/>
        <w:rPr>
          <w:sz w:val="24"/>
          <w:szCs w:val="24"/>
        </w:rPr>
      </w:pPr>
      <w:r w:rsidRPr="00D4715B">
        <w:rPr>
          <w:b/>
          <w:sz w:val="24"/>
          <w:szCs w:val="24"/>
        </w:rPr>
        <w:t>1.</w:t>
      </w:r>
      <w:r w:rsidRPr="00D4715B">
        <w:rPr>
          <w:b/>
          <w:sz w:val="24"/>
          <w:szCs w:val="24"/>
        </w:rPr>
        <w:tab/>
      </w:r>
      <w:r w:rsidRPr="00D4715B">
        <w:rPr>
          <w:sz w:val="24"/>
          <w:szCs w:val="24"/>
        </w:rPr>
        <w:t>I. Kurallara uymak</w:t>
      </w:r>
    </w:p>
    <w:p w:rsidR="00691151" w:rsidRPr="00D4715B" w:rsidRDefault="00691151" w:rsidP="007D1FB3">
      <w:pPr>
        <w:spacing w:after="0"/>
        <w:ind w:firstLine="426"/>
        <w:rPr>
          <w:sz w:val="24"/>
          <w:szCs w:val="24"/>
        </w:rPr>
      </w:pPr>
      <w:r w:rsidRPr="00D4715B">
        <w:rPr>
          <w:sz w:val="24"/>
          <w:szCs w:val="24"/>
        </w:rPr>
        <w:t>II. Başkalarının haklarına saygı göstermek</w:t>
      </w:r>
    </w:p>
    <w:p w:rsidR="00691151" w:rsidRPr="00D4715B" w:rsidRDefault="00691151" w:rsidP="007D1FB3">
      <w:pPr>
        <w:spacing w:after="0"/>
        <w:ind w:firstLine="426"/>
        <w:rPr>
          <w:sz w:val="24"/>
          <w:szCs w:val="24"/>
        </w:rPr>
      </w:pPr>
      <w:r w:rsidRPr="00D4715B">
        <w:rPr>
          <w:sz w:val="24"/>
          <w:szCs w:val="24"/>
        </w:rPr>
        <w:t>III. Bizleri ilgilendirmeyen insan hakları ihlâllerine duyarsız olmak</w:t>
      </w:r>
    </w:p>
    <w:p w:rsidR="00691151" w:rsidRPr="00D4715B" w:rsidRDefault="00691151" w:rsidP="007D1FB3">
      <w:pPr>
        <w:spacing w:after="0"/>
        <w:ind w:firstLine="426"/>
        <w:rPr>
          <w:sz w:val="24"/>
          <w:szCs w:val="24"/>
        </w:rPr>
      </w:pPr>
      <w:r w:rsidRPr="00D4715B">
        <w:rPr>
          <w:sz w:val="24"/>
          <w:szCs w:val="24"/>
        </w:rPr>
        <w:t>IV. Kuralları ihlâl edenlere karşı usulüne uygun şekilde karşı çıkmak.</w:t>
      </w:r>
    </w:p>
    <w:p w:rsidR="00691151" w:rsidRPr="00D4715B" w:rsidRDefault="00691151" w:rsidP="007D1FB3">
      <w:pPr>
        <w:spacing w:after="0"/>
        <w:rPr>
          <w:b/>
          <w:sz w:val="24"/>
          <w:szCs w:val="24"/>
        </w:rPr>
      </w:pPr>
      <w:r w:rsidRPr="00D4715B">
        <w:rPr>
          <w:b/>
          <w:sz w:val="24"/>
          <w:szCs w:val="24"/>
        </w:rPr>
        <w:t>Yukarıda verilenlerden hangisi toplumun bir bireyi olarak göstermemiz gereken davranışlardan biri değildir?</w:t>
      </w:r>
    </w:p>
    <w:p w:rsidR="00691151" w:rsidRPr="00D4715B" w:rsidRDefault="00691151" w:rsidP="007D1FB3">
      <w:pPr>
        <w:spacing w:after="0"/>
        <w:rPr>
          <w:sz w:val="24"/>
          <w:szCs w:val="24"/>
        </w:rPr>
      </w:pPr>
    </w:p>
    <w:p w:rsidR="00691151" w:rsidRPr="00D4715B" w:rsidRDefault="00691151" w:rsidP="007D1FB3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A ) I</w:t>
      </w:r>
      <w:r w:rsidRPr="00D4715B">
        <w:rPr>
          <w:sz w:val="24"/>
          <w:szCs w:val="24"/>
        </w:rPr>
        <w:tab/>
      </w:r>
      <w:r w:rsidRPr="00D4715B">
        <w:rPr>
          <w:sz w:val="24"/>
          <w:szCs w:val="24"/>
        </w:rPr>
        <w:tab/>
        <w:t>B ) II</w:t>
      </w:r>
      <w:r w:rsidRPr="00D4715B">
        <w:rPr>
          <w:sz w:val="24"/>
          <w:szCs w:val="24"/>
        </w:rPr>
        <w:tab/>
      </w:r>
      <w:r w:rsidRPr="00D4715B">
        <w:rPr>
          <w:sz w:val="24"/>
          <w:szCs w:val="24"/>
        </w:rPr>
        <w:tab/>
        <w:t>C ) III</w:t>
      </w:r>
      <w:r w:rsidRPr="00D4715B">
        <w:rPr>
          <w:sz w:val="24"/>
          <w:szCs w:val="24"/>
        </w:rPr>
        <w:tab/>
      </w:r>
      <w:r w:rsidRPr="00D4715B">
        <w:rPr>
          <w:sz w:val="24"/>
          <w:szCs w:val="24"/>
        </w:rPr>
        <w:tab/>
        <w:t>D ) IV</w:t>
      </w:r>
    </w:p>
    <w:p w:rsidR="00691151" w:rsidRPr="00D4715B" w:rsidRDefault="00691151" w:rsidP="007D1FB3">
      <w:pPr>
        <w:spacing w:after="0"/>
        <w:rPr>
          <w:sz w:val="24"/>
          <w:szCs w:val="24"/>
        </w:rPr>
      </w:pPr>
    </w:p>
    <w:p w:rsidR="00691151" w:rsidRPr="00D4715B" w:rsidRDefault="00691151" w:rsidP="007D1FB3">
      <w:pPr>
        <w:spacing w:after="0"/>
        <w:rPr>
          <w:sz w:val="24"/>
          <w:szCs w:val="24"/>
        </w:rPr>
      </w:pPr>
    </w:p>
    <w:p w:rsidR="00691151" w:rsidRPr="00D4715B" w:rsidRDefault="00691151" w:rsidP="007D1FB3">
      <w:pPr>
        <w:spacing w:after="0"/>
        <w:rPr>
          <w:b/>
          <w:sz w:val="24"/>
          <w:szCs w:val="24"/>
        </w:rPr>
      </w:pPr>
      <w:r w:rsidRPr="00D4715B">
        <w:rPr>
          <w:b/>
          <w:sz w:val="24"/>
          <w:szCs w:val="24"/>
        </w:rPr>
        <w:t xml:space="preserve">2. Aşağıdaki açıklamaların hangisi </w:t>
      </w:r>
      <w:r w:rsidRPr="00D4715B">
        <w:rPr>
          <w:b/>
          <w:sz w:val="24"/>
          <w:szCs w:val="24"/>
          <w:u w:val="single"/>
        </w:rPr>
        <w:t>yanlıştır?</w:t>
      </w:r>
    </w:p>
    <w:p w:rsidR="00691151" w:rsidRPr="00D4715B" w:rsidRDefault="00691151" w:rsidP="007D1FB3">
      <w:pPr>
        <w:spacing w:after="0"/>
        <w:rPr>
          <w:sz w:val="24"/>
          <w:szCs w:val="24"/>
        </w:rPr>
      </w:pPr>
    </w:p>
    <w:p w:rsidR="00691151" w:rsidRPr="00D4715B" w:rsidRDefault="00691151" w:rsidP="007D1FB3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A) Kurumlar, kamusal görev yapan gruplardır.</w:t>
      </w:r>
    </w:p>
    <w:p w:rsidR="00691151" w:rsidRPr="00D4715B" w:rsidRDefault="00691151" w:rsidP="007D1FB3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 xml:space="preserve">B) Gruplarda herkesin bir rolü ve görevi vardır. </w:t>
      </w:r>
    </w:p>
    <w:p w:rsidR="00691151" w:rsidRPr="00D4715B" w:rsidRDefault="00691151" w:rsidP="007D1FB3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 xml:space="preserve">C) Grup üyeleri arasında iş birliği olmalıdır. </w:t>
      </w:r>
    </w:p>
    <w:p w:rsidR="00691151" w:rsidRPr="00D4715B" w:rsidRDefault="00691151" w:rsidP="007D1FB3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D) Kurumlarda çalışanlar arasında iş birliği olmaz</w:t>
      </w:r>
    </w:p>
    <w:p w:rsidR="00691151" w:rsidRPr="00D4715B" w:rsidRDefault="00691151" w:rsidP="007D1FB3">
      <w:pPr>
        <w:rPr>
          <w:b/>
          <w:sz w:val="24"/>
          <w:szCs w:val="24"/>
        </w:rPr>
      </w:pPr>
    </w:p>
    <w:p w:rsidR="00691151" w:rsidRPr="00D4715B" w:rsidRDefault="00691151" w:rsidP="007D1FB3">
      <w:pPr>
        <w:rPr>
          <w:b/>
          <w:sz w:val="24"/>
          <w:szCs w:val="24"/>
        </w:rPr>
      </w:pPr>
      <w:r w:rsidRPr="00D4715B">
        <w:rPr>
          <w:b/>
          <w:sz w:val="24"/>
          <w:szCs w:val="24"/>
        </w:rPr>
        <w:t xml:space="preserve">3. Aşağıdakilerden hangisi öğrenci velilerinin grubu </w:t>
      </w:r>
      <w:r w:rsidRPr="00D4715B">
        <w:rPr>
          <w:b/>
          <w:sz w:val="24"/>
          <w:szCs w:val="24"/>
          <w:u w:val="single"/>
        </w:rPr>
        <w:t>değildir?</w:t>
      </w:r>
    </w:p>
    <w:p w:rsidR="00691151" w:rsidRPr="00D4715B" w:rsidRDefault="00691151" w:rsidP="007D1FB3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A ) Futbol kulübü</w:t>
      </w:r>
      <w:r w:rsidRPr="00D4715B">
        <w:rPr>
          <w:sz w:val="24"/>
          <w:szCs w:val="24"/>
        </w:rPr>
        <w:tab/>
      </w:r>
      <w:r w:rsidRPr="00D4715B">
        <w:rPr>
          <w:sz w:val="24"/>
          <w:szCs w:val="24"/>
        </w:rPr>
        <w:tab/>
        <w:t>B ) Meslek derneği</w:t>
      </w:r>
    </w:p>
    <w:p w:rsidR="00691151" w:rsidRPr="00D4715B" w:rsidRDefault="00691151" w:rsidP="007D1FB3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C ) Öğrenci kulübü</w:t>
      </w:r>
      <w:r w:rsidRPr="00D4715B">
        <w:rPr>
          <w:sz w:val="24"/>
          <w:szCs w:val="24"/>
        </w:rPr>
        <w:tab/>
      </w:r>
      <w:r w:rsidRPr="00D4715B">
        <w:rPr>
          <w:sz w:val="24"/>
          <w:szCs w:val="24"/>
        </w:rPr>
        <w:tab/>
        <w:t>D ) Dans kulübü</w:t>
      </w:r>
    </w:p>
    <w:p w:rsidR="00691151" w:rsidRPr="00D4715B" w:rsidRDefault="00691151" w:rsidP="007D1FB3">
      <w:pPr>
        <w:spacing w:after="0"/>
        <w:rPr>
          <w:b/>
          <w:sz w:val="24"/>
          <w:szCs w:val="24"/>
        </w:rPr>
      </w:pPr>
      <w:r w:rsidRPr="00D4715B">
        <w:rPr>
          <w:b/>
          <w:sz w:val="24"/>
          <w:szCs w:val="24"/>
        </w:rPr>
        <w:t xml:space="preserve"> </w:t>
      </w:r>
    </w:p>
    <w:p w:rsidR="00691151" w:rsidRPr="00D4715B" w:rsidRDefault="00691151" w:rsidP="007D1FB3">
      <w:pPr>
        <w:spacing w:after="0"/>
        <w:rPr>
          <w:b/>
          <w:sz w:val="24"/>
          <w:szCs w:val="24"/>
        </w:rPr>
      </w:pPr>
    </w:p>
    <w:p w:rsidR="00691151" w:rsidRPr="00D4715B" w:rsidRDefault="00691151" w:rsidP="007D1FB3">
      <w:pPr>
        <w:spacing w:after="0"/>
        <w:rPr>
          <w:b/>
          <w:sz w:val="24"/>
          <w:szCs w:val="24"/>
        </w:rPr>
      </w:pPr>
      <w:r w:rsidRPr="00D4715B">
        <w:rPr>
          <w:b/>
          <w:sz w:val="24"/>
          <w:szCs w:val="24"/>
        </w:rPr>
        <w:t xml:space="preserve">4. Aşağıdakilerden hangisi çocukların grubu </w:t>
      </w:r>
      <w:r w:rsidRPr="00D4715B">
        <w:rPr>
          <w:b/>
          <w:sz w:val="24"/>
          <w:szCs w:val="24"/>
          <w:u w:val="single"/>
        </w:rPr>
        <w:t>olamaz?</w:t>
      </w:r>
    </w:p>
    <w:p w:rsidR="00691151" w:rsidRPr="00D4715B" w:rsidRDefault="00691151" w:rsidP="007D1FB3">
      <w:pPr>
        <w:spacing w:after="0"/>
        <w:rPr>
          <w:b/>
          <w:sz w:val="24"/>
          <w:szCs w:val="24"/>
        </w:rPr>
      </w:pPr>
    </w:p>
    <w:p w:rsidR="00691151" w:rsidRPr="00D4715B" w:rsidRDefault="00691151" w:rsidP="003307F2">
      <w:pPr>
        <w:tabs>
          <w:tab w:val="left" w:pos="2552"/>
        </w:tabs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A )</w:t>
      </w:r>
      <w:r w:rsidRPr="00882D4B">
        <w:rPr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3 Resim" o:spid="_x0000_i1025" type="#_x0000_t75" alt="izci.jpg" style="width:75pt;height:58.5pt;visibility:visible">
            <v:imagedata r:id="rId5" o:title=""/>
          </v:shape>
        </w:pict>
      </w:r>
      <w:r w:rsidRPr="00D4715B">
        <w:rPr>
          <w:sz w:val="24"/>
          <w:szCs w:val="24"/>
        </w:rPr>
        <w:t xml:space="preserve"> </w:t>
      </w:r>
      <w:r w:rsidRPr="00D4715B">
        <w:rPr>
          <w:sz w:val="24"/>
          <w:szCs w:val="24"/>
        </w:rPr>
        <w:tab/>
        <w:t>B )</w:t>
      </w:r>
      <w:r w:rsidRPr="00882D4B">
        <w:rPr>
          <w:noProof/>
          <w:sz w:val="24"/>
          <w:szCs w:val="24"/>
          <w:lang w:eastAsia="tr-TR"/>
        </w:rPr>
        <w:pict>
          <v:shape id="4 Resim" o:spid="_x0000_i1026" type="#_x0000_t75" alt="imagesCAZO3JI8.jpg" style="width:59.25pt;height:60pt;visibility:visible">
            <v:imagedata r:id="rId6" o:title=""/>
          </v:shape>
        </w:pict>
      </w:r>
    </w:p>
    <w:p w:rsidR="00691151" w:rsidRPr="00D4715B" w:rsidRDefault="00691151" w:rsidP="007D1FB3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 xml:space="preserve">          İzci grubu</w:t>
      </w:r>
      <w:r w:rsidRPr="00D4715B">
        <w:rPr>
          <w:sz w:val="24"/>
          <w:szCs w:val="24"/>
        </w:rPr>
        <w:tab/>
        <w:t xml:space="preserve">  </w:t>
      </w:r>
      <w:r w:rsidRPr="00D4715B">
        <w:rPr>
          <w:sz w:val="24"/>
          <w:szCs w:val="24"/>
        </w:rPr>
        <w:tab/>
        <w:t xml:space="preserve"> Şoförler grubu</w:t>
      </w:r>
    </w:p>
    <w:p w:rsidR="00691151" w:rsidRPr="00D4715B" w:rsidRDefault="00691151" w:rsidP="007D1FB3">
      <w:pPr>
        <w:spacing w:after="0"/>
        <w:rPr>
          <w:sz w:val="24"/>
          <w:szCs w:val="24"/>
        </w:rPr>
      </w:pPr>
    </w:p>
    <w:p w:rsidR="00691151" w:rsidRPr="00D4715B" w:rsidRDefault="00691151" w:rsidP="003307F2">
      <w:pPr>
        <w:tabs>
          <w:tab w:val="left" w:pos="2552"/>
        </w:tabs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 xml:space="preserve">C ) </w:t>
      </w:r>
      <w:r w:rsidRPr="00882D4B">
        <w:rPr>
          <w:noProof/>
          <w:sz w:val="24"/>
          <w:szCs w:val="24"/>
          <w:lang w:eastAsia="tr-TR"/>
        </w:rPr>
        <w:pict>
          <v:shape id="5 Resim" o:spid="_x0000_i1027" type="#_x0000_t75" alt="little_fighter_game1.gif" style="width:74.25pt;height:54.75pt;visibility:visible">
            <v:imagedata r:id="rId7" o:title=""/>
          </v:shape>
        </w:pict>
      </w:r>
      <w:r w:rsidRPr="00D4715B">
        <w:rPr>
          <w:sz w:val="24"/>
          <w:szCs w:val="24"/>
        </w:rPr>
        <w:tab/>
        <w:t>D )</w:t>
      </w:r>
      <w:r w:rsidRPr="00882D4B">
        <w:rPr>
          <w:noProof/>
          <w:sz w:val="24"/>
          <w:szCs w:val="24"/>
          <w:lang w:eastAsia="tr-TR"/>
        </w:rPr>
        <w:pict>
          <v:shape id="6 Resim" o:spid="_x0000_i1028" type="#_x0000_t75" alt="untitled.png" style="width:73.5pt;height:59.25pt;visibility:visible">
            <v:imagedata r:id="rId8" o:title=""/>
          </v:shape>
        </w:pict>
      </w:r>
    </w:p>
    <w:p w:rsidR="00691151" w:rsidRPr="00D4715B" w:rsidRDefault="00691151" w:rsidP="007D1FB3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 xml:space="preserve">        Oyun grubu</w:t>
      </w:r>
      <w:r w:rsidRPr="00D4715B">
        <w:rPr>
          <w:sz w:val="24"/>
          <w:szCs w:val="24"/>
        </w:rPr>
        <w:tab/>
      </w:r>
      <w:r w:rsidRPr="00D4715B">
        <w:rPr>
          <w:sz w:val="24"/>
          <w:szCs w:val="24"/>
        </w:rPr>
        <w:tab/>
        <w:t>Öğrenci grubu</w:t>
      </w:r>
    </w:p>
    <w:p w:rsidR="00691151" w:rsidRPr="00D4715B" w:rsidRDefault="00691151" w:rsidP="007D1FB3">
      <w:pPr>
        <w:spacing w:after="0"/>
        <w:rPr>
          <w:b/>
          <w:sz w:val="24"/>
          <w:szCs w:val="24"/>
        </w:rPr>
      </w:pPr>
    </w:p>
    <w:p w:rsidR="00691151" w:rsidRPr="00D4715B" w:rsidRDefault="00691151" w:rsidP="00A36C81">
      <w:pPr>
        <w:spacing w:after="0"/>
        <w:rPr>
          <w:b/>
          <w:sz w:val="24"/>
          <w:szCs w:val="24"/>
        </w:rPr>
      </w:pPr>
      <w:r w:rsidRPr="00D4715B">
        <w:rPr>
          <w:b/>
          <w:sz w:val="24"/>
          <w:szCs w:val="24"/>
        </w:rPr>
        <w:t xml:space="preserve"> 5. Aşağıdakilerden hangisi, bireyin sahip olduğu “rol” kavramını açıklar?</w:t>
      </w:r>
    </w:p>
    <w:p w:rsidR="00691151" w:rsidRPr="00D4715B" w:rsidRDefault="00691151" w:rsidP="00A36C81">
      <w:pPr>
        <w:spacing w:after="0"/>
        <w:rPr>
          <w:b/>
          <w:sz w:val="24"/>
          <w:szCs w:val="24"/>
        </w:rPr>
      </w:pPr>
      <w:r w:rsidRPr="00D4715B">
        <w:rPr>
          <w:b/>
          <w:sz w:val="24"/>
          <w:szCs w:val="24"/>
        </w:rPr>
        <w:t xml:space="preserve"> </w:t>
      </w:r>
    </w:p>
    <w:p w:rsidR="00691151" w:rsidRPr="00D4715B" w:rsidRDefault="00691151" w:rsidP="00A36C81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A ) Bireyin, grup içindeki yapmacık davranışları.</w:t>
      </w:r>
    </w:p>
    <w:p w:rsidR="00691151" w:rsidRPr="00D4715B" w:rsidRDefault="00691151" w:rsidP="00A36C81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B ) Bireyin, üyesi bulunduğu grupta benimsediği ve uyguladığı davranış özellikleri.</w:t>
      </w:r>
    </w:p>
    <w:p w:rsidR="00691151" w:rsidRPr="00D4715B" w:rsidRDefault="00691151" w:rsidP="00A36C81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C ) Bireyin, zorunlu olarak yerine getirdiği sorumluluklar.</w:t>
      </w:r>
    </w:p>
    <w:p w:rsidR="00691151" w:rsidRPr="00D4715B" w:rsidRDefault="00691151" w:rsidP="00A36C81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D ) Bireyin, vatandaşlık hakları.</w:t>
      </w:r>
    </w:p>
    <w:p w:rsidR="00691151" w:rsidRPr="00D4715B" w:rsidRDefault="00691151" w:rsidP="00A36C81">
      <w:pPr>
        <w:spacing w:after="0"/>
        <w:rPr>
          <w:b/>
          <w:sz w:val="24"/>
          <w:szCs w:val="24"/>
        </w:rPr>
      </w:pPr>
    </w:p>
    <w:p w:rsidR="00691151" w:rsidRPr="00D4715B" w:rsidRDefault="00691151" w:rsidP="00A36C81">
      <w:pPr>
        <w:spacing w:after="0"/>
        <w:rPr>
          <w:b/>
          <w:sz w:val="24"/>
          <w:szCs w:val="24"/>
        </w:rPr>
      </w:pPr>
    </w:p>
    <w:p w:rsidR="00691151" w:rsidRPr="00D4715B" w:rsidRDefault="00691151" w:rsidP="00A36C81">
      <w:pPr>
        <w:spacing w:after="0"/>
        <w:rPr>
          <w:b/>
          <w:sz w:val="24"/>
          <w:szCs w:val="24"/>
        </w:rPr>
      </w:pPr>
      <w:r w:rsidRPr="00D4715B">
        <w:rPr>
          <w:b/>
          <w:sz w:val="24"/>
          <w:szCs w:val="24"/>
        </w:rPr>
        <w:t xml:space="preserve">6.  Aşağıdakilerden hangisi, gruplardaki rollerden birini </w:t>
      </w:r>
      <w:r w:rsidRPr="00D4715B">
        <w:rPr>
          <w:b/>
          <w:sz w:val="24"/>
          <w:szCs w:val="24"/>
          <w:u w:val="single"/>
        </w:rPr>
        <w:t>göstermez?</w:t>
      </w:r>
    </w:p>
    <w:p w:rsidR="00691151" w:rsidRPr="00D4715B" w:rsidRDefault="00691151" w:rsidP="00A36C81">
      <w:pPr>
        <w:spacing w:after="0"/>
        <w:rPr>
          <w:b/>
          <w:sz w:val="24"/>
          <w:szCs w:val="24"/>
        </w:rPr>
      </w:pPr>
    </w:p>
    <w:p w:rsidR="00691151" w:rsidRPr="00D4715B" w:rsidRDefault="00691151" w:rsidP="00A36C81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A ) Çiğdem, Feza’nın ablasıdır.</w:t>
      </w:r>
    </w:p>
    <w:p w:rsidR="00691151" w:rsidRPr="00D4715B" w:rsidRDefault="00691151" w:rsidP="00A36C81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B ) Çiğdem, Özge’nin annesidir.</w:t>
      </w:r>
    </w:p>
    <w:p w:rsidR="00691151" w:rsidRPr="00D4715B" w:rsidRDefault="00691151" w:rsidP="00A36C81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C ) Çiğdem öğretmendir.</w:t>
      </w:r>
    </w:p>
    <w:p w:rsidR="00691151" w:rsidRPr="00D4715B" w:rsidRDefault="00691151" w:rsidP="00A36C81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D ) Çiğdem, yürüyüş yapar.</w:t>
      </w:r>
    </w:p>
    <w:p w:rsidR="00691151" w:rsidRPr="00D4715B" w:rsidRDefault="00691151" w:rsidP="007D1FB3">
      <w:pPr>
        <w:spacing w:after="0"/>
        <w:rPr>
          <w:b/>
          <w:sz w:val="24"/>
          <w:szCs w:val="24"/>
        </w:rPr>
      </w:pPr>
    </w:p>
    <w:p w:rsidR="00691151" w:rsidRPr="00D4715B" w:rsidRDefault="00691151" w:rsidP="00A36C81">
      <w:pPr>
        <w:spacing w:after="0"/>
        <w:jc w:val="center"/>
        <w:rPr>
          <w:b/>
          <w:sz w:val="24"/>
          <w:szCs w:val="24"/>
        </w:rPr>
      </w:pPr>
      <w:r w:rsidRPr="00882D4B">
        <w:rPr>
          <w:b/>
          <w:noProof/>
          <w:sz w:val="24"/>
          <w:szCs w:val="24"/>
          <w:lang w:eastAsia="tr-TR"/>
        </w:rPr>
        <w:pict>
          <v:shape id="2 Resim" o:spid="_x0000_i1029" type="#_x0000_t75" alt="imagesCA2FG2LJ.jpg" style="width:126.75pt;height:93pt;visibility:visible">
            <v:imagedata r:id="rId9" o:title=""/>
          </v:shape>
        </w:pict>
      </w:r>
    </w:p>
    <w:p w:rsidR="00691151" w:rsidRPr="00D4715B" w:rsidRDefault="00691151" w:rsidP="00A36C81">
      <w:pPr>
        <w:spacing w:after="0"/>
        <w:rPr>
          <w:b/>
          <w:sz w:val="24"/>
          <w:szCs w:val="24"/>
        </w:rPr>
      </w:pPr>
      <w:r w:rsidRPr="00D4715B">
        <w:rPr>
          <w:b/>
          <w:sz w:val="24"/>
          <w:szCs w:val="24"/>
        </w:rPr>
        <w:t xml:space="preserve"> 7. Aşağıdakilerden hangisi, bireyin evdeki rollerinden biri </w:t>
      </w:r>
      <w:r w:rsidRPr="00D4715B">
        <w:rPr>
          <w:b/>
          <w:sz w:val="24"/>
          <w:szCs w:val="24"/>
          <w:u w:val="single"/>
        </w:rPr>
        <w:t>değildir?</w:t>
      </w:r>
    </w:p>
    <w:p w:rsidR="00691151" w:rsidRPr="00D4715B" w:rsidRDefault="00691151" w:rsidP="00A36C81">
      <w:pPr>
        <w:spacing w:after="0"/>
        <w:rPr>
          <w:sz w:val="24"/>
          <w:szCs w:val="24"/>
        </w:rPr>
      </w:pPr>
    </w:p>
    <w:p w:rsidR="00691151" w:rsidRPr="00D4715B" w:rsidRDefault="00691151" w:rsidP="00A36C81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A ) Kardeş</w:t>
      </w:r>
      <w:r w:rsidRPr="00D4715B">
        <w:rPr>
          <w:sz w:val="24"/>
          <w:szCs w:val="24"/>
        </w:rPr>
        <w:tab/>
      </w:r>
      <w:r w:rsidRPr="00D4715B">
        <w:rPr>
          <w:sz w:val="24"/>
          <w:szCs w:val="24"/>
        </w:rPr>
        <w:tab/>
        <w:t>B ) Anne</w:t>
      </w:r>
    </w:p>
    <w:p w:rsidR="00691151" w:rsidRPr="00D4715B" w:rsidRDefault="00691151" w:rsidP="00A36C81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C ) Baba</w:t>
      </w:r>
      <w:r w:rsidRPr="00D4715B">
        <w:rPr>
          <w:sz w:val="24"/>
          <w:szCs w:val="24"/>
        </w:rPr>
        <w:tab/>
      </w:r>
      <w:r w:rsidRPr="00D4715B">
        <w:rPr>
          <w:sz w:val="24"/>
          <w:szCs w:val="24"/>
        </w:rPr>
        <w:tab/>
        <w:t>D ) Müdür</w:t>
      </w:r>
    </w:p>
    <w:p w:rsidR="00691151" w:rsidRPr="00D4715B" w:rsidRDefault="00691151" w:rsidP="00A36C81">
      <w:pPr>
        <w:spacing w:after="0"/>
        <w:rPr>
          <w:b/>
          <w:sz w:val="24"/>
          <w:szCs w:val="24"/>
        </w:rPr>
      </w:pPr>
    </w:p>
    <w:p w:rsidR="00691151" w:rsidRPr="00D4715B" w:rsidRDefault="00691151" w:rsidP="003307F2">
      <w:pPr>
        <w:rPr>
          <w:b/>
          <w:sz w:val="24"/>
          <w:szCs w:val="24"/>
        </w:rPr>
      </w:pPr>
      <w:r w:rsidRPr="00D4715B">
        <w:rPr>
          <w:b/>
          <w:sz w:val="24"/>
          <w:szCs w:val="24"/>
        </w:rPr>
        <w:t>8. “Emre okulda çalışkan bir öğrencidir. Hafta sonları İngilizce kursuna gider ve dans grubuyla gösteriler yapar.”</w:t>
      </w:r>
    </w:p>
    <w:p w:rsidR="00691151" w:rsidRPr="00D4715B" w:rsidRDefault="00691151" w:rsidP="003307F2">
      <w:pPr>
        <w:rPr>
          <w:b/>
          <w:sz w:val="24"/>
          <w:szCs w:val="24"/>
        </w:rPr>
      </w:pPr>
      <w:r w:rsidRPr="00D4715B">
        <w:rPr>
          <w:b/>
          <w:sz w:val="24"/>
          <w:szCs w:val="24"/>
        </w:rPr>
        <w:t xml:space="preserve">Yukarıdaki açıklamalardan, aşağıdaki hangi sonuca </w:t>
      </w:r>
      <w:r w:rsidRPr="00D4715B">
        <w:rPr>
          <w:b/>
          <w:sz w:val="24"/>
          <w:szCs w:val="24"/>
          <w:u w:val="single"/>
        </w:rPr>
        <w:t>ulaşamayız?</w:t>
      </w:r>
    </w:p>
    <w:p w:rsidR="00691151" w:rsidRPr="00D4715B" w:rsidRDefault="00691151" w:rsidP="003307F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A ) Bireyler farklı gruplarda yer alabilirler.</w:t>
      </w:r>
    </w:p>
    <w:p w:rsidR="00691151" w:rsidRPr="00D4715B" w:rsidRDefault="00691151" w:rsidP="003307F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B ) Emre, İngilizce kursunda ve dans grubunda üyedir.</w:t>
      </w:r>
    </w:p>
    <w:p w:rsidR="00691151" w:rsidRPr="00D4715B" w:rsidRDefault="00691151" w:rsidP="003307F2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C ) Emre okul grubunun bir üyesidir.</w:t>
      </w:r>
    </w:p>
    <w:p w:rsidR="00691151" w:rsidRPr="00D4715B" w:rsidRDefault="00691151" w:rsidP="003307F2">
      <w:pPr>
        <w:spacing w:after="0"/>
        <w:rPr>
          <w:b/>
          <w:sz w:val="24"/>
          <w:szCs w:val="24"/>
        </w:rPr>
      </w:pPr>
      <w:r w:rsidRPr="00D4715B">
        <w:rPr>
          <w:sz w:val="24"/>
          <w:szCs w:val="24"/>
        </w:rPr>
        <w:t xml:space="preserve">D ) Birçok etkinlikte yer almak Emre’yi yorar. </w:t>
      </w:r>
      <w:r w:rsidRPr="00D4715B">
        <w:rPr>
          <w:b/>
          <w:sz w:val="24"/>
          <w:szCs w:val="24"/>
        </w:rPr>
        <w:t xml:space="preserve"> </w:t>
      </w:r>
    </w:p>
    <w:p w:rsidR="00691151" w:rsidRPr="00D4715B" w:rsidRDefault="00691151" w:rsidP="00166DB6">
      <w:pPr>
        <w:spacing w:after="0"/>
        <w:rPr>
          <w:sz w:val="24"/>
          <w:szCs w:val="24"/>
        </w:rPr>
      </w:pPr>
      <w:r w:rsidRPr="00D4715B">
        <w:rPr>
          <w:b/>
          <w:sz w:val="24"/>
          <w:szCs w:val="24"/>
        </w:rPr>
        <w:t xml:space="preserve"> </w:t>
      </w:r>
      <w:r w:rsidRPr="00882D4B">
        <w:rPr>
          <w:b/>
          <w:noProof/>
          <w:sz w:val="24"/>
          <w:szCs w:val="24"/>
          <w:lang w:eastAsia="tr-TR"/>
        </w:rPr>
        <w:pict>
          <v:shape id="Resim 68" o:spid="_x0000_i1030" type="#_x0000_t75" style="width:19.5pt;height:21.75pt;visibility:visible">
            <v:imagedata r:id="rId10" o:title=""/>
          </v:shape>
        </w:pict>
      </w:r>
      <w:r w:rsidRPr="00D4715B">
        <w:rPr>
          <w:sz w:val="24"/>
          <w:szCs w:val="24"/>
        </w:rPr>
        <w:t>Sofrayı hazırlarken anneme yardımcı  olurum.</w:t>
      </w:r>
    </w:p>
    <w:p w:rsidR="00691151" w:rsidRPr="00D4715B" w:rsidRDefault="00691151" w:rsidP="00166DB6">
      <w:pPr>
        <w:spacing w:after="0"/>
        <w:rPr>
          <w:sz w:val="24"/>
          <w:szCs w:val="24"/>
        </w:rPr>
      </w:pPr>
      <w:r w:rsidRPr="00882D4B">
        <w:rPr>
          <w:noProof/>
          <w:sz w:val="24"/>
          <w:szCs w:val="24"/>
          <w:lang w:eastAsia="tr-TR"/>
        </w:rPr>
        <w:pict>
          <v:shape id="Resim 69" o:spid="_x0000_i1031" type="#_x0000_t75" style="width:19.5pt;height:21.75pt;visibility:visible">
            <v:imagedata r:id="rId11" o:title=""/>
          </v:shape>
        </w:pict>
      </w:r>
      <w:r w:rsidRPr="00D4715B">
        <w:rPr>
          <w:sz w:val="24"/>
          <w:szCs w:val="24"/>
        </w:rPr>
        <w:t xml:space="preserve"> Her sabah dişlerimi fırçalarım.</w:t>
      </w:r>
    </w:p>
    <w:p w:rsidR="00691151" w:rsidRPr="00D4715B" w:rsidRDefault="00691151" w:rsidP="00166DB6">
      <w:pPr>
        <w:spacing w:after="0"/>
        <w:rPr>
          <w:sz w:val="24"/>
          <w:szCs w:val="24"/>
        </w:rPr>
      </w:pPr>
      <w:r w:rsidRPr="00882D4B">
        <w:rPr>
          <w:noProof/>
          <w:sz w:val="24"/>
          <w:szCs w:val="24"/>
          <w:lang w:eastAsia="tr-TR"/>
        </w:rPr>
        <w:pict>
          <v:shape id="Resim 70" o:spid="_x0000_i1032" type="#_x0000_t75" style="width:20.25pt;height:21pt;visibility:visible">
            <v:imagedata r:id="rId12" o:title=""/>
          </v:shape>
        </w:pict>
      </w:r>
      <w:r w:rsidRPr="00D4715B">
        <w:rPr>
          <w:sz w:val="24"/>
          <w:szCs w:val="24"/>
        </w:rPr>
        <w:t>Sınıftaki eşyalarımı düzenli kullanırım.</w:t>
      </w:r>
    </w:p>
    <w:p w:rsidR="00691151" w:rsidRPr="00D4715B" w:rsidRDefault="00691151" w:rsidP="00166DB6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 xml:space="preserve"> </w:t>
      </w:r>
      <w:r w:rsidRPr="00882D4B">
        <w:rPr>
          <w:noProof/>
          <w:sz w:val="24"/>
          <w:szCs w:val="24"/>
          <w:lang w:eastAsia="tr-TR"/>
        </w:rPr>
        <w:pict>
          <v:shape id="Resim 71" o:spid="_x0000_i1033" type="#_x0000_t75" style="width:18pt;height:21.75pt;visibility:visible">
            <v:imagedata r:id="rId13" o:title=""/>
          </v:shape>
        </w:pict>
      </w:r>
      <w:r w:rsidRPr="00D4715B">
        <w:rPr>
          <w:sz w:val="24"/>
          <w:szCs w:val="24"/>
        </w:rPr>
        <w:t>Çevremi temiz tutarım.</w:t>
      </w:r>
    </w:p>
    <w:p w:rsidR="00691151" w:rsidRPr="00D4715B" w:rsidRDefault="00691151" w:rsidP="00166DB6">
      <w:pPr>
        <w:spacing w:after="0"/>
        <w:rPr>
          <w:b/>
          <w:sz w:val="24"/>
          <w:szCs w:val="24"/>
        </w:rPr>
      </w:pPr>
    </w:p>
    <w:p w:rsidR="00691151" w:rsidRPr="00D4715B" w:rsidRDefault="00691151" w:rsidP="00166DB6">
      <w:pPr>
        <w:rPr>
          <w:b/>
          <w:sz w:val="24"/>
          <w:szCs w:val="24"/>
        </w:rPr>
      </w:pPr>
      <w:r w:rsidRPr="00D4715B">
        <w:rPr>
          <w:b/>
          <w:sz w:val="24"/>
          <w:szCs w:val="24"/>
        </w:rPr>
        <w:t>9. Hangi öğrencilerin ifadeleri okuldaki sorumluluklardandır?</w:t>
      </w:r>
    </w:p>
    <w:p w:rsidR="00691151" w:rsidRPr="00D4715B" w:rsidRDefault="00691151" w:rsidP="00166DB6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 xml:space="preserve">A ) </w:t>
      </w:r>
      <w:r w:rsidRPr="00882D4B">
        <w:rPr>
          <w:noProof/>
          <w:sz w:val="24"/>
          <w:szCs w:val="24"/>
          <w:lang w:eastAsia="tr-TR"/>
        </w:rPr>
        <w:pict>
          <v:shape id="Resim 1" o:spid="_x0000_i1034" type="#_x0000_t75" style="width:20.25pt;height:21pt;visibility:visible">
            <v:imagedata r:id="rId12" o:title=""/>
          </v:shape>
        </w:pict>
      </w:r>
      <w:r w:rsidRPr="00D4715B">
        <w:rPr>
          <w:sz w:val="24"/>
          <w:szCs w:val="24"/>
        </w:rPr>
        <w:t xml:space="preserve"> ve </w:t>
      </w:r>
      <w:r w:rsidRPr="00882D4B">
        <w:rPr>
          <w:noProof/>
          <w:sz w:val="24"/>
          <w:szCs w:val="24"/>
          <w:lang w:eastAsia="tr-TR"/>
        </w:rPr>
        <w:pict>
          <v:shape id="Resim 2" o:spid="_x0000_i1035" type="#_x0000_t75" style="width:20.25pt;height:21.75pt;visibility:visible">
            <v:imagedata r:id="rId11" o:title=""/>
          </v:shape>
        </w:pict>
      </w:r>
      <w:r w:rsidRPr="00D4715B">
        <w:rPr>
          <w:sz w:val="24"/>
          <w:szCs w:val="24"/>
        </w:rPr>
        <w:tab/>
      </w:r>
      <w:r w:rsidRPr="00D4715B">
        <w:rPr>
          <w:sz w:val="24"/>
          <w:szCs w:val="24"/>
        </w:rPr>
        <w:tab/>
        <w:t xml:space="preserve">B ) </w:t>
      </w:r>
      <w:r w:rsidRPr="00882D4B">
        <w:rPr>
          <w:noProof/>
          <w:sz w:val="24"/>
          <w:szCs w:val="24"/>
          <w:lang w:eastAsia="tr-TR"/>
        </w:rPr>
        <w:pict>
          <v:shape id="Resim 3" o:spid="_x0000_i1036" type="#_x0000_t75" style="width:20.25pt;height:21pt;visibility:visible">
            <v:imagedata r:id="rId12" o:title=""/>
          </v:shape>
        </w:pict>
      </w:r>
      <w:r w:rsidRPr="00D4715B">
        <w:rPr>
          <w:sz w:val="24"/>
          <w:szCs w:val="24"/>
        </w:rPr>
        <w:t xml:space="preserve"> ve </w:t>
      </w:r>
      <w:r w:rsidRPr="00882D4B">
        <w:rPr>
          <w:noProof/>
          <w:sz w:val="24"/>
          <w:szCs w:val="24"/>
          <w:lang w:eastAsia="tr-TR"/>
        </w:rPr>
        <w:pict>
          <v:shape id="Resim 4" o:spid="_x0000_i1037" type="#_x0000_t75" style="width:19.5pt;height:21.75pt;visibility:visible">
            <v:imagedata r:id="rId10" o:title=""/>
          </v:shape>
        </w:pict>
      </w:r>
    </w:p>
    <w:p w:rsidR="00691151" w:rsidRPr="00D4715B" w:rsidRDefault="00691151" w:rsidP="00166DB6">
      <w:pPr>
        <w:spacing w:after="0"/>
        <w:rPr>
          <w:b/>
          <w:sz w:val="24"/>
          <w:szCs w:val="24"/>
        </w:rPr>
      </w:pPr>
      <w:r w:rsidRPr="00D4715B">
        <w:rPr>
          <w:sz w:val="24"/>
          <w:szCs w:val="24"/>
        </w:rPr>
        <w:t xml:space="preserve">C ) </w:t>
      </w:r>
      <w:r w:rsidRPr="00882D4B">
        <w:rPr>
          <w:noProof/>
          <w:sz w:val="24"/>
          <w:szCs w:val="24"/>
          <w:lang w:eastAsia="tr-TR"/>
        </w:rPr>
        <w:pict>
          <v:shape id="Resim 5" o:spid="_x0000_i1038" type="#_x0000_t75" style="width:20.25pt;height:21pt;visibility:visible">
            <v:imagedata r:id="rId12" o:title=""/>
          </v:shape>
        </w:pict>
      </w:r>
      <w:r w:rsidRPr="00D4715B">
        <w:rPr>
          <w:sz w:val="24"/>
          <w:szCs w:val="24"/>
        </w:rPr>
        <w:t xml:space="preserve"> ve </w:t>
      </w:r>
      <w:r w:rsidRPr="00882D4B">
        <w:rPr>
          <w:noProof/>
          <w:sz w:val="24"/>
          <w:szCs w:val="24"/>
          <w:lang w:eastAsia="tr-TR"/>
        </w:rPr>
        <w:pict>
          <v:shape id="Resim 6" o:spid="_x0000_i1039" type="#_x0000_t75" style="width:22.5pt;height:21.75pt;visibility:visible">
            <v:imagedata r:id="rId13" o:title=""/>
          </v:shape>
        </w:pict>
      </w:r>
      <w:r w:rsidRPr="00D4715B">
        <w:rPr>
          <w:sz w:val="24"/>
          <w:szCs w:val="24"/>
        </w:rPr>
        <w:tab/>
      </w:r>
      <w:r w:rsidRPr="00D4715B">
        <w:rPr>
          <w:sz w:val="24"/>
          <w:szCs w:val="24"/>
        </w:rPr>
        <w:tab/>
        <w:t xml:space="preserve">D ) </w:t>
      </w:r>
      <w:r w:rsidRPr="00882D4B">
        <w:rPr>
          <w:noProof/>
          <w:sz w:val="24"/>
          <w:szCs w:val="24"/>
          <w:lang w:eastAsia="tr-TR"/>
        </w:rPr>
        <w:pict>
          <v:shape id="Resim 7" o:spid="_x0000_i1040" type="#_x0000_t75" style="width:19.5pt;height:21.75pt;visibility:visible">
            <v:imagedata r:id="rId10" o:title=""/>
          </v:shape>
        </w:pict>
      </w:r>
      <w:r w:rsidRPr="00D4715B">
        <w:rPr>
          <w:sz w:val="24"/>
          <w:szCs w:val="24"/>
        </w:rPr>
        <w:t xml:space="preserve">ve </w:t>
      </w:r>
      <w:r w:rsidRPr="00882D4B">
        <w:rPr>
          <w:noProof/>
          <w:sz w:val="24"/>
          <w:szCs w:val="24"/>
          <w:lang w:eastAsia="tr-TR"/>
        </w:rPr>
        <w:pict>
          <v:shape id="Resim 8" o:spid="_x0000_i1041" type="#_x0000_t75" style="width:22.5pt;height:21.75pt;visibility:visible">
            <v:imagedata r:id="rId13" o:title=""/>
          </v:shape>
        </w:pict>
      </w:r>
    </w:p>
    <w:p w:rsidR="00691151" w:rsidRPr="00D4715B" w:rsidRDefault="00691151" w:rsidP="00166DB6">
      <w:pPr>
        <w:spacing w:after="0"/>
        <w:rPr>
          <w:b/>
          <w:sz w:val="24"/>
          <w:szCs w:val="24"/>
        </w:rPr>
      </w:pPr>
    </w:p>
    <w:p w:rsidR="00691151" w:rsidRPr="00D4715B" w:rsidRDefault="00691151" w:rsidP="00166DB6">
      <w:pPr>
        <w:rPr>
          <w:b/>
          <w:sz w:val="24"/>
          <w:szCs w:val="24"/>
        </w:rPr>
      </w:pPr>
      <w:r w:rsidRPr="00D4715B">
        <w:rPr>
          <w:b/>
          <w:sz w:val="24"/>
          <w:szCs w:val="24"/>
        </w:rPr>
        <w:t xml:space="preserve"> </w:t>
      </w:r>
      <w:r w:rsidRPr="00882D4B">
        <w:rPr>
          <w:b/>
          <w:noProof/>
          <w:sz w:val="24"/>
          <w:szCs w:val="24"/>
          <w:lang w:eastAsia="tr-TR"/>
        </w:rPr>
        <w:pict>
          <v:shape id="19 Resim" o:spid="_x0000_i1042" type="#_x0000_t75" alt="image1.gif" style="width:206.25pt;height:100.5pt;visibility:visible">
            <v:imagedata r:id="rId14" o:title=""/>
          </v:shape>
        </w:pict>
      </w:r>
    </w:p>
    <w:p w:rsidR="00691151" w:rsidRPr="00D4715B" w:rsidRDefault="00691151" w:rsidP="00D4715B">
      <w:pPr>
        <w:spacing w:after="0"/>
        <w:rPr>
          <w:b/>
          <w:sz w:val="24"/>
          <w:szCs w:val="24"/>
        </w:rPr>
      </w:pPr>
      <w:r w:rsidRPr="00D4715B">
        <w:rPr>
          <w:b/>
          <w:sz w:val="24"/>
          <w:szCs w:val="24"/>
        </w:rPr>
        <w:t>10. Talia, aylarca süren çalışmalarla yıl sonu gösterisine hazırlandı. Gösteri günü öncesinde dondurma yedi ve hastalandı. Hastalığı nedeniyle gösteriye katılamadı.</w:t>
      </w:r>
    </w:p>
    <w:p w:rsidR="00691151" w:rsidRPr="00D4715B" w:rsidRDefault="00691151" w:rsidP="00166DB6">
      <w:pPr>
        <w:rPr>
          <w:b/>
          <w:sz w:val="24"/>
          <w:szCs w:val="24"/>
        </w:rPr>
      </w:pPr>
      <w:r w:rsidRPr="00D4715B">
        <w:rPr>
          <w:b/>
          <w:sz w:val="24"/>
          <w:szCs w:val="24"/>
        </w:rPr>
        <w:t>Talia ile ilgili aşağıdakilerden hangisi doğrudur?</w:t>
      </w:r>
    </w:p>
    <w:p w:rsidR="00691151" w:rsidRPr="00D4715B" w:rsidRDefault="00691151" w:rsidP="00166DB6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A ) Talia çalışmalara katılmamıştır.</w:t>
      </w:r>
    </w:p>
    <w:p w:rsidR="00691151" w:rsidRPr="00D4715B" w:rsidRDefault="00691151" w:rsidP="00166DB6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B ) Talia çalışmalara isteksiz katılmıştır.</w:t>
      </w:r>
    </w:p>
    <w:p w:rsidR="00691151" w:rsidRPr="00D4715B" w:rsidRDefault="00691151" w:rsidP="00166DB6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C ) Talia görevini aksatmıştır.</w:t>
      </w:r>
    </w:p>
    <w:p w:rsidR="00691151" w:rsidRPr="00D4715B" w:rsidRDefault="00691151" w:rsidP="00166DB6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D ) Talia'nin gösteriye katılmaması ekibi etkilememiştir.</w:t>
      </w:r>
    </w:p>
    <w:p w:rsidR="00691151" w:rsidRPr="00D4715B" w:rsidRDefault="00691151" w:rsidP="00166DB6">
      <w:pPr>
        <w:spacing w:after="0"/>
        <w:rPr>
          <w:b/>
          <w:sz w:val="24"/>
          <w:szCs w:val="24"/>
        </w:rPr>
      </w:pPr>
    </w:p>
    <w:p w:rsidR="00691151" w:rsidRPr="00D4715B" w:rsidRDefault="00691151" w:rsidP="00166DB6">
      <w:pPr>
        <w:spacing w:after="0"/>
        <w:rPr>
          <w:b/>
          <w:sz w:val="24"/>
          <w:szCs w:val="24"/>
        </w:rPr>
      </w:pPr>
    </w:p>
    <w:p w:rsidR="00691151" w:rsidRPr="00D4715B" w:rsidRDefault="00691151" w:rsidP="00166DB6">
      <w:pPr>
        <w:rPr>
          <w:b/>
          <w:sz w:val="24"/>
          <w:szCs w:val="24"/>
        </w:rPr>
      </w:pPr>
      <w:r w:rsidRPr="00D4715B">
        <w:rPr>
          <w:b/>
          <w:sz w:val="24"/>
          <w:szCs w:val="24"/>
        </w:rPr>
        <w:t>11. Aşağıdakilerden hangisi sorumluluktur?</w:t>
      </w:r>
    </w:p>
    <w:p w:rsidR="00691151" w:rsidRPr="00D4715B" w:rsidRDefault="00691151" w:rsidP="00A31014">
      <w:pPr>
        <w:spacing w:after="0"/>
        <w:rPr>
          <w:b/>
          <w:noProof/>
          <w:sz w:val="24"/>
          <w:szCs w:val="24"/>
          <w:lang w:eastAsia="tr-TR"/>
        </w:rPr>
      </w:pPr>
      <w:r w:rsidRPr="00D4715B">
        <w:rPr>
          <w:sz w:val="24"/>
          <w:szCs w:val="24"/>
        </w:rPr>
        <w:t>A)</w:t>
      </w:r>
      <w:r w:rsidRPr="00882D4B">
        <w:rPr>
          <w:noProof/>
          <w:sz w:val="24"/>
          <w:szCs w:val="24"/>
          <w:lang w:eastAsia="tr-TR"/>
        </w:rPr>
        <w:pict>
          <v:shape id="Resim 73" o:spid="_x0000_i1043" type="#_x0000_t75" style="width:66pt;height:64.5pt;visibility:visible">
            <v:imagedata r:id="rId15" o:title=""/>
          </v:shape>
        </w:pict>
      </w:r>
      <w:r w:rsidRPr="00D4715B">
        <w:rPr>
          <w:sz w:val="24"/>
          <w:szCs w:val="24"/>
        </w:rPr>
        <w:tab/>
        <w:t xml:space="preserve">B)  </w:t>
      </w:r>
      <w:r w:rsidRPr="00882D4B">
        <w:rPr>
          <w:noProof/>
          <w:sz w:val="24"/>
          <w:szCs w:val="24"/>
          <w:lang w:eastAsia="tr-TR"/>
        </w:rPr>
        <w:pict>
          <v:shape id="Resim 74" o:spid="_x0000_i1044" type="#_x0000_t75" style="width:57pt;height:65.25pt;visibility:visible">
            <v:imagedata r:id="rId16" o:title=""/>
          </v:shape>
        </w:pict>
      </w:r>
      <w:r w:rsidRPr="00D4715B">
        <w:rPr>
          <w:b/>
          <w:sz w:val="24"/>
          <w:szCs w:val="24"/>
        </w:rPr>
        <w:t xml:space="preserve"> </w:t>
      </w:r>
    </w:p>
    <w:p w:rsidR="00691151" w:rsidRPr="00D4715B" w:rsidRDefault="00691151" w:rsidP="00A31014">
      <w:pPr>
        <w:spacing w:after="0"/>
        <w:rPr>
          <w:noProof/>
          <w:sz w:val="24"/>
          <w:szCs w:val="24"/>
          <w:lang w:eastAsia="tr-TR"/>
        </w:rPr>
      </w:pPr>
      <w:r w:rsidRPr="00D4715B">
        <w:rPr>
          <w:noProof/>
          <w:sz w:val="24"/>
          <w:szCs w:val="24"/>
          <w:lang w:eastAsia="tr-TR"/>
        </w:rPr>
        <w:t>Müzik dinlemek</w:t>
      </w:r>
      <w:r w:rsidRPr="00D4715B">
        <w:rPr>
          <w:noProof/>
          <w:sz w:val="24"/>
          <w:szCs w:val="24"/>
          <w:lang w:eastAsia="tr-TR"/>
        </w:rPr>
        <w:tab/>
        <w:t>Oyun oynmak</w:t>
      </w:r>
    </w:p>
    <w:p w:rsidR="00691151" w:rsidRPr="00D4715B" w:rsidRDefault="00691151" w:rsidP="00A31014">
      <w:pPr>
        <w:spacing w:after="0"/>
        <w:rPr>
          <w:sz w:val="24"/>
          <w:szCs w:val="24"/>
        </w:rPr>
      </w:pPr>
      <w:r w:rsidRPr="00D4715B">
        <w:rPr>
          <w:noProof/>
          <w:sz w:val="24"/>
          <w:szCs w:val="24"/>
          <w:lang w:eastAsia="tr-TR"/>
        </w:rPr>
        <w:t>C)</w:t>
      </w:r>
      <w:r w:rsidRPr="00882D4B">
        <w:rPr>
          <w:b/>
          <w:noProof/>
          <w:sz w:val="24"/>
          <w:szCs w:val="24"/>
          <w:lang w:eastAsia="tr-TR"/>
        </w:rPr>
        <w:pict>
          <v:shape id="Resim 75" o:spid="_x0000_i1045" type="#_x0000_t75" style="width:70.5pt;height:62.25pt;visibility:visible">
            <v:imagedata r:id="rId17" o:title=""/>
          </v:shape>
        </w:pict>
      </w:r>
      <w:r w:rsidRPr="00D4715B">
        <w:rPr>
          <w:b/>
          <w:sz w:val="24"/>
          <w:szCs w:val="24"/>
        </w:rPr>
        <w:t xml:space="preserve"> </w:t>
      </w:r>
      <w:r w:rsidRPr="00D4715B">
        <w:rPr>
          <w:b/>
          <w:sz w:val="24"/>
          <w:szCs w:val="24"/>
        </w:rPr>
        <w:tab/>
      </w:r>
      <w:r w:rsidRPr="00D4715B">
        <w:rPr>
          <w:sz w:val="24"/>
          <w:szCs w:val="24"/>
        </w:rPr>
        <w:t>D)</w:t>
      </w:r>
      <w:r w:rsidRPr="00882D4B">
        <w:rPr>
          <w:b/>
          <w:noProof/>
          <w:sz w:val="24"/>
          <w:szCs w:val="24"/>
          <w:lang w:eastAsia="tr-TR"/>
        </w:rPr>
        <w:pict>
          <v:shape id="Resim 76" o:spid="_x0000_i1046" type="#_x0000_t75" style="width:66.75pt;height:61.5pt;visibility:visible">
            <v:imagedata r:id="rId18" o:title=""/>
          </v:shape>
        </w:pict>
      </w:r>
    </w:p>
    <w:p w:rsidR="00691151" w:rsidRPr="00D4715B" w:rsidRDefault="00691151" w:rsidP="00A31014">
      <w:pPr>
        <w:spacing w:after="0"/>
        <w:rPr>
          <w:b/>
          <w:sz w:val="24"/>
          <w:szCs w:val="24"/>
        </w:rPr>
      </w:pPr>
      <w:r w:rsidRPr="00D4715B">
        <w:rPr>
          <w:sz w:val="24"/>
          <w:szCs w:val="24"/>
        </w:rPr>
        <w:t xml:space="preserve">   Tv izlemek</w:t>
      </w:r>
      <w:r w:rsidRPr="00D4715B">
        <w:rPr>
          <w:sz w:val="24"/>
          <w:szCs w:val="24"/>
        </w:rPr>
        <w:tab/>
      </w:r>
      <w:r w:rsidRPr="00D4715B">
        <w:rPr>
          <w:sz w:val="24"/>
          <w:szCs w:val="24"/>
        </w:rPr>
        <w:tab/>
        <w:t xml:space="preserve">   Ders  Çalışmak</w:t>
      </w:r>
    </w:p>
    <w:p w:rsidR="00691151" w:rsidRPr="00D4715B" w:rsidRDefault="00691151" w:rsidP="00A31014">
      <w:pPr>
        <w:spacing w:after="0"/>
        <w:rPr>
          <w:b/>
          <w:sz w:val="24"/>
          <w:szCs w:val="24"/>
        </w:rPr>
      </w:pPr>
    </w:p>
    <w:p w:rsidR="00691151" w:rsidRPr="00D4715B" w:rsidRDefault="00691151" w:rsidP="005539A5">
      <w:pPr>
        <w:spacing w:after="0"/>
        <w:jc w:val="center"/>
        <w:rPr>
          <w:b/>
          <w:sz w:val="24"/>
          <w:szCs w:val="24"/>
        </w:rPr>
      </w:pPr>
      <w:r w:rsidRPr="00882D4B">
        <w:rPr>
          <w:b/>
          <w:noProof/>
          <w:sz w:val="24"/>
          <w:szCs w:val="24"/>
          <w:lang w:eastAsia="tr-TR"/>
        </w:rPr>
        <w:pict>
          <v:shape id="Resim 77" o:spid="_x0000_i1047" type="#_x0000_t75" style="width:91.5pt;height:88.5pt;visibility:visible">
            <v:imagedata r:id="rId19" o:title=""/>
          </v:shape>
        </w:pict>
      </w:r>
    </w:p>
    <w:p w:rsidR="00691151" w:rsidRPr="00D4715B" w:rsidRDefault="00691151" w:rsidP="003E261A">
      <w:pPr>
        <w:spacing w:after="0"/>
        <w:rPr>
          <w:b/>
          <w:sz w:val="24"/>
          <w:szCs w:val="24"/>
        </w:rPr>
      </w:pPr>
      <w:r w:rsidRPr="00D4715B">
        <w:rPr>
          <w:b/>
          <w:sz w:val="24"/>
          <w:szCs w:val="24"/>
        </w:rPr>
        <w:t>12. Ödevini bitiren İrem, dinlenmek için müzik dinlemek istemektedir.</w:t>
      </w:r>
    </w:p>
    <w:p w:rsidR="00691151" w:rsidRPr="00D4715B" w:rsidRDefault="00691151" w:rsidP="003E261A">
      <w:pPr>
        <w:spacing w:after="0"/>
        <w:rPr>
          <w:b/>
          <w:sz w:val="24"/>
          <w:szCs w:val="24"/>
        </w:rPr>
      </w:pPr>
      <w:r w:rsidRPr="00D4715B">
        <w:rPr>
          <w:b/>
          <w:sz w:val="24"/>
          <w:szCs w:val="24"/>
        </w:rPr>
        <w:t>İrem müzik dinlerken nasıl davranmalıdır?</w:t>
      </w:r>
    </w:p>
    <w:p w:rsidR="00691151" w:rsidRPr="00D4715B" w:rsidRDefault="00691151" w:rsidP="003E261A">
      <w:pPr>
        <w:spacing w:after="0"/>
        <w:rPr>
          <w:b/>
          <w:sz w:val="24"/>
          <w:szCs w:val="24"/>
        </w:rPr>
      </w:pPr>
    </w:p>
    <w:p w:rsidR="00691151" w:rsidRPr="00D4715B" w:rsidRDefault="00691151" w:rsidP="003E261A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A ) Dilediği gibi davranmalıdır.</w:t>
      </w:r>
    </w:p>
    <w:p w:rsidR="00691151" w:rsidRPr="00D4715B" w:rsidRDefault="00691151" w:rsidP="003E261A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B ) Müzik sesini başkasının rahatsız olmayacağı şekilde ayarlamalıdır.</w:t>
      </w:r>
    </w:p>
    <w:p w:rsidR="00691151" w:rsidRPr="00D4715B" w:rsidRDefault="00691151" w:rsidP="003E261A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C ) Müziği yüksek sesle dinlemelidir.</w:t>
      </w:r>
    </w:p>
    <w:p w:rsidR="00691151" w:rsidRPr="00D4715B" w:rsidRDefault="00691151" w:rsidP="003E261A">
      <w:pPr>
        <w:spacing w:after="0"/>
        <w:rPr>
          <w:b/>
          <w:sz w:val="24"/>
          <w:szCs w:val="24"/>
        </w:rPr>
      </w:pPr>
      <w:r w:rsidRPr="00D4715B">
        <w:rPr>
          <w:sz w:val="24"/>
          <w:szCs w:val="24"/>
        </w:rPr>
        <w:t>D ) Müzik</w:t>
      </w:r>
      <w:r w:rsidRPr="00D4715B">
        <w:rPr>
          <w:b/>
          <w:sz w:val="24"/>
          <w:szCs w:val="24"/>
        </w:rPr>
        <w:t xml:space="preserve"> </w:t>
      </w:r>
      <w:r w:rsidRPr="00D4715B">
        <w:rPr>
          <w:sz w:val="24"/>
          <w:szCs w:val="24"/>
        </w:rPr>
        <w:t>dinlememelidir.</w:t>
      </w:r>
    </w:p>
    <w:p w:rsidR="00691151" w:rsidRPr="00D4715B" w:rsidRDefault="00691151" w:rsidP="005539A5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94.15pt;margin-top:19.6pt;width:160.5pt;height:70.5pt;z-index:251658240" adj="-3761,7537" filled="f">
            <v:stroke dashstyle="1 1" endcap="round"/>
            <v:textbox>
              <w:txbxContent>
                <w:p w:rsidR="00691151" w:rsidRDefault="00691151">
                  <w:r>
                    <w:t>Alp çok ses yapıyor.  Benim ve arkadaşlarımın eğitim görme haklarımızı kullanmamızı engelliyor.</w:t>
                  </w:r>
                </w:p>
              </w:txbxContent>
            </v:textbox>
          </v:shape>
        </w:pict>
      </w:r>
      <w:r w:rsidRPr="00882D4B">
        <w:rPr>
          <w:b/>
          <w:noProof/>
          <w:sz w:val="24"/>
          <w:szCs w:val="24"/>
          <w:lang w:eastAsia="tr-TR"/>
        </w:rPr>
        <w:pict>
          <v:shape id="20 Resim" o:spid="_x0000_i1048" type="#_x0000_t75" alt="2248876.jpg" style="width:108.75pt;height:99pt;visibility:visible">
            <v:imagedata r:id="rId20" o:title=""/>
          </v:shape>
        </w:pict>
      </w:r>
    </w:p>
    <w:p w:rsidR="00691151" w:rsidRPr="00D4715B" w:rsidRDefault="00691151" w:rsidP="005539A5">
      <w:pPr>
        <w:spacing w:after="0"/>
        <w:rPr>
          <w:sz w:val="24"/>
          <w:szCs w:val="24"/>
        </w:rPr>
      </w:pPr>
      <w:r w:rsidRPr="00D4715B">
        <w:rPr>
          <w:b/>
          <w:sz w:val="24"/>
          <w:szCs w:val="24"/>
        </w:rPr>
        <w:tab/>
        <w:t xml:space="preserve">     </w:t>
      </w:r>
      <w:r w:rsidRPr="00D4715B">
        <w:rPr>
          <w:sz w:val="24"/>
          <w:szCs w:val="24"/>
        </w:rPr>
        <w:t xml:space="preserve"> Ece</w:t>
      </w:r>
    </w:p>
    <w:p w:rsidR="00691151" w:rsidRPr="00D4715B" w:rsidRDefault="00691151" w:rsidP="00CC6801">
      <w:pPr>
        <w:spacing w:after="0"/>
        <w:rPr>
          <w:b/>
          <w:sz w:val="24"/>
          <w:szCs w:val="24"/>
        </w:rPr>
      </w:pPr>
      <w:r w:rsidRPr="00D4715B">
        <w:rPr>
          <w:b/>
          <w:sz w:val="24"/>
          <w:szCs w:val="24"/>
        </w:rPr>
        <w:t>13. Alp'in gürültü yapmasından yakınan Ece ne yapmalıdır?</w:t>
      </w:r>
    </w:p>
    <w:p w:rsidR="00691151" w:rsidRPr="00D4715B" w:rsidRDefault="00691151" w:rsidP="00CC6801">
      <w:pPr>
        <w:spacing w:after="0"/>
        <w:rPr>
          <w:b/>
          <w:sz w:val="24"/>
          <w:szCs w:val="24"/>
        </w:rPr>
      </w:pPr>
    </w:p>
    <w:p w:rsidR="00691151" w:rsidRPr="00D4715B" w:rsidRDefault="00691151" w:rsidP="00CC6801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A ) Artık okula gelmemeli</w:t>
      </w:r>
    </w:p>
    <w:p w:rsidR="00691151" w:rsidRPr="00D4715B" w:rsidRDefault="00691151" w:rsidP="00CC6801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B ) Sınıftan çıkmalı</w:t>
      </w:r>
    </w:p>
    <w:p w:rsidR="00691151" w:rsidRPr="00D4715B" w:rsidRDefault="00691151" w:rsidP="00CC6801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 xml:space="preserve">C ) </w:t>
      </w:r>
      <w:r>
        <w:rPr>
          <w:sz w:val="24"/>
          <w:szCs w:val="24"/>
        </w:rPr>
        <w:t>Alp</w:t>
      </w:r>
      <w:r w:rsidRPr="00D4715B">
        <w:rPr>
          <w:sz w:val="24"/>
          <w:szCs w:val="24"/>
        </w:rPr>
        <w:t>'i uyarmalı</w:t>
      </w:r>
    </w:p>
    <w:p w:rsidR="00691151" w:rsidRPr="00D4715B" w:rsidRDefault="00691151" w:rsidP="00CC6801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D ) Hiçbir şey yokmuş gibi davranmalı</w:t>
      </w:r>
    </w:p>
    <w:p w:rsidR="00691151" w:rsidRPr="00D4715B" w:rsidRDefault="00691151" w:rsidP="00CC6801">
      <w:pPr>
        <w:spacing w:after="0"/>
        <w:rPr>
          <w:b/>
          <w:sz w:val="24"/>
          <w:szCs w:val="24"/>
        </w:rPr>
      </w:pPr>
    </w:p>
    <w:p w:rsidR="00691151" w:rsidRPr="00D4715B" w:rsidRDefault="00691151" w:rsidP="00CC6801">
      <w:pPr>
        <w:spacing w:after="0"/>
        <w:jc w:val="center"/>
        <w:rPr>
          <w:b/>
          <w:sz w:val="24"/>
          <w:szCs w:val="24"/>
        </w:rPr>
      </w:pPr>
      <w:r w:rsidRPr="00882D4B">
        <w:rPr>
          <w:noProof/>
          <w:sz w:val="24"/>
          <w:szCs w:val="24"/>
          <w:lang w:eastAsia="tr-TR"/>
        </w:rPr>
        <w:pict>
          <v:shape id="Resim 45" o:spid="_x0000_i1049" type="#_x0000_t75" style="width:127.5pt;height:100.5pt;visibility:visible">
            <v:imagedata r:id="rId21" o:title=""/>
          </v:shape>
        </w:pict>
      </w:r>
    </w:p>
    <w:p w:rsidR="00691151" w:rsidRPr="00D4715B" w:rsidRDefault="00691151" w:rsidP="00B330DC">
      <w:pPr>
        <w:rPr>
          <w:b/>
          <w:sz w:val="24"/>
          <w:szCs w:val="24"/>
        </w:rPr>
      </w:pPr>
      <w:r w:rsidRPr="00D4715B">
        <w:rPr>
          <w:b/>
          <w:sz w:val="24"/>
          <w:szCs w:val="24"/>
        </w:rPr>
        <w:t>14. Gazete haberine göre çocuklar hangi haklarından yoksun kalmışlardır?</w:t>
      </w:r>
    </w:p>
    <w:p w:rsidR="00691151" w:rsidRPr="00D4715B" w:rsidRDefault="00691151" w:rsidP="000252D5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A ) Beslenme</w:t>
      </w:r>
      <w:r w:rsidRPr="00D4715B">
        <w:rPr>
          <w:sz w:val="24"/>
          <w:szCs w:val="24"/>
        </w:rPr>
        <w:tab/>
      </w:r>
      <w:r w:rsidRPr="00D4715B">
        <w:rPr>
          <w:sz w:val="24"/>
          <w:szCs w:val="24"/>
        </w:rPr>
        <w:tab/>
        <w:t>B ) Barınma</w:t>
      </w:r>
    </w:p>
    <w:p w:rsidR="00691151" w:rsidRDefault="00691151" w:rsidP="000252D5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C ) Eğitim</w:t>
      </w:r>
      <w:r w:rsidRPr="00D4715B">
        <w:rPr>
          <w:sz w:val="24"/>
          <w:szCs w:val="24"/>
        </w:rPr>
        <w:tab/>
      </w:r>
      <w:r w:rsidRPr="00D4715B">
        <w:rPr>
          <w:sz w:val="24"/>
          <w:szCs w:val="24"/>
        </w:rPr>
        <w:tab/>
        <w:t>D ) Yaşama</w:t>
      </w:r>
    </w:p>
    <w:p w:rsidR="00691151" w:rsidRDefault="00691151" w:rsidP="00D4715B">
      <w:pPr>
        <w:spacing w:after="0"/>
        <w:rPr>
          <w:b/>
          <w:sz w:val="24"/>
          <w:szCs w:val="24"/>
        </w:rPr>
      </w:pPr>
    </w:p>
    <w:p w:rsidR="00691151" w:rsidRDefault="00691151" w:rsidP="00D4715B">
      <w:pPr>
        <w:spacing w:after="0"/>
        <w:rPr>
          <w:b/>
          <w:sz w:val="24"/>
          <w:szCs w:val="24"/>
        </w:rPr>
      </w:pPr>
    </w:p>
    <w:p w:rsidR="00691151" w:rsidRPr="00D4715B" w:rsidRDefault="00691151" w:rsidP="00D4715B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 </w:t>
      </w:r>
      <w:r w:rsidRPr="00D4715B">
        <w:rPr>
          <w:b/>
          <w:sz w:val="24"/>
          <w:szCs w:val="24"/>
        </w:rPr>
        <w:t>Aşağıdakilerden hangisi sürekli bir gruptur?</w:t>
      </w:r>
    </w:p>
    <w:p w:rsidR="00691151" w:rsidRPr="00D4715B" w:rsidRDefault="00691151" w:rsidP="00D4715B">
      <w:pPr>
        <w:spacing w:after="0"/>
        <w:rPr>
          <w:sz w:val="24"/>
          <w:szCs w:val="24"/>
        </w:rPr>
      </w:pPr>
    </w:p>
    <w:p w:rsidR="00691151" w:rsidRPr="00D4715B" w:rsidRDefault="00691151" w:rsidP="00D4715B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A )İzci grubu</w:t>
      </w:r>
      <w:r w:rsidRPr="00D4715B">
        <w:rPr>
          <w:sz w:val="24"/>
          <w:szCs w:val="24"/>
        </w:rPr>
        <w:tab/>
      </w:r>
      <w:r w:rsidRPr="00D4715B">
        <w:rPr>
          <w:sz w:val="24"/>
          <w:szCs w:val="24"/>
        </w:rPr>
        <w:tab/>
        <w:t>B )Sınıf grubu</w:t>
      </w:r>
    </w:p>
    <w:p w:rsidR="00691151" w:rsidRPr="00D4715B" w:rsidRDefault="00691151" w:rsidP="00D4715B">
      <w:pPr>
        <w:spacing w:after="0"/>
        <w:rPr>
          <w:sz w:val="24"/>
          <w:szCs w:val="24"/>
        </w:rPr>
      </w:pPr>
      <w:r w:rsidRPr="00D4715B">
        <w:rPr>
          <w:sz w:val="24"/>
          <w:szCs w:val="24"/>
        </w:rPr>
        <w:t>C )Aile grubu</w:t>
      </w:r>
      <w:r w:rsidRPr="00D4715B">
        <w:rPr>
          <w:sz w:val="24"/>
          <w:szCs w:val="24"/>
        </w:rPr>
        <w:tab/>
      </w:r>
      <w:r w:rsidRPr="00D4715B">
        <w:rPr>
          <w:sz w:val="24"/>
          <w:szCs w:val="24"/>
        </w:rPr>
        <w:tab/>
        <w:t>D ) Kulüp grubu</w:t>
      </w:r>
    </w:p>
    <w:p w:rsidR="00691151" w:rsidRPr="00D4715B" w:rsidRDefault="00691151" w:rsidP="000252D5">
      <w:pPr>
        <w:spacing w:after="0"/>
        <w:rPr>
          <w:sz w:val="24"/>
          <w:szCs w:val="24"/>
        </w:rPr>
      </w:pPr>
    </w:p>
    <w:sectPr w:rsidR="00691151" w:rsidRPr="00D4715B" w:rsidSect="00791F77">
      <w:type w:val="continuous"/>
      <w:pgSz w:w="11906" w:h="16838"/>
      <w:pgMar w:top="426" w:right="566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tistik">
    <w:altName w:val="Courier New"/>
    <w:panose1 w:val="00000000000000000000"/>
    <w:charset w:val="A2"/>
    <w:family w:val="decorative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764096"/>
    <w:multiLevelType w:val="hybridMultilevel"/>
    <w:tmpl w:val="D960BC2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46CF"/>
    <w:rsid w:val="000252D5"/>
    <w:rsid w:val="00166DB6"/>
    <w:rsid w:val="00232208"/>
    <w:rsid w:val="00305B7C"/>
    <w:rsid w:val="003307F2"/>
    <w:rsid w:val="003E261A"/>
    <w:rsid w:val="003F0AD1"/>
    <w:rsid w:val="004041D5"/>
    <w:rsid w:val="004C783D"/>
    <w:rsid w:val="005411A5"/>
    <w:rsid w:val="005539A5"/>
    <w:rsid w:val="00653C34"/>
    <w:rsid w:val="00691151"/>
    <w:rsid w:val="00710E03"/>
    <w:rsid w:val="00791F77"/>
    <w:rsid w:val="007D1FB3"/>
    <w:rsid w:val="00857477"/>
    <w:rsid w:val="00882D4B"/>
    <w:rsid w:val="008B46CF"/>
    <w:rsid w:val="009C099C"/>
    <w:rsid w:val="009E212D"/>
    <w:rsid w:val="00A164F4"/>
    <w:rsid w:val="00A31014"/>
    <w:rsid w:val="00A36C81"/>
    <w:rsid w:val="00B330DC"/>
    <w:rsid w:val="00BB68E3"/>
    <w:rsid w:val="00BC2A4D"/>
    <w:rsid w:val="00C012EC"/>
    <w:rsid w:val="00C862C7"/>
    <w:rsid w:val="00CC6801"/>
    <w:rsid w:val="00D4715B"/>
    <w:rsid w:val="00DD18F2"/>
    <w:rsid w:val="00F57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1A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305B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0252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25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52D5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4C783D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5" Type="http://schemas.openxmlformats.org/officeDocument/2006/relationships/image" Target="media/image1.jpeg"/><Relationship Id="rId15" Type="http://schemas.openxmlformats.org/officeDocument/2006/relationships/image" Target="media/image11.emf"/><Relationship Id="rId23" Type="http://schemas.openxmlformats.org/officeDocument/2006/relationships/theme" Target="theme/theme1.xml"/><Relationship Id="rId10" Type="http://schemas.openxmlformats.org/officeDocument/2006/relationships/image" Target="media/image6.emf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173</TotalTime>
  <Pages>2</Pages>
  <Words>503</Words>
  <Characters>2870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müge&amp;arda</dc:creator>
  <cp:keywords>www.sorubak.com</cp:keywords>
  <dc:description/>
  <cp:lastModifiedBy>EDANUR HANIM</cp:lastModifiedBy>
  <cp:revision>7</cp:revision>
  <cp:lastPrinted>2011-10-16T18:31:00Z</cp:lastPrinted>
  <dcterms:created xsi:type="dcterms:W3CDTF">2011-10-16T15:39:00Z</dcterms:created>
  <dcterms:modified xsi:type="dcterms:W3CDTF">2011-12-01T20:15:00Z</dcterms:modified>
  <cp:contentType>Sorubak.Com</cp:contentType>
</cp:coreProperties>
</file>