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EA" w:rsidRDefault="00BA3DEA" w:rsidP="0085537E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2" o:spid="_x0000_s1027" type="#_x0000_t75" alt="TR" style="position:absolute;left:0;text-align:left;margin-left:-8.25pt;margin-top:-15.75pt;width:107pt;height:48.3pt;z-index:-251659264;visibility:visible">
            <v:imagedata r:id="rId7" o:title=""/>
          </v:shape>
        </w:pict>
      </w:r>
      <w:r>
        <w:rPr>
          <w:noProof/>
        </w:rPr>
        <w:pict>
          <v:shape id="Resim 74" o:spid="_x0000_s1028" type="#_x0000_t75" alt="gif (456)" style="position:absolute;left:0;text-align:left;margin-left:427.5pt;margin-top:-15.75pt;width:90pt;height:43.4pt;z-index:-251658240;visibility:visible">
            <v:imagedata r:id="rId8" o:title=""/>
          </v:shape>
        </w:pict>
      </w:r>
      <w:r>
        <w:t>Bafra Gazi İlköğretim Okulu</w:t>
      </w:r>
    </w:p>
    <w:p w:rsidR="00BA3DEA" w:rsidRDefault="00BA3DEA" w:rsidP="0085537E">
      <w:pPr>
        <w:jc w:val="center"/>
      </w:pPr>
      <w:r>
        <w:t>2011-2012 Eğitim Öğretim Yılı 5-B Sınıfı</w:t>
      </w:r>
    </w:p>
    <w:p w:rsidR="00BA3DEA" w:rsidRPr="002B5073" w:rsidRDefault="00BA3DEA" w:rsidP="0085537E">
      <w:pPr>
        <w:tabs>
          <w:tab w:val="center" w:pos="4677"/>
          <w:tab w:val="left" w:pos="7890"/>
        </w:tabs>
        <w:jc w:val="center"/>
        <w:rPr>
          <w:i/>
          <w:sz w:val="20"/>
          <w:szCs w:val="20"/>
        </w:rPr>
      </w:pPr>
      <w:r>
        <w:rPr>
          <w:sz w:val="28"/>
          <w:szCs w:val="28"/>
        </w:rPr>
        <w:t xml:space="preserve">                          Türkçe Dersi</w:t>
      </w:r>
      <w:r w:rsidRPr="00BC605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b/>
          <w:i/>
          <w:sz w:val="28"/>
          <w:szCs w:val="28"/>
        </w:rPr>
        <w:t>Güzel Ülkem Türkiye</w:t>
      </w:r>
      <w:r>
        <w:rPr>
          <w:sz w:val="28"/>
          <w:szCs w:val="28"/>
        </w:rPr>
        <w:t>)</w:t>
      </w:r>
      <w:r>
        <w:t xml:space="preserve"> </w:t>
      </w:r>
      <w:r w:rsidRPr="000C7157">
        <w:rPr>
          <w:b/>
          <w:sz w:val="28"/>
          <w:szCs w:val="28"/>
        </w:rPr>
        <w:t>S</w:t>
      </w:r>
      <w:r w:rsidRPr="000C7157">
        <w:rPr>
          <w:sz w:val="28"/>
          <w:szCs w:val="28"/>
        </w:rPr>
        <w:t>ınavı</w:t>
      </w:r>
      <w:r w:rsidRPr="000C7157">
        <w:rPr>
          <w:b/>
          <w:sz w:val="28"/>
          <w:szCs w:val="28"/>
        </w:rPr>
        <w:t xml:space="preserve"> </w:t>
      </w:r>
      <w:r>
        <w:t xml:space="preserve">     </w:t>
      </w:r>
      <w:r w:rsidRPr="002B5073">
        <w:rPr>
          <w:i/>
          <w:sz w:val="20"/>
          <w:szCs w:val="20"/>
        </w:rPr>
        <w:t xml:space="preserve">veli imzası    </w:t>
      </w:r>
      <w:r w:rsidRPr="002B5073">
        <w:rPr>
          <w:i/>
        </w:rPr>
        <w:t>…….</w:t>
      </w:r>
    </w:p>
    <w:p w:rsidR="00BA3DEA" w:rsidRDefault="00BA3DEA" w:rsidP="004038F7">
      <w:pPr>
        <w:tabs>
          <w:tab w:val="center" w:pos="4677"/>
          <w:tab w:val="left" w:pos="7890"/>
        </w:tabs>
        <w:rPr>
          <w:sz w:val="20"/>
          <w:szCs w:val="20"/>
        </w:rPr>
      </w:pPr>
    </w:p>
    <w:p w:rsidR="00BA3DEA" w:rsidRDefault="00BA3DEA" w:rsidP="00403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</w:pPr>
      <w:r>
        <w:t xml:space="preserve">DOĞRU : …….                            YANLIŞ : …………..                         PUAN : …………..        </w:t>
      </w:r>
    </w:p>
    <w:p w:rsidR="00BA3DEA" w:rsidRDefault="00BA3DEA" w:rsidP="004038F7">
      <w:pPr>
        <w:tabs>
          <w:tab w:val="center" w:pos="4677"/>
          <w:tab w:val="left" w:pos="7890"/>
        </w:tabs>
      </w:pPr>
    </w:p>
    <w:p w:rsidR="00BA3DEA" w:rsidRPr="00BC6050" w:rsidRDefault="00BA3DEA" w:rsidP="004038F7">
      <w:pPr>
        <w:tabs>
          <w:tab w:val="center" w:pos="4677"/>
          <w:tab w:val="left" w:pos="7890"/>
        </w:tabs>
      </w:pPr>
      <w:r w:rsidRPr="00BC6050">
        <w:t>Adı</w:t>
      </w:r>
      <w:r>
        <w:t>m</w:t>
      </w:r>
      <w:r w:rsidRPr="00BC6050">
        <w:t xml:space="preserve"> Soyadı</w:t>
      </w:r>
      <w:r>
        <w:t xml:space="preserve">m      </w:t>
      </w:r>
      <w:r w:rsidRPr="00BC6050">
        <w:t xml:space="preserve"> : ………………………</w:t>
      </w:r>
    </w:p>
    <w:p w:rsidR="00BA3DEA" w:rsidRDefault="00BA3DEA" w:rsidP="004038F7">
      <w:pPr>
        <w:tabs>
          <w:tab w:val="center" w:pos="4677"/>
          <w:tab w:val="left" w:pos="7890"/>
        </w:tabs>
      </w:pPr>
      <w:r w:rsidRPr="00BC6050">
        <w:t>Okul N</w:t>
      </w:r>
      <w:r>
        <w:t>umaram</w:t>
      </w:r>
      <w:r w:rsidRPr="00BC6050">
        <w:t xml:space="preserve">      : ………………………</w:t>
      </w:r>
    </w:p>
    <w:p w:rsidR="00BA3DEA" w:rsidRPr="00246259" w:rsidRDefault="00BA3DEA" w:rsidP="00246259">
      <w:pPr>
        <w:tabs>
          <w:tab w:val="center" w:pos="4677"/>
          <w:tab w:val="left" w:pos="7890"/>
        </w:tabs>
        <w:jc w:val="center"/>
        <w:rPr>
          <w:b/>
          <w:i/>
        </w:rPr>
        <w:sectPr w:rsidR="00BA3DEA" w:rsidRPr="00246259" w:rsidSect="00B54F8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37" w:right="851" w:bottom="737" w:left="851" w:header="709" w:footer="709" w:gutter="0"/>
          <w:cols w:sep="1" w:space="708"/>
          <w:rtlGutter/>
          <w:docGrid w:linePitch="360"/>
        </w:sectPr>
      </w:pPr>
      <w:r w:rsidRPr="00BE0545">
        <w:rPr>
          <w:b/>
          <w:i/>
        </w:rPr>
        <w:t xml:space="preserve">S    </w:t>
      </w:r>
      <w:r>
        <w:rPr>
          <w:b/>
          <w:i/>
        </w:rPr>
        <w:t xml:space="preserve"> O     R     U     L     A     R</w:t>
      </w:r>
    </w:p>
    <w:p w:rsidR="00BA3DEA" w:rsidRDefault="00BA3DEA" w:rsidP="00246259">
      <w:pPr>
        <w:tabs>
          <w:tab w:val="left" w:pos="2340"/>
          <w:tab w:val="center" w:pos="4677"/>
          <w:tab w:val="left" w:pos="7890"/>
        </w:tabs>
        <w:rPr>
          <w:sz w:val="22"/>
          <w:szCs w:val="22"/>
        </w:rPr>
      </w:pPr>
      <w:r>
        <w:rPr>
          <w:noProof/>
        </w:rPr>
        <w:pict>
          <v:rect id="_x0000_s1029" style="position:absolute;margin-left:-9pt;margin-top:7.8pt;width:207pt;height:207pt;z-index:251656192">
            <v:textbox style="mso-next-textbox:#_x0000_s1029">
              <w:txbxContent>
                <w:p w:rsidR="00BA3DEA" w:rsidRDefault="00BA3DEA" w:rsidP="00246259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GEZSEN ANADOLU’YU</w:t>
                  </w:r>
                </w:p>
                <w:p w:rsidR="00BA3DEA" w:rsidRDefault="00BA3DEA" w:rsidP="00246259">
                  <w:pPr>
                    <w:rPr>
                      <w:sz w:val="22"/>
                      <w:szCs w:val="22"/>
                    </w:rPr>
                  </w:pPr>
                  <w:r w:rsidRPr="004A19F8">
                    <w:rPr>
                      <w:sz w:val="22"/>
                      <w:szCs w:val="22"/>
                    </w:rPr>
                    <w:t>Sen ne güzel bulursun</w:t>
                  </w:r>
                </w:p>
                <w:p w:rsidR="00BA3DEA" w:rsidRDefault="00BA3DEA" w:rsidP="0024625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Gezsen Anadolu’yu</w:t>
                  </w:r>
                </w:p>
                <w:p w:rsidR="00BA3DEA" w:rsidRDefault="00BA3DEA" w:rsidP="0024625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Dertlerden kurtulursun</w:t>
                  </w:r>
                </w:p>
                <w:p w:rsidR="00BA3DEA" w:rsidRDefault="00BA3DEA" w:rsidP="004A19F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Gezsen Anadolu’yu</w:t>
                  </w:r>
                </w:p>
                <w:p w:rsidR="00BA3DEA" w:rsidRDefault="00BA3DEA" w:rsidP="004A19F8">
                  <w:pPr>
                    <w:rPr>
                      <w:sz w:val="22"/>
                      <w:szCs w:val="22"/>
                    </w:rPr>
                  </w:pPr>
                </w:p>
                <w:p w:rsidR="00BA3DEA" w:rsidRDefault="00BA3DEA" w:rsidP="004A19F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Billur ırmakları var</w:t>
                  </w:r>
                </w:p>
                <w:p w:rsidR="00BA3DEA" w:rsidRDefault="00BA3DEA" w:rsidP="004A19F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Buzdan kaynakları var</w:t>
                  </w:r>
                </w:p>
                <w:p w:rsidR="00BA3DEA" w:rsidRDefault="00BA3DEA" w:rsidP="004A19F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Ne hoş toprakları var</w:t>
                  </w:r>
                </w:p>
                <w:p w:rsidR="00BA3DEA" w:rsidRDefault="00BA3DEA" w:rsidP="004A19F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Gezsen Anadolu’yu</w:t>
                  </w:r>
                </w:p>
                <w:p w:rsidR="00BA3DEA" w:rsidRDefault="00BA3DEA" w:rsidP="004A19F8">
                  <w:pPr>
                    <w:rPr>
                      <w:sz w:val="22"/>
                      <w:szCs w:val="22"/>
                    </w:rPr>
                  </w:pPr>
                </w:p>
                <w:p w:rsidR="00BA3DEA" w:rsidRDefault="00BA3DEA" w:rsidP="00246259">
                  <w:r>
                    <w:t>Orda bahar başkadır</w:t>
                  </w:r>
                </w:p>
                <w:p w:rsidR="00BA3DEA" w:rsidRDefault="00BA3DEA" w:rsidP="00246259">
                  <w:r>
                    <w:t>Yazlar kışlar başkadır</w:t>
                  </w:r>
                </w:p>
                <w:p w:rsidR="00BA3DEA" w:rsidRDefault="00BA3DEA" w:rsidP="00246259">
                  <w:r>
                    <w:t>Ah! Bu diyar başkadır</w:t>
                  </w:r>
                </w:p>
                <w:p w:rsidR="00BA3DEA" w:rsidRDefault="00BA3DEA" w:rsidP="00246259">
                  <w:r>
                    <w:t>Gezsen Anadolu’yu</w:t>
                  </w:r>
                </w:p>
                <w:p w:rsidR="00BA3DEA" w:rsidRPr="004A19F8" w:rsidRDefault="00BA3DEA" w:rsidP="00246259"/>
              </w:txbxContent>
            </v:textbox>
          </v:rect>
        </w:pict>
      </w:r>
    </w:p>
    <w:p w:rsidR="00BA3DEA" w:rsidRPr="000C7157" w:rsidRDefault="00BA3DEA" w:rsidP="00CD78C2">
      <w:pPr>
        <w:tabs>
          <w:tab w:val="left" w:pos="2340"/>
          <w:tab w:val="center" w:pos="4677"/>
          <w:tab w:val="left" w:pos="7890"/>
        </w:tabs>
        <w:rPr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Pr="00515E78" w:rsidRDefault="00BA3DEA" w:rsidP="00CD78C2">
      <w:pPr>
        <w:tabs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Pr="00B12F65" w:rsidRDefault="00BA3DEA" w:rsidP="00CD78C2">
      <w:pPr>
        <w:tabs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 xml:space="preserve">Aşağıdaki 1, 2, 3 ve 4. soruları yukarıdaki </w:t>
      </w:r>
      <w:r>
        <w:rPr>
          <w:sz w:val="22"/>
          <w:szCs w:val="22"/>
        </w:rPr>
        <w:t>şiire</w:t>
      </w:r>
      <w:r w:rsidRPr="00B12F65">
        <w:rPr>
          <w:sz w:val="22"/>
          <w:szCs w:val="22"/>
        </w:rPr>
        <w:t xml:space="preserve"> göre cevaplayınız.</w:t>
      </w:r>
    </w:p>
    <w:p w:rsidR="00BA3DEA" w:rsidRPr="00B12F65" w:rsidRDefault="00BA3DEA" w:rsidP="00CD78C2">
      <w:pPr>
        <w:tabs>
          <w:tab w:val="left" w:pos="2340"/>
          <w:tab w:val="center" w:pos="4677"/>
          <w:tab w:val="left" w:pos="7890"/>
        </w:tabs>
        <w:rPr>
          <w:sz w:val="22"/>
          <w:szCs w:val="22"/>
        </w:rPr>
      </w:pPr>
    </w:p>
    <w:p w:rsidR="00BA3DEA" w:rsidRPr="00B12F65" w:rsidRDefault="00BA3DEA" w:rsidP="00CD78C2">
      <w:pPr>
        <w:tabs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b/>
          <w:sz w:val="22"/>
          <w:szCs w:val="22"/>
          <w:bdr w:val="single" w:sz="4" w:space="0" w:color="auto"/>
        </w:rPr>
        <w:t>S.1</w:t>
      </w:r>
      <w:r w:rsidRPr="00B12F6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Yukarıdaki şiirin </w:t>
      </w:r>
      <w:r w:rsidRPr="00080EEA">
        <w:rPr>
          <w:b/>
          <w:i/>
          <w:sz w:val="22"/>
          <w:szCs w:val="22"/>
          <w:u w:val="single"/>
        </w:rPr>
        <w:t>ana fikri</w:t>
      </w:r>
      <w:r>
        <w:rPr>
          <w:sz w:val="22"/>
          <w:szCs w:val="22"/>
        </w:rPr>
        <w:t xml:space="preserve"> nedir?</w:t>
      </w:r>
    </w:p>
    <w:p w:rsidR="00BA3DEA" w:rsidRPr="00B12F65" w:rsidRDefault="00BA3DEA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Anadolu’yu gezmek</w:t>
      </w:r>
    </w:p>
    <w:p w:rsidR="00BA3DEA" w:rsidRPr="00B12F65" w:rsidRDefault="00BA3DEA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Vatan sevgisi</w:t>
      </w:r>
    </w:p>
    <w:p w:rsidR="00BA3DEA" w:rsidRPr="00B12F65" w:rsidRDefault="00BA3DEA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Doğa hayranlığı</w:t>
      </w:r>
    </w:p>
    <w:p w:rsidR="00BA3DEA" w:rsidRPr="00B12F65" w:rsidRDefault="00BA3DEA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Dertlerden kurtulmak</w:t>
      </w:r>
    </w:p>
    <w:p w:rsidR="00BA3DEA" w:rsidRPr="00B12F65" w:rsidRDefault="00BA3DEA" w:rsidP="00CD78C2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</w:p>
    <w:p w:rsidR="00BA3DEA" w:rsidRPr="00B12F65" w:rsidRDefault="00BA3DEA" w:rsidP="00CD78C2">
      <w:pPr>
        <w:tabs>
          <w:tab w:val="left" w:pos="180"/>
          <w:tab w:val="left" w:pos="2340"/>
          <w:tab w:val="center" w:pos="4677"/>
          <w:tab w:val="left" w:pos="7890"/>
        </w:tabs>
        <w:ind w:right="-177"/>
        <w:rPr>
          <w:sz w:val="22"/>
          <w:szCs w:val="22"/>
        </w:rPr>
      </w:pPr>
      <w:r w:rsidRPr="00B12F65">
        <w:rPr>
          <w:b/>
          <w:sz w:val="22"/>
          <w:szCs w:val="22"/>
          <w:bdr w:val="single" w:sz="4" w:space="0" w:color="auto"/>
        </w:rPr>
        <w:t>S.2</w:t>
      </w:r>
      <w:r w:rsidRPr="00B12F65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080EEA">
        <w:rPr>
          <w:b/>
          <w:i/>
          <w:sz w:val="22"/>
          <w:szCs w:val="22"/>
        </w:rPr>
        <w:t>kaynakları</w:t>
      </w:r>
      <w:r>
        <w:rPr>
          <w:sz w:val="22"/>
          <w:szCs w:val="22"/>
        </w:rPr>
        <w:t xml:space="preserve">” kelimesinin yerine hangisinin getirilmesi </w:t>
      </w:r>
      <w:r w:rsidRPr="00080EEA">
        <w:rPr>
          <w:b/>
          <w:i/>
          <w:sz w:val="22"/>
          <w:szCs w:val="22"/>
        </w:rPr>
        <w:t>en uygun</w:t>
      </w:r>
      <w:r>
        <w:rPr>
          <w:sz w:val="22"/>
          <w:szCs w:val="22"/>
        </w:rPr>
        <w:t xml:space="preserve"> olur?</w:t>
      </w:r>
    </w:p>
    <w:p w:rsidR="00BA3DEA" w:rsidRPr="00B12F65" w:rsidRDefault="00BA3DEA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gölleri</w:t>
      </w:r>
      <w:r>
        <w:rPr>
          <w:sz w:val="22"/>
          <w:szCs w:val="22"/>
        </w:rPr>
        <w:tab/>
      </w:r>
      <w:r w:rsidRPr="00B12F65">
        <w:rPr>
          <w:sz w:val="22"/>
          <w:szCs w:val="22"/>
        </w:rPr>
        <w:t xml:space="preserve">B) </w:t>
      </w:r>
      <w:r>
        <w:rPr>
          <w:sz w:val="22"/>
          <w:szCs w:val="22"/>
        </w:rPr>
        <w:t>denizleri</w:t>
      </w:r>
    </w:p>
    <w:p w:rsidR="00BA3DEA" w:rsidRPr="00B12F65" w:rsidRDefault="00BA3DEA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pınarları</w:t>
      </w:r>
      <w:r>
        <w:rPr>
          <w:sz w:val="22"/>
          <w:szCs w:val="22"/>
        </w:rPr>
        <w:tab/>
      </w:r>
      <w:r w:rsidRPr="00B12F65">
        <w:rPr>
          <w:sz w:val="22"/>
          <w:szCs w:val="22"/>
        </w:rPr>
        <w:t xml:space="preserve">D) </w:t>
      </w:r>
      <w:r>
        <w:rPr>
          <w:sz w:val="22"/>
          <w:szCs w:val="22"/>
        </w:rPr>
        <w:t>ormanları</w:t>
      </w:r>
    </w:p>
    <w:p w:rsidR="00BA3DEA" w:rsidRPr="00B12F65" w:rsidRDefault="00BA3DEA" w:rsidP="00CD78C2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</w:r>
    </w:p>
    <w:p w:rsidR="00BA3DEA" w:rsidRPr="00B12F65" w:rsidRDefault="00BA3DEA" w:rsidP="005C03AB">
      <w:pPr>
        <w:tabs>
          <w:tab w:val="left" w:pos="180"/>
          <w:tab w:val="left" w:pos="540"/>
        </w:tabs>
        <w:rPr>
          <w:sz w:val="22"/>
          <w:szCs w:val="22"/>
        </w:rPr>
      </w:pPr>
      <w:r w:rsidRPr="00B12F65">
        <w:rPr>
          <w:b/>
          <w:sz w:val="22"/>
          <w:szCs w:val="22"/>
          <w:bdr w:val="single" w:sz="4" w:space="0" w:color="auto"/>
        </w:rPr>
        <w:t>S.3</w:t>
      </w:r>
      <w:r w:rsidRPr="00B12F65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>
        <w:rPr>
          <w:b/>
          <w:i/>
          <w:sz w:val="22"/>
          <w:szCs w:val="22"/>
        </w:rPr>
        <w:t>diyar</w:t>
      </w:r>
      <w:r>
        <w:rPr>
          <w:sz w:val="22"/>
          <w:szCs w:val="22"/>
        </w:rPr>
        <w:t xml:space="preserve">” kelimesinin yerine hangisinin getirilmesi </w:t>
      </w:r>
      <w:r w:rsidRPr="00080EEA">
        <w:rPr>
          <w:b/>
          <w:i/>
          <w:sz w:val="22"/>
          <w:szCs w:val="22"/>
        </w:rPr>
        <w:t>en uygun</w:t>
      </w:r>
      <w:r>
        <w:rPr>
          <w:sz w:val="22"/>
          <w:szCs w:val="22"/>
        </w:rPr>
        <w:t xml:space="preserve"> olur?</w:t>
      </w:r>
    </w:p>
    <w:p w:rsidR="00BA3DEA" w:rsidRPr="00B12F65" w:rsidRDefault="00BA3DEA" w:rsidP="005C03AB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köyler</w:t>
      </w:r>
      <w:r w:rsidRPr="00B12F6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şehir</w:t>
      </w:r>
    </w:p>
    <w:p w:rsidR="00BA3DEA" w:rsidRPr="00B12F65" w:rsidRDefault="00BA3DEA" w:rsidP="005C03A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bölge</w:t>
      </w:r>
      <w:r>
        <w:rPr>
          <w:sz w:val="22"/>
          <w:szCs w:val="22"/>
        </w:rPr>
        <w:tab/>
      </w:r>
      <w:r w:rsidRPr="00B12F65">
        <w:rPr>
          <w:sz w:val="22"/>
          <w:szCs w:val="22"/>
        </w:rPr>
        <w:t xml:space="preserve">D) </w:t>
      </w:r>
      <w:r>
        <w:rPr>
          <w:sz w:val="22"/>
          <w:szCs w:val="22"/>
        </w:rPr>
        <w:t>memleket</w:t>
      </w:r>
    </w:p>
    <w:p w:rsidR="00BA3DEA" w:rsidRPr="00B12F65" w:rsidRDefault="00BA3DEA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BA3DEA" w:rsidRPr="00B12F65" w:rsidRDefault="00BA3DEA" w:rsidP="00CD78C2">
      <w:pPr>
        <w:tabs>
          <w:tab w:val="left" w:pos="180"/>
          <w:tab w:val="left" w:pos="330"/>
          <w:tab w:val="left" w:pos="2340"/>
        </w:tabs>
        <w:rPr>
          <w:sz w:val="22"/>
          <w:szCs w:val="22"/>
        </w:rPr>
      </w:pPr>
      <w:r w:rsidRPr="00B12F65">
        <w:rPr>
          <w:b/>
          <w:sz w:val="22"/>
          <w:szCs w:val="22"/>
          <w:bdr w:val="single" w:sz="4" w:space="0" w:color="auto"/>
        </w:rPr>
        <w:t>S.4</w:t>
      </w:r>
      <w:r w:rsidRPr="00B12F6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Şiirde ülkemizin hangi özelliklerinden </w:t>
      </w:r>
      <w:r w:rsidRPr="00080EEA">
        <w:rPr>
          <w:b/>
          <w:i/>
          <w:sz w:val="22"/>
          <w:szCs w:val="22"/>
          <w:u w:val="single"/>
        </w:rPr>
        <w:t>bahsedilmemektedi</w:t>
      </w:r>
      <w:r>
        <w:rPr>
          <w:sz w:val="22"/>
          <w:szCs w:val="22"/>
        </w:rPr>
        <w:t>r?</w:t>
      </w:r>
    </w:p>
    <w:p w:rsidR="00BA3DEA" w:rsidRPr="00B12F65" w:rsidRDefault="00BA3DEA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akarsularından</w:t>
      </w:r>
    </w:p>
    <w:p w:rsidR="00BA3DEA" w:rsidRPr="00B12F65" w:rsidRDefault="00BA3DEA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ikliminden</w:t>
      </w:r>
    </w:p>
    <w:p w:rsidR="00BA3DEA" w:rsidRPr="00B12F65" w:rsidRDefault="00BA3DEA" w:rsidP="005C03A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ekonomisinden</w:t>
      </w:r>
    </w:p>
    <w:p w:rsidR="00BA3DEA" w:rsidRPr="00B12F65" w:rsidRDefault="00BA3DEA" w:rsidP="005C03A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topraklarından</w:t>
      </w:r>
    </w:p>
    <w:p w:rsidR="00BA3DEA" w:rsidRDefault="00BA3DEA" w:rsidP="00BD73EF">
      <w:pPr>
        <w:tabs>
          <w:tab w:val="left" w:pos="330"/>
        </w:tabs>
        <w:rPr>
          <w:b/>
          <w:sz w:val="22"/>
          <w:szCs w:val="22"/>
          <w:bdr w:val="single" w:sz="4" w:space="0" w:color="auto"/>
        </w:rPr>
      </w:pPr>
    </w:p>
    <w:p w:rsidR="00BA3DEA" w:rsidRPr="00B12F65" w:rsidRDefault="00BA3DEA" w:rsidP="00BD73EF">
      <w:pPr>
        <w:tabs>
          <w:tab w:val="left" w:pos="330"/>
        </w:tabs>
        <w:rPr>
          <w:sz w:val="22"/>
          <w:szCs w:val="22"/>
        </w:rPr>
      </w:pPr>
      <w:r w:rsidRPr="00B12F65">
        <w:rPr>
          <w:b/>
          <w:sz w:val="22"/>
          <w:szCs w:val="22"/>
          <w:bdr w:val="single" w:sz="4" w:space="0" w:color="auto"/>
        </w:rPr>
        <w:t>S.</w:t>
      </w:r>
      <w:r>
        <w:rPr>
          <w:b/>
          <w:sz w:val="22"/>
          <w:szCs w:val="22"/>
          <w:bdr w:val="single" w:sz="4" w:space="0" w:color="auto"/>
        </w:rPr>
        <w:t>5</w:t>
      </w:r>
      <w:r w:rsidRPr="00B12F65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BD73EF">
        <w:rPr>
          <w:b/>
          <w:i/>
          <w:sz w:val="22"/>
          <w:szCs w:val="22"/>
        </w:rPr>
        <w:t>Bilgili</w:t>
      </w:r>
      <w:r>
        <w:rPr>
          <w:sz w:val="22"/>
          <w:szCs w:val="22"/>
        </w:rPr>
        <w:t xml:space="preserve">” kelimesinin </w:t>
      </w:r>
      <w:r w:rsidRPr="00BD73EF">
        <w:rPr>
          <w:sz w:val="22"/>
          <w:szCs w:val="22"/>
          <w:u w:val="single"/>
        </w:rPr>
        <w:t>zıt anlamlısı</w:t>
      </w:r>
      <w:r>
        <w:rPr>
          <w:sz w:val="22"/>
          <w:szCs w:val="22"/>
        </w:rPr>
        <w:t xml:space="preserve"> aşağıdakilerden hangisidir?</w:t>
      </w:r>
    </w:p>
    <w:p w:rsidR="00BA3DEA" w:rsidRPr="00B12F65" w:rsidRDefault="00BA3DEA" w:rsidP="00BD73EF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akıllı</w:t>
      </w:r>
      <w:r>
        <w:rPr>
          <w:sz w:val="22"/>
          <w:szCs w:val="22"/>
        </w:rPr>
        <w:tab/>
      </w:r>
      <w:r w:rsidRPr="00B12F65">
        <w:rPr>
          <w:sz w:val="22"/>
          <w:szCs w:val="22"/>
        </w:rPr>
        <w:t xml:space="preserve">B) </w:t>
      </w:r>
      <w:r>
        <w:rPr>
          <w:sz w:val="22"/>
          <w:szCs w:val="22"/>
        </w:rPr>
        <w:t>akılsız</w:t>
      </w:r>
    </w:p>
    <w:p w:rsidR="00BA3DEA" w:rsidRPr="00BD73EF" w:rsidRDefault="00BA3DEA" w:rsidP="00A84CBF">
      <w:pPr>
        <w:tabs>
          <w:tab w:val="left" w:pos="330"/>
          <w:tab w:val="left" w:pos="2340"/>
        </w:tabs>
        <w:rPr>
          <w:sz w:val="22"/>
          <w:szCs w:val="22"/>
        </w:rPr>
      </w:pPr>
      <w:r w:rsidRPr="00B12F65">
        <w:rPr>
          <w:sz w:val="22"/>
          <w:szCs w:val="22"/>
        </w:rPr>
        <w:t xml:space="preserve">   C) </w:t>
      </w:r>
      <w:r>
        <w:rPr>
          <w:sz w:val="22"/>
          <w:szCs w:val="22"/>
        </w:rPr>
        <w:t>bilgisiz</w:t>
      </w:r>
      <w:r>
        <w:rPr>
          <w:sz w:val="22"/>
          <w:szCs w:val="22"/>
        </w:rPr>
        <w:tab/>
      </w:r>
      <w:r w:rsidRPr="00B12F65">
        <w:rPr>
          <w:sz w:val="22"/>
          <w:szCs w:val="22"/>
        </w:rPr>
        <w:t xml:space="preserve">D) </w:t>
      </w:r>
      <w:r>
        <w:rPr>
          <w:sz w:val="22"/>
          <w:szCs w:val="22"/>
        </w:rPr>
        <w:t>cahil</w:t>
      </w:r>
    </w:p>
    <w:p w:rsidR="00BA3DEA" w:rsidRDefault="00BA3DEA" w:rsidP="00CD78C2">
      <w:pPr>
        <w:tabs>
          <w:tab w:val="left" w:pos="180"/>
          <w:tab w:val="left" w:pos="330"/>
          <w:tab w:val="left" w:pos="234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CD78C2">
      <w:pPr>
        <w:tabs>
          <w:tab w:val="left" w:pos="180"/>
          <w:tab w:val="left" w:pos="330"/>
          <w:tab w:val="left" w:pos="2340"/>
        </w:tabs>
        <w:rPr>
          <w:b/>
          <w:sz w:val="22"/>
          <w:szCs w:val="22"/>
          <w:bdr w:val="single" w:sz="4" w:space="0" w:color="auto"/>
        </w:rPr>
      </w:pPr>
    </w:p>
    <w:p w:rsidR="00BA3DEA" w:rsidRPr="00B12F65" w:rsidRDefault="00BA3DEA" w:rsidP="00CD78C2">
      <w:pPr>
        <w:tabs>
          <w:tab w:val="left" w:pos="180"/>
          <w:tab w:val="left" w:pos="330"/>
          <w:tab w:val="left" w:pos="2340"/>
        </w:tabs>
        <w:rPr>
          <w:sz w:val="22"/>
          <w:szCs w:val="22"/>
        </w:rPr>
      </w:pPr>
      <w:r w:rsidRPr="00B12F65">
        <w:rPr>
          <w:b/>
          <w:sz w:val="22"/>
          <w:szCs w:val="22"/>
          <w:bdr w:val="single" w:sz="4" w:space="0" w:color="auto"/>
        </w:rPr>
        <w:t>S.</w:t>
      </w:r>
      <w:r>
        <w:rPr>
          <w:b/>
          <w:sz w:val="22"/>
          <w:szCs w:val="22"/>
          <w:bdr w:val="single" w:sz="4" w:space="0" w:color="auto"/>
        </w:rPr>
        <w:t>6</w:t>
      </w:r>
      <w:r w:rsidRPr="00B12F6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</w:t>
      </w:r>
      <w:r w:rsidRPr="00FF64C5">
        <w:rPr>
          <w:b/>
          <w:i/>
          <w:sz w:val="22"/>
          <w:szCs w:val="22"/>
        </w:rPr>
        <w:t xml:space="preserve">nesnel yargı </w:t>
      </w:r>
      <w:r w:rsidRPr="00FF64C5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BA3DEA" w:rsidRDefault="00BA3DEA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Dünya’nın en güzel kilimleri Anadolu’da dokunur.</w:t>
      </w:r>
      <w:r w:rsidRPr="00B12F65">
        <w:rPr>
          <w:sz w:val="22"/>
          <w:szCs w:val="22"/>
        </w:rPr>
        <w:tab/>
      </w:r>
    </w:p>
    <w:p w:rsidR="00BA3DEA" w:rsidRPr="00B12F65" w:rsidRDefault="00BA3DEA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B12F65">
        <w:rPr>
          <w:sz w:val="22"/>
          <w:szCs w:val="22"/>
        </w:rPr>
        <w:t xml:space="preserve">B) </w:t>
      </w:r>
      <w:r>
        <w:rPr>
          <w:sz w:val="22"/>
          <w:szCs w:val="22"/>
        </w:rPr>
        <w:t>Peri bacaları, Ürgüp yöresindedir.</w:t>
      </w:r>
    </w:p>
    <w:p w:rsidR="00BA3DEA" w:rsidRDefault="00BA3DEA" w:rsidP="0059639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Karadeniz Bölgesinin dağları, denize paralel uzanır</w:t>
      </w:r>
    </w:p>
    <w:p w:rsidR="00BA3DEA" w:rsidRPr="00B12F65" w:rsidRDefault="00BA3DEA" w:rsidP="0059639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Bafra Ovası, bir delta ovasıdır.</w:t>
      </w:r>
    </w:p>
    <w:p w:rsidR="00BA3DEA" w:rsidRPr="00B12F65" w:rsidRDefault="00BA3DEA" w:rsidP="004038F7">
      <w:pPr>
        <w:tabs>
          <w:tab w:val="left" w:pos="330"/>
        </w:tabs>
        <w:rPr>
          <w:sz w:val="22"/>
          <w:szCs w:val="22"/>
        </w:rPr>
      </w:pPr>
    </w:p>
    <w:p w:rsidR="00BA3DEA" w:rsidRPr="00B12F65" w:rsidRDefault="00BA3DEA" w:rsidP="00FF64C5">
      <w:pPr>
        <w:tabs>
          <w:tab w:val="left" w:pos="330"/>
        </w:tabs>
        <w:rPr>
          <w:sz w:val="22"/>
          <w:szCs w:val="22"/>
        </w:rPr>
      </w:pPr>
      <w:r w:rsidRPr="00B12F65">
        <w:rPr>
          <w:b/>
          <w:sz w:val="22"/>
          <w:szCs w:val="22"/>
          <w:bdr w:val="single" w:sz="4" w:space="0" w:color="auto"/>
        </w:rPr>
        <w:t>S.</w:t>
      </w:r>
      <w:r>
        <w:rPr>
          <w:b/>
          <w:sz w:val="22"/>
          <w:szCs w:val="22"/>
          <w:bdr w:val="single" w:sz="4" w:space="0" w:color="auto"/>
        </w:rPr>
        <w:t>7</w:t>
      </w:r>
      <w:r w:rsidRPr="00B12F65">
        <w:rPr>
          <w:sz w:val="22"/>
          <w:szCs w:val="22"/>
        </w:rPr>
        <w:t xml:space="preserve"> Aşağıdaki </w:t>
      </w:r>
      <w:r>
        <w:rPr>
          <w:sz w:val="22"/>
          <w:szCs w:val="22"/>
        </w:rPr>
        <w:t xml:space="preserve">cümlelerde altı çizili sözcüklerden hangisi </w:t>
      </w:r>
      <w:r w:rsidRPr="00FF64C5">
        <w:rPr>
          <w:b/>
          <w:i/>
          <w:sz w:val="22"/>
          <w:szCs w:val="22"/>
        </w:rPr>
        <w:t>mecaz anlamda</w:t>
      </w:r>
      <w:r>
        <w:rPr>
          <w:sz w:val="22"/>
          <w:szCs w:val="22"/>
        </w:rPr>
        <w:t xml:space="preserve"> </w:t>
      </w:r>
      <w:r w:rsidRPr="00FF64C5">
        <w:rPr>
          <w:b/>
          <w:sz w:val="22"/>
          <w:szCs w:val="22"/>
          <w:u w:val="single"/>
        </w:rPr>
        <w:t>kullanılmıştır</w:t>
      </w:r>
      <w:r>
        <w:rPr>
          <w:sz w:val="22"/>
          <w:szCs w:val="22"/>
        </w:rPr>
        <w:t>?</w:t>
      </w:r>
      <w:r w:rsidRPr="00B12F65">
        <w:rPr>
          <w:sz w:val="22"/>
          <w:szCs w:val="22"/>
        </w:rPr>
        <w:tab/>
      </w:r>
    </w:p>
    <w:p w:rsidR="00BA3DEA" w:rsidRDefault="00BA3DEA" w:rsidP="00B12F6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12F6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 xml:space="preserve">Gönlüm, Antalya’nın plajlarında </w:t>
      </w:r>
      <w:r w:rsidRPr="00BD73EF">
        <w:rPr>
          <w:sz w:val="22"/>
          <w:szCs w:val="22"/>
          <w:u w:val="single"/>
        </w:rPr>
        <w:t>kaldı</w:t>
      </w:r>
      <w:r>
        <w:rPr>
          <w:sz w:val="22"/>
          <w:szCs w:val="22"/>
        </w:rPr>
        <w:t>.</w:t>
      </w:r>
    </w:p>
    <w:p w:rsidR="00BA3DEA" w:rsidRDefault="00BA3DEA" w:rsidP="00B12F6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B12F65">
        <w:rPr>
          <w:sz w:val="22"/>
          <w:szCs w:val="22"/>
        </w:rPr>
        <w:t xml:space="preserve">B) </w:t>
      </w:r>
      <w:r>
        <w:rPr>
          <w:sz w:val="22"/>
          <w:szCs w:val="22"/>
        </w:rPr>
        <w:t xml:space="preserve">Doğu Anadolu Bölgesi çok </w:t>
      </w:r>
      <w:r w:rsidRPr="00BD73EF">
        <w:rPr>
          <w:sz w:val="22"/>
          <w:szCs w:val="22"/>
          <w:u w:val="single"/>
        </w:rPr>
        <w:t>soğuk</w:t>
      </w:r>
      <w:r>
        <w:rPr>
          <w:sz w:val="22"/>
          <w:szCs w:val="22"/>
        </w:rPr>
        <w:t xml:space="preserve"> olur.         </w:t>
      </w:r>
    </w:p>
    <w:p w:rsidR="00BA3DEA" w:rsidRDefault="00BA3DEA" w:rsidP="00B12F6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B12F65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Ülkemin köylerinde </w:t>
      </w:r>
      <w:r w:rsidRPr="00BD73EF">
        <w:rPr>
          <w:sz w:val="22"/>
          <w:szCs w:val="22"/>
          <w:u w:val="single"/>
        </w:rPr>
        <w:t>hayvancılık</w:t>
      </w:r>
      <w:r>
        <w:rPr>
          <w:sz w:val="22"/>
          <w:szCs w:val="22"/>
        </w:rPr>
        <w:t xml:space="preserve"> yapılır.</w:t>
      </w:r>
    </w:p>
    <w:p w:rsidR="00BA3DEA" w:rsidRPr="00B12F65" w:rsidRDefault="00BA3DEA" w:rsidP="00B12F6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B12F65">
        <w:rPr>
          <w:sz w:val="22"/>
          <w:szCs w:val="22"/>
        </w:rPr>
        <w:t xml:space="preserve">D) </w:t>
      </w:r>
      <w:r>
        <w:rPr>
          <w:sz w:val="22"/>
          <w:szCs w:val="22"/>
        </w:rPr>
        <w:t xml:space="preserve">Vatanımın topraklarında şehit </w:t>
      </w:r>
      <w:r w:rsidRPr="00BD73EF">
        <w:rPr>
          <w:sz w:val="22"/>
          <w:szCs w:val="22"/>
          <w:u w:val="single"/>
        </w:rPr>
        <w:t>kanı</w:t>
      </w:r>
      <w:r>
        <w:rPr>
          <w:sz w:val="22"/>
          <w:szCs w:val="22"/>
        </w:rPr>
        <w:t xml:space="preserve"> vardır.</w:t>
      </w:r>
    </w:p>
    <w:p w:rsidR="00BA3DEA" w:rsidRPr="00574DAB" w:rsidRDefault="00BA3DEA" w:rsidP="00564D35">
      <w:pPr>
        <w:tabs>
          <w:tab w:val="left" w:pos="330"/>
        </w:tabs>
        <w:ind w:right="-177"/>
        <w:rPr>
          <w:b/>
          <w:bdr w:val="single" w:sz="4" w:space="0" w:color="auto"/>
        </w:rPr>
      </w:pPr>
    </w:p>
    <w:p w:rsidR="00BA3DEA" w:rsidRDefault="00BA3DEA" w:rsidP="00D75744">
      <w:pPr>
        <w:tabs>
          <w:tab w:val="left" w:pos="330"/>
        </w:tabs>
      </w:pPr>
      <w:r w:rsidRPr="00574DAB">
        <w:rPr>
          <w:b/>
          <w:bdr w:val="single" w:sz="4" w:space="0" w:color="auto"/>
        </w:rPr>
        <w:t>S.</w:t>
      </w:r>
      <w:r>
        <w:rPr>
          <w:b/>
          <w:bdr w:val="single" w:sz="4" w:space="0" w:color="auto"/>
        </w:rPr>
        <w:t>8</w:t>
      </w:r>
      <w:r w:rsidRPr="00574DAB">
        <w:t xml:space="preserve"> </w:t>
      </w:r>
      <w:r>
        <w:t xml:space="preserve">Aşağıdaki cümlelerde altı çizili ifadelerin yerine cümlelerin </w:t>
      </w:r>
      <w:r w:rsidRPr="00996D8C">
        <w:rPr>
          <w:u w:val="single"/>
        </w:rPr>
        <w:t>anlamını bozmayacak</w:t>
      </w:r>
      <w:r>
        <w:t xml:space="preserve"> başka ifadeleri yazarsak hangi eşleştirme </w:t>
      </w:r>
      <w:r w:rsidRPr="00A84CBF">
        <w:rPr>
          <w:b/>
          <w:i/>
          <w:u w:val="single"/>
        </w:rPr>
        <w:t>yanlış olur</w:t>
      </w:r>
      <w:r>
        <w:t>?</w:t>
      </w:r>
    </w:p>
    <w:p w:rsidR="00BA3DEA" w:rsidRDefault="00BA3DEA" w:rsidP="00D75744">
      <w:pPr>
        <w:tabs>
          <w:tab w:val="left" w:pos="330"/>
        </w:tabs>
      </w:pPr>
    </w:p>
    <w:tbl>
      <w:tblPr>
        <w:tblW w:w="4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"/>
        <w:gridCol w:w="2798"/>
        <w:gridCol w:w="260"/>
        <w:gridCol w:w="1083"/>
      </w:tblGrid>
      <w:tr w:rsidR="00BA3DEA" w:rsidTr="00EE7A97">
        <w:trPr>
          <w:trHeight w:val="623"/>
        </w:trPr>
        <w:tc>
          <w:tcPr>
            <w:tcW w:w="470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A)</w:t>
            </w:r>
          </w:p>
        </w:tc>
        <w:tc>
          <w:tcPr>
            <w:tcW w:w="2798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 xml:space="preserve">Türkiye! Türkiye! Dağlarını duman </w:t>
            </w:r>
            <w:r w:rsidRPr="00EE7A97">
              <w:rPr>
                <w:u w:val="single"/>
              </w:rPr>
              <w:t>almış.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</w:p>
        </w:tc>
        <w:tc>
          <w:tcPr>
            <w:tcW w:w="1083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kaplamış</w:t>
            </w:r>
          </w:p>
        </w:tc>
      </w:tr>
      <w:tr w:rsidR="00BA3DEA" w:rsidTr="00EE7A97">
        <w:trPr>
          <w:trHeight w:val="583"/>
        </w:trPr>
        <w:tc>
          <w:tcPr>
            <w:tcW w:w="470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B)</w:t>
            </w:r>
          </w:p>
        </w:tc>
        <w:tc>
          <w:tcPr>
            <w:tcW w:w="2798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 xml:space="preserve">Bulut gibi </w:t>
            </w:r>
            <w:r w:rsidRPr="00EE7A97">
              <w:rPr>
                <w:u w:val="single"/>
              </w:rPr>
              <w:t xml:space="preserve">köpürmüş </w:t>
            </w:r>
            <w:r>
              <w:t>topraktan bereketi.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</w:p>
        </w:tc>
        <w:tc>
          <w:tcPr>
            <w:tcW w:w="1083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fışkırmış</w:t>
            </w:r>
          </w:p>
        </w:tc>
      </w:tr>
      <w:tr w:rsidR="00BA3DEA" w:rsidTr="00EE7A97">
        <w:trPr>
          <w:trHeight w:val="837"/>
        </w:trPr>
        <w:tc>
          <w:tcPr>
            <w:tcW w:w="470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C)</w:t>
            </w:r>
          </w:p>
        </w:tc>
        <w:tc>
          <w:tcPr>
            <w:tcW w:w="2798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 xml:space="preserve">Sabırlı, </w:t>
            </w:r>
            <w:r w:rsidRPr="00EE7A97">
              <w:rPr>
                <w:u w:val="single"/>
              </w:rPr>
              <w:t>bağrı yanık</w:t>
            </w:r>
            <w:r>
              <w:t xml:space="preserve"> insanlar memleketi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</w:p>
        </w:tc>
        <w:tc>
          <w:tcPr>
            <w:tcW w:w="1083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neşeli</w:t>
            </w:r>
          </w:p>
        </w:tc>
      </w:tr>
      <w:tr w:rsidR="00BA3DEA" w:rsidTr="00EE7A97">
        <w:trPr>
          <w:trHeight w:val="563"/>
        </w:trPr>
        <w:tc>
          <w:tcPr>
            <w:tcW w:w="470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D)</w:t>
            </w:r>
          </w:p>
        </w:tc>
        <w:tc>
          <w:tcPr>
            <w:tcW w:w="2798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 xml:space="preserve">Şehirler </w:t>
            </w:r>
            <w:r w:rsidRPr="00EE7A97">
              <w:rPr>
                <w:u w:val="single"/>
              </w:rPr>
              <w:t xml:space="preserve">padişahı </w:t>
            </w:r>
            <w:r>
              <w:t>canım İstanbul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</w:p>
        </w:tc>
        <w:tc>
          <w:tcPr>
            <w:tcW w:w="1083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sultanı</w:t>
            </w:r>
          </w:p>
        </w:tc>
      </w:tr>
    </w:tbl>
    <w:p w:rsidR="00BA3DEA" w:rsidRDefault="00BA3DEA" w:rsidP="005D3E38">
      <w:pPr>
        <w:tabs>
          <w:tab w:val="left" w:pos="33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5D3E38">
      <w:pPr>
        <w:tabs>
          <w:tab w:val="left" w:pos="330"/>
        </w:tabs>
        <w:rPr>
          <w:sz w:val="22"/>
          <w:szCs w:val="22"/>
        </w:rPr>
      </w:pPr>
      <w:r w:rsidRPr="00AD752E">
        <w:rPr>
          <w:b/>
          <w:sz w:val="22"/>
          <w:szCs w:val="22"/>
          <w:bdr w:val="single" w:sz="4" w:space="0" w:color="auto"/>
        </w:rPr>
        <w:t>S.9</w:t>
      </w:r>
      <w:r w:rsidRPr="00AD75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 cümlelerde altı çizili sözcüklerden kaç tanesi </w:t>
      </w:r>
      <w:r w:rsidRPr="00996D8C">
        <w:rPr>
          <w:b/>
          <w:i/>
          <w:sz w:val="22"/>
          <w:szCs w:val="22"/>
          <w:u w:val="single"/>
        </w:rPr>
        <w:t>gerçek anlamda kullanılmıştır</w:t>
      </w:r>
      <w:r>
        <w:rPr>
          <w:sz w:val="22"/>
          <w:szCs w:val="22"/>
        </w:rPr>
        <w:t>?</w:t>
      </w:r>
    </w:p>
    <w:p w:rsidR="00BA3DEA" w:rsidRPr="00AD752E" w:rsidRDefault="00BA3DEA" w:rsidP="005D3E38">
      <w:pPr>
        <w:tabs>
          <w:tab w:val="left" w:pos="330"/>
        </w:tabs>
        <w:rPr>
          <w:sz w:val="22"/>
          <w:szCs w:val="22"/>
        </w:rPr>
      </w:pPr>
    </w:p>
    <w:p w:rsidR="00BA3DEA" w:rsidRPr="00AD752E" w:rsidRDefault="00BA3DEA" w:rsidP="005D3E38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I) </w:t>
      </w:r>
      <w:r>
        <w:rPr>
          <w:sz w:val="22"/>
          <w:szCs w:val="22"/>
        </w:rPr>
        <w:t xml:space="preserve">Anadolu halı ve kilimleri </w:t>
      </w:r>
      <w:r w:rsidRPr="00996D8C">
        <w:rPr>
          <w:sz w:val="22"/>
          <w:szCs w:val="22"/>
          <w:u w:val="single"/>
        </w:rPr>
        <w:t>zengin</w:t>
      </w:r>
      <w:r>
        <w:rPr>
          <w:sz w:val="22"/>
          <w:szCs w:val="22"/>
        </w:rPr>
        <w:t xml:space="preserve"> bir renk ve </w:t>
      </w:r>
      <w:r w:rsidRPr="00996D8C">
        <w:rPr>
          <w:sz w:val="22"/>
          <w:szCs w:val="22"/>
          <w:u w:val="single"/>
        </w:rPr>
        <w:t>desene</w:t>
      </w:r>
      <w:r>
        <w:rPr>
          <w:sz w:val="22"/>
          <w:szCs w:val="22"/>
        </w:rPr>
        <w:t xml:space="preserve"> sahiptir.</w:t>
      </w:r>
      <w:r w:rsidRPr="00AD752E">
        <w:rPr>
          <w:sz w:val="22"/>
          <w:szCs w:val="22"/>
        </w:rPr>
        <w:tab/>
      </w:r>
    </w:p>
    <w:p w:rsidR="00BA3DEA" w:rsidRPr="00AD752E" w:rsidRDefault="00BA3DEA" w:rsidP="005D3E38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II) </w:t>
      </w:r>
      <w:r w:rsidRPr="00996D8C">
        <w:rPr>
          <w:sz w:val="22"/>
          <w:szCs w:val="22"/>
          <w:u w:val="single"/>
        </w:rPr>
        <w:t>Yurdumuz</w:t>
      </w:r>
      <w:r>
        <w:rPr>
          <w:sz w:val="22"/>
          <w:szCs w:val="22"/>
        </w:rPr>
        <w:t>, gezilip görüldükçe daha da çok sevilecek bir vatandır.</w:t>
      </w:r>
    </w:p>
    <w:p w:rsidR="00BA3DEA" w:rsidRPr="00AD752E" w:rsidRDefault="00BA3DEA" w:rsidP="005D3E38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III) </w:t>
      </w:r>
      <w:r>
        <w:rPr>
          <w:sz w:val="22"/>
          <w:szCs w:val="22"/>
        </w:rPr>
        <w:t xml:space="preserve">El işlerinde </w:t>
      </w:r>
      <w:r w:rsidRPr="00996D8C">
        <w:rPr>
          <w:sz w:val="22"/>
          <w:szCs w:val="22"/>
          <w:u w:val="single"/>
        </w:rPr>
        <w:t>çizgiler</w:t>
      </w:r>
      <w:r>
        <w:rPr>
          <w:sz w:val="22"/>
          <w:szCs w:val="22"/>
        </w:rPr>
        <w:t xml:space="preserve">, şekiller, renkler </w:t>
      </w:r>
      <w:r w:rsidRPr="00996D8C">
        <w:rPr>
          <w:sz w:val="22"/>
          <w:szCs w:val="22"/>
          <w:u w:val="single"/>
        </w:rPr>
        <w:t>konuşur</w:t>
      </w:r>
      <w:r>
        <w:rPr>
          <w:sz w:val="22"/>
          <w:szCs w:val="22"/>
        </w:rPr>
        <w:t>.</w:t>
      </w:r>
    </w:p>
    <w:p w:rsidR="00BA3DEA" w:rsidRDefault="00BA3DEA" w:rsidP="005D3E38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IV) </w:t>
      </w:r>
      <w:r w:rsidRPr="00996D8C">
        <w:rPr>
          <w:sz w:val="22"/>
          <w:szCs w:val="22"/>
          <w:u w:val="single"/>
        </w:rPr>
        <w:t>Sabah</w:t>
      </w:r>
      <w:r>
        <w:rPr>
          <w:sz w:val="22"/>
          <w:szCs w:val="22"/>
        </w:rPr>
        <w:t>, güneşin ilk ışıklarıyla birlikte yola çıktık.</w:t>
      </w:r>
    </w:p>
    <w:p w:rsidR="00BA3DEA" w:rsidRPr="00AD752E" w:rsidRDefault="00BA3DEA" w:rsidP="005D3E38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BA3DEA" w:rsidRPr="00AD752E" w:rsidRDefault="00BA3DEA" w:rsidP="005D3E38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4</w:t>
      </w:r>
      <w:r>
        <w:rPr>
          <w:sz w:val="22"/>
          <w:szCs w:val="22"/>
        </w:rPr>
        <w:tab/>
      </w:r>
      <w:r w:rsidRPr="00AD752E">
        <w:rPr>
          <w:sz w:val="22"/>
          <w:szCs w:val="22"/>
        </w:rPr>
        <w:t xml:space="preserve">B) </w:t>
      </w:r>
      <w:r>
        <w:rPr>
          <w:sz w:val="22"/>
          <w:szCs w:val="22"/>
        </w:rPr>
        <w:t>3</w:t>
      </w:r>
    </w:p>
    <w:p w:rsidR="00BA3DEA" w:rsidRPr="00AD752E" w:rsidRDefault="00BA3DEA" w:rsidP="005D3E38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2</w:t>
      </w:r>
      <w:r>
        <w:rPr>
          <w:sz w:val="22"/>
          <w:szCs w:val="22"/>
        </w:rPr>
        <w:tab/>
      </w:r>
      <w:r w:rsidRPr="00AD752E">
        <w:rPr>
          <w:sz w:val="22"/>
          <w:szCs w:val="22"/>
        </w:rPr>
        <w:t xml:space="preserve">D) </w:t>
      </w:r>
      <w:r>
        <w:rPr>
          <w:sz w:val="22"/>
          <w:szCs w:val="22"/>
        </w:rPr>
        <w:t>1</w:t>
      </w:r>
    </w:p>
    <w:p w:rsidR="00BA3DEA" w:rsidRPr="00AD752E" w:rsidRDefault="00BA3DEA" w:rsidP="00564D35">
      <w:pPr>
        <w:tabs>
          <w:tab w:val="left" w:pos="330"/>
        </w:tabs>
        <w:ind w:right="-177"/>
        <w:rPr>
          <w:sz w:val="22"/>
          <w:szCs w:val="22"/>
        </w:rPr>
      </w:pPr>
      <w:r w:rsidRPr="00AD752E">
        <w:rPr>
          <w:b/>
          <w:sz w:val="22"/>
          <w:szCs w:val="22"/>
          <w:bdr w:val="single" w:sz="4" w:space="0" w:color="auto"/>
        </w:rPr>
        <w:t>S.10</w:t>
      </w:r>
      <w:r w:rsidRPr="00AD752E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70259A">
        <w:rPr>
          <w:b/>
          <w:i/>
          <w:sz w:val="22"/>
          <w:szCs w:val="22"/>
        </w:rPr>
        <w:t>Yeni bir kuş yerleşme bölgesini ortadan çıkarmamız hepimizi sevince dolmuştu</w:t>
      </w:r>
      <w:r>
        <w:rPr>
          <w:sz w:val="22"/>
          <w:szCs w:val="22"/>
        </w:rPr>
        <w:t xml:space="preserve">.” cümlesindeki yanlışları nasıl </w:t>
      </w:r>
      <w:r w:rsidRPr="0070259A">
        <w:rPr>
          <w:sz w:val="22"/>
          <w:szCs w:val="22"/>
          <w:u w:val="single"/>
        </w:rPr>
        <w:t>düzeltebiliriz</w:t>
      </w:r>
      <w:r>
        <w:rPr>
          <w:sz w:val="22"/>
          <w:szCs w:val="22"/>
        </w:rPr>
        <w:t xml:space="preserve">?  </w:t>
      </w:r>
    </w:p>
    <w:p w:rsidR="00BA3DEA" w:rsidRPr="00AD752E" w:rsidRDefault="00BA3DEA" w:rsidP="004038F7">
      <w:pPr>
        <w:tabs>
          <w:tab w:val="left" w:pos="330"/>
        </w:tabs>
        <w:rPr>
          <w:sz w:val="22"/>
          <w:szCs w:val="22"/>
        </w:rPr>
      </w:pPr>
      <w:r w:rsidRPr="00AD752E">
        <w:rPr>
          <w:sz w:val="22"/>
          <w:szCs w:val="22"/>
        </w:rPr>
        <w:t xml:space="preserve">  </w:t>
      </w:r>
      <w:r w:rsidRPr="00AD752E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“çıkarmamız” yerine “çıkarırken” ve “dolmuştu” yerine “sardı” yazarak.</w:t>
      </w:r>
    </w:p>
    <w:p w:rsidR="00BA3DEA" w:rsidRPr="00AD752E" w:rsidRDefault="00BA3DEA" w:rsidP="004038F7">
      <w:pPr>
        <w:tabs>
          <w:tab w:val="left" w:pos="33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“dolmuştu” yerine “doğdu” yazarak.</w:t>
      </w:r>
      <w:r w:rsidRPr="00AD752E">
        <w:rPr>
          <w:sz w:val="22"/>
          <w:szCs w:val="22"/>
        </w:rPr>
        <w:t>.</w:t>
      </w:r>
    </w:p>
    <w:p w:rsidR="00BA3DEA" w:rsidRDefault="00BA3DEA" w:rsidP="004038F7">
      <w:pPr>
        <w:tabs>
          <w:tab w:val="left" w:pos="330"/>
        </w:tabs>
        <w:rPr>
          <w:sz w:val="22"/>
          <w:szCs w:val="22"/>
        </w:rPr>
      </w:pPr>
      <w:r w:rsidRPr="00AD752E">
        <w:rPr>
          <w:sz w:val="22"/>
          <w:szCs w:val="22"/>
        </w:rPr>
        <w:t xml:space="preserve">   </w:t>
      </w:r>
      <w:r w:rsidRPr="00AD752E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“ortadan” yerine “ortaya” ve “dolmuştu” yerine “boğmuştu” yazarak.</w:t>
      </w:r>
    </w:p>
    <w:p w:rsidR="00BA3DEA" w:rsidRPr="00AD752E" w:rsidRDefault="00BA3DEA" w:rsidP="004038F7">
      <w:pPr>
        <w:tabs>
          <w:tab w:val="left" w:pos="33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“ortadan” yerine “ortasına” ve “dolmuştu” yerine “boğuverdi” yazarak.</w:t>
      </w:r>
    </w:p>
    <w:p w:rsidR="00BA3DEA" w:rsidRPr="00AD752E" w:rsidRDefault="00BA3DEA" w:rsidP="004038F7">
      <w:pPr>
        <w:tabs>
          <w:tab w:val="left" w:pos="330"/>
        </w:tabs>
        <w:rPr>
          <w:sz w:val="22"/>
          <w:szCs w:val="22"/>
        </w:rPr>
      </w:pPr>
    </w:p>
    <w:p w:rsidR="00BA3DEA" w:rsidRDefault="00BA3DEA" w:rsidP="004038F7">
      <w:pPr>
        <w:tabs>
          <w:tab w:val="left" w:pos="330"/>
        </w:tabs>
        <w:rPr>
          <w:b/>
          <w:i/>
          <w:sz w:val="22"/>
          <w:szCs w:val="22"/>
          <w:u w:val="single"/>
        </w:rPr>
      </w:pPr>
      <w:r w:rsidRPr="00AD752E">
        <w:rPr>
          <w:b/>
          <w:sz w:val="22"/>
          <w:szCs w:val="22"/>
          <w:bdr w:val="single" w:sz="4" w:space="0" w:color="auto"/>
        </w:rPr>
        <w:t>S.11</w:t>
      </w:r>
      <w:r w:rsidRPr="00AD752E">
        <w:rPr>
          <w:sz w:val="22"/>
          <w:szCs w:val="22"/>
        </w:rPr>
        <w:t xml:space="preserve"> Aşağıdaki </w:t>
      </w:r>
      <w:r>
        <w:rPr>
          <w:sz w:val="22"/>
          <w:szCs w:val="22"/>
        </w:rPr>
        <w:t xml:space="preserve">kelimeleri eş anlamlarıyla eşleştirirsek hangisi </w:t>
      </w:r>
      <w:r w:rsidRPr="0070259A">
        <w:rPr>
          <w:b/>
          <w:i/>
          <w:sz w:val="22"/>
          <w:szCs w:val="22"/>
          <w:u w:val="single"/>
        </w:rPr>
        <w:t>yanlış olur</w:t>
      </w:r>
      <w:r>
        <w:rPr>
          <w:b/>
          <w:i/>
          <w:sz w:val="22"/>
          <w:szCs w:val="22"/>
          <w:u w:val="single"/>
        </w:rPr>
        <w:t>?</w:t>
      </w:r>
    </w:p>
    <w:tbl>
      <w:tblPr>
        <w:tblpPr w:leftFromText="141" w:rightFromText="141" w:vertAnchor="text" w:horzAnchor="margin" w:tblpY="95"/>
        <w:tblW w:w="3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1555"/>
        <w:gridCol w:w="308"/>
        <w:gridCol w:w="1483"/>
      </w:tblGrid>
      <w:tr w:rsidR="00BA3DEA" w:rsidTr="00EE7A97">
        <w:trPr>
          <w:trHeight w:val="381"/>
        </w:trPr>
        <w:tc>
          <w:tcPr>
            <w:tcW w:w="560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A)</w:t>
            </w:r>
          </w:p>
        </w:tc>
        <w:tc>
          <w:tcPr>
            <w:tcW w:w="1555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rPr>
                <w:noProof/>
              </w:rPr>
              <w:pict>
                <v:group id="_x0000_s1030" style="position:absolute;margin-left:62pt;margin-top:13.05pt;width:27.35pt;height:54pt;z-index:251659264;mso-position-horizontal-relative:text;mso-position-vertical-relative:text" coordorigin="2934,4337" coordsize="547,1080">
                  <v:line id="_x0000_s1031" style="position:absolute" from="2934,4337" to="3474,4337">
                    <v:stroke endarrow="block"/>
                  </v:line>
                  <v:line id="_x0000_s1032" style="position:absolute" from="2941,4726" to="3481,4726">
                    <v:stroke endarrow="block"/>
                  </v:line>
                  <v:line id="_x0000_s1033" style="position:absolute" from="2934,5057" to="3474,5057">
                    <v:stroke endarrow="block"/>
                  </v:line>
                  <v:line id="_x0000_s1034" style="position:absolute" from="2934,5417" to="3474,5417">
                    <v:stroke endarrow="block"/>
                  </v:line>
                </v:group>
              </w:pict>
            </w:r>
            <w:r>
              <w:t>söz etmek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</w:p>
        </w:tc>
        <w:tc>
          <w:tcPr>
            <w:tcW w:w="1483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bahsetmek</w:t>
            </w:r>
          </w:p>
        </w:tc>
      </w:tr>
      <w:tr w:rsidR="00BA3DEA" w:rsidTr="00EE7A97">
        <w:trPr>
          <w:trHeight w:val="356"/>
        </w:trPr>
        <w:tc>
          <w:tcPr>
            <w:tcW w:w="560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B)</w:t>
            </w:r>
          </w:p>
        </w:tc>
        <w:tc>
          <w:tcPr>
            <w:tcW w:w="1555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yol almak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</w:p>
        </w:tc>
        <w:tc>
          <w:tcPr>
            <w:tcW w:w="1483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ilerlemek</w:t>
            </w:r>
          </w:p>
        </w:tc>
      </w:tr>
      <w:tr w:rsidR="00BA3DEA" w:rsidTr="00EE7A97">
        <w:trPr>
          <w:trHeight w:val="344"/>
        </w:trPr>
        <w:tc>
          <w:tcPr>
            <w:tcW w:w="560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C)</w:t>
            </w:r>
          </w:p>
        </w:tc>
        <w:tc>
          <w:tcPr>
            <w:tcW w:w="1555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yanıt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</w:p>
        </w:tc>
        <w:tc>
          <w:tcPr>
            <w:tcW w:w="1483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cevap</w:t>
            </w:r>
          </w:p>
        </w:tc>
      </w:tr>
      <w:tr w:rsidR="00BA3DEA" w:rsidTr="00EE7A97">
        <w:trPr>
          <w:trHeight w:val="344"/>
        </w:trPr>
        <w:tc>
          <w:tcPr>
            <w:tcW w:w="560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D)</w:t>
            </w:r>
          </w:p>
        </w:tc>
        <w:tc>
          <w:tcPr>
            <w:tcW w:w="1555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kılavuz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</w:p>
        </w:tc>
        <w:tc>
          <w:tcPr>
            <w:tcW w:w="1483" w:type="dxa"/>
            <w:vAlign w:val="center"/>
          </w:tcPr>
          <w:p w:rsidR="00BA3DEA" w:rsidRDefault="00BA3DEA" w:rsidP="00EE7A97">
            <w:pPr>
              <w:tabs>
                <w:tab w:val="left" w:pos="330"/>
              </w:tabs>
            </w:pPr>
            <w:r>
              <w:t>çevirmen</w:t>
            </w:r>
          </w:p>
        </w:tc>
      </w:tr>
    </w:tbl>
    <w:p w:rsidR="00BA3DEA" w:rsidRDefault="00BA3DEA" w:rsidP="004038F7">
      <w:pPr>
        <w:tabs>
          <w:tab w:val="left" w:pos="330"/>
        </w:tabs>
        <w:rPr>
          <w:b/>
          <w:i/>
          <w:sz w:val="22"/>
          <w:szCs w:val="22"/>
          <w:u w:val="single"/>
        </w:rPr>
      </w:pPr>
    </w:p>
    <w:p w:rsidR="00BA3DEA" w:rsidRPr="0070259A" w:rsidRDefault="00BA3DEA" w:rsidP="004038F7">
      <w:pPr>
        <w:tabs>
          <w:tab w:val="left" w:pos="330"/>
        </w:tabs>
        <w:rPr>
          <w:sz w:val="22"/>
          <w:szCs w:val="22"/>
        </w:rPr>
      </w:pPr>
    </w:p>
    <w:p w:rsidR="00BA3DEA" w:rsidRPr="0070259A" w:rsidRDefault="00BA3DEA" w:rsidP="004038F7">
      <w:pPr>
        <w:tabs>
          <w:tab w:val="left" w:pos="330"/>
        </w:tabs>
        <w:rPr>
          <w:sz w:val="22"/>
          <w:szCs w:val="22"/>
        </w:rPr>
      </w:pPr>
    </w:p>
    <w:p w:rsidR="00BA3DEA" w:rsidRDefault="00BA3DEA" w:rsidP="00F40F75">
      <w:pPr>
        <w:tabs>
          <w:tab w:val="left" w:pos="180"/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F40F75">
      <w:pPr>
        <w:tabs>
          <w:tab w:val="left" w:pos="180"/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F40F75">
      <w:pPr>
        <w:tabs>
          <w:tab w:val="left" w:pos="180"/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F40F75">
      <w:pPr>
        <w:tabs>
          <w:tab w:val="left" w:pos="180"/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F40F75">
      <w:pPr>
        <w:tabs>
          <w:tab w:val="left" w:pos="180"/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A3DEA" w:rsidRDefault="00BA3DEA" w:rsidP="00F40F75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b/>
          <w:sz w:val="22"/>
          <w:szCs w:val="22"/>
          <w:bdr w:val="single" w:sz="4" w:space="0" w:color="auto"/>
        </w:rPr>
        <w:t>S.12</w:t>
      </w:r>
      <w:r w:rsidRPr="00AD75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 cümleleri verilen kelimelerden uygun olanları ile tamamladığımızda hangisi </w:t>
      </w:r>
      <w:r w:rsidRPr="00C66765">
        <w:rPr>
          <w:b/>
          <w:i/>
          <w:sz w:val="22"/>
          <w:szCs w:val="22"/>
          <w:u w:val="single"/>
        </w:rPr>
        <w:t>dışarıda kalır</w:t>
      </w:r>
      <w:r>
        <w:rPr>
          <w:sz w:val="22"/>
          <w:szCs w:val="22"/>
        </w:rPr>
        <w:t>?</w:t>
      </w:r>
    </w:p>
    <w:p w:rsidR="00BA3DEA" w:rsidRPr="00AD752E" w:rsidRDefault="00BA3DEA" w:rsidP="00C6676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AD752E">
        <w:rPr>
          <w:sz w:val="22"/>
          <w:szCs w:val="22"/>
        </w:rPr>
        <w:t xml:space="preserve">I) </w:t>
      </w:r>
      <w:r>
        <w:rPr>
          <w:sz w:val="22"/>
          <w:szCs w:val="22"/>
        </w:rPr>
        <w:t>Anadolu’nun ………….. yemekleri bir başkadır.</w:t>
      </w:r>
      <w:r w:rsidRPr="00AD752E">
        <w:rPr>
          <w:sz w:val="22"/>
          <w:szCs w:val="22"/>
        </w:rPr>
        <w:tab/>
      </w:r>
    </w:p>
    <w:p w:rsidR="00BA3DEA" w:rsidRPr="00C66765" w:rsidRDefault="00BA3DEA" w:rsidP="00C6676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II) </w:t>
      </w:r>
      <w:r w:rsidRPr="00C66765">
        <w:rPr>
          <w:sz w:val="22"/>
          <w:szCs w:val="22"/>
        </w:rPr>
        <w:t>Ülkemiz,</w:t>
      </w:r>
      <w:r>
        <w:rPr>
          <w:sz w:val="22"/>
          <w:szCs w:val="22"/>
        </w:rPr>
        <w:t xml:space="preserve"> …….. kıt’ayı birbirine bağlayan bir köprüdür.</w:t>
      </w:r>
    </w:p>
    <w:p w:rsidR="00BA3DEA" w:rsidRPr="00AD752E" w:rsidRDefault="00BA3DEA" w:rsidP="00C6676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III) </w:t>
      </w:r>
      <w:r>
        <w:rPr>
          <w:sz w:val="22"/>
          <w:szCs w:val="22"/>
        </w:rPr>
        <w:t>Yurdumuzun ………… topraklarında çeşit çeşit ürün yetişir.</w:t>
      </w:r>
    </w:p>
    <w:p w:rsidR="00BA3DEA" w:rsidRDefault="00BA3DEA" w:rsidP="00275F0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IV) </w:t>
      </w:r>
      <w:r w:rsidRPr="00275F01">
        <w:rPr>
          <w:sz w:val="22"/>
          <w:szCs w:val="22"/>
        </w:rPr>
        <w:t>Anadolu ……….</w:t>
      </w:r>
      <w:r>
        <w:rPr>
          <w:sz w:val="22"/>
          <w:szCs w:val="22"/>
        </w:rPr>
        <w:t xml:space="preserve"> çeyizindeki kilimi ile övünür.</w:t>
      </w:r>
    </w:p>
    <w:p w:rsidR="00BA3DEA" w:rsidRPr="00AD752E" w:rsidRDefault="00BA3DEA" w:rsidP="00275F0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BA3DEA" w:rsidRPr="00AD752E" w:rsidRDefault="00BA3DEA" w:rsidP="007F7277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lezzetli</w:t>
      </w:r>
      <w:r w:rsidRPr="00AD752E">
        <w:rPr>
          <w:sz w:val="22"/>
          <w:szCs w:val="22"/>
        </w:rPr>
        <w:tab/>
        <w:t xml:space="preserve"> B) </w:t>
      </w:r>
      <w:r>
        <w:rPr>
          <w:sz w:val="22"/>
          <w:szCs w:val="22"/>
        </w:rPr>
        <w:t>erkeği</w:t>
      </w:r>
    </w:p>
    <w:p w:rsidR="00BA3DEA" w:rsidRPr="00AD752E" w:rsidRDefault="00BA3DEA" w:rsidP="007F7277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iki</w:t>
      </w:r>
      <w:r w:rsidRPr="00AD752E">
        <w:rPr>
          <w:sz w:val="22"/>
          <w:szCs w:val="22"/>
        </w:rPr>
        <w:tab/>
        <w:t xml:space="preserve"> D) </w:t>
      </w:r>
      <w:r>
        <w:rPr>
          <w:sz w:val="22"/>
          <w:szCs w:val="22"/>
        </w:rPr>
        <w:t>bereketli</w:t>
      </w:r>
    </w:p>
    <w:p w:rsidR="00BA3DEA" w:rsidRPr="00AD752E" w:rsidRDefault="00BA3DEA" w:rsidP="004038F7">
      <w:pPr>
        <w:rPr>
          <w:sz w:val="22"/>
          <w:szCs w:val="22"/>
        </w:rPr>
      </w:pPr>
    </w:p>
    <w:p w:rsidR="00BA3DEA" w:rsidRPr="00AD752E" w:rsidRDefault="00BA3DEA" w:rsidP="004038F7">
      <w:pPr>
        <w:rPr>
          <w:sz w:val="22"/>
          <w:szCs w:val="22"/>
        </w:rPr>
      </w:pPr>
      <w:r w:rsidRPr="00AD752E">
        <w:rPr>
          <w:b/>
          <w:sz w:val="22"/>
          <w:szCs w:val="22"/>
          <w:bdr w:val="single" w:sz="4" w:space="0" w:color="auto"/>
        </w:rPr>
        <w:t>S.13</w:t>
      </w:r>
      <w:r w:rsidRPr="00AD752E">
        <w:rPr>
          <w:sz w:val="22"/>
          <w:szCs w:val="22"/>
        </w:rPr>
        <w:t xml:space="preserve"> </w:t>
      </w:r>
      <w:r>
        <w:rPr>
          <w:sz w:val="22"/>
          <w:szCs w:val="22"/>
        </w:rPr>
        <w:t>Aşağıdakilerden üçü ile bir grup oluşturulacak olursa hangisi bu grubun dışında kalır?</w:t>
      </w:r>
    </w:p>
    <w:p w:rsidR="00BA3DEA" w:rsidRPr="00AD752E" w:rsidRDefault="00BA3DEA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akarsu</w:t>
      </w:r>
      <w:r>
        <w:rPr>
          <w:sz w:val="22"/>
          <w:szCs w:val="22"/>
        </w:rPr>
        <w:tab/>
      </w:r>
      <w:r w:rsidRPr="00AD752E">
        <w:rPr>
          <w:sz w:val="22"/>
          <w:szCs w:val="22"/>
        </w:rPr>
        <w:t xml:space="preserve">B) </w:t>
      </w:r>
      <w:r>
        <w:rPr>
          <w:sz w:val="22"/>
          <w:szCs w:val="22"/>
        </w:rPr>
        <w:t>dere</w:t>
      </w:r>
    </w:p>
    <w:p w:rsidR="00BA3DEA" w:rsidRPr="00AD752E" w:rsidRDefault="00BA3DEA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dağ</w:t>
      </w:r>
      <w:r>
        <w:rPr>
          <w:sz w:val="22"/>
          <w:szCs w:val="22"/>
        </w:rPr>
        <w:tab/>
      </w:r>
      <w:r w:rsidRPr="00AD752E">
        <w:rPr>
          <w:sz w:val="22"/>
          <w:szCs w:val="22"/>
        </w:rPr>
        <w:t xml:space="preserve">D) </w:t>
      </w:r>
      <w:r>
        <w:rPr>
          <w:sz w:val="22"/>
          <w:szCs w:val="22"/>
        </w:rPr>
        <w:t>göl</w:t>
      </w:r>
    </w:p>
    <w:p w:rsidR="00BA3DEA" w:rsidRPr="00AD752E" w:rsidRDefault="00BA3DEA" w:rsidP="004038F7">
      <w:pPr>
        <w:rPr>
          <w:sz w:val="22"/>
          <w:szCs w:val="22"/>
        </w:rPr>
      </w:pPr>
    </w:p>
    <w:p w:rsidR="00BA3DEA" w:rsidRPr="00AD752E" w:rsidRDefault="00BA3DEA" w:rsidP="004038F7">
      <w:pPr>
        <w:rPr>
          <w:i/>
          <w:sz w:val="22"/>
          <w:szCs w:val="22"/>
        </w:rPr>
      </w:pPr>
      <w:r w:rsidRPr="00AD752E">
        <w:rPr>
          <w:b/>
          <w:sz w:val="22"/>
          <w:szCs w:val="22"/>
          <w:bdr w:val="single" w:sz="4" w:space="0" w:color="auto"/>
        </w:rPr>
        <w:t>S.14</w:t>
      </w:r>
      <w:r w:rsidRPr="00AD752E">
        <w:rPr>
          <w:sz w:val="22"/>
          <w:szCs w:val="22"/>
        </w:rPr>
        <w:t xml:space="preserve">  </w:t>
      </w:r>
      <w:r>
        <w:rPr>
          <w:sz w:val="22"/>
          <w:szCs w:val="22"/>
        </w:rPr>
        <w:t>“</w:t>
      </w:r>
      <w:r w:rsidRPr="00275F01">
        <w:rPr>
          <w:b/>
          <w:i/>
          <w:sz w:val="22"/>
          <w:szCs w:val="22"/>
        </w:rPr>
        <w:t>Türkiye, toprak, turist, Toroslar</w:t>
      </w:r>
      <w:r>
        <w:rPr>
          <w:sz w:val="22"/>
          <w:szCs w:val="22"/>
        </w:rPr>
        <w:t xml:space="preserve">” kelimeleri alfabe sırasına göre dizildiğinde hangisi </w:t>
      </w:r>
      <w:r w:rsidRPr="00275F01">
        <w:rPr>
          <w:b/>
          <w:i/>
          <w:sz w:val="22"/>
          <w:szCs w:val="22"/>
          <w:u w:val="single"/>
        </w:rPr>
        <w:t>baştan üçüncü</w:t>
      </w:r>
      <w:r>
        <w:rPr>
          <w:sz w:val="22"/>
          <w:szCs w:val="22"/>
        </w:rPr>
        <w:t xml:space="preserve"> sırada yer alır?</w:t>
      </w:r>
    </w:p>
    <w:p w:rsidR="00BA3DEA" w:rsidRPr="00AD752E" w:rsidRDefault="00BA3DEA" w:rsidP="005C1DDA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toprak</w:t>
      </w:r>
      <w:r>
        <w:rPr>
          <w:sz w:val="22"/>
          <w:szCs w:val="22"/>
        </w:rPr>
        <w:tab/>
      </w:r>
      <w:r w:rsidRPr="00AD752E">
        <w:rPr>
          <w:sz w:val="22"/>
          <w:szCs w:val="22"/>
        </w:rPr>
        <w:t xml:space="preserve">B) </w:t>
      </w:r>
      <w:r>
        <w:rPr>
          <w:sz w:val="22"/>
          <w:szCs w:val="22"/>
        </w:rPr>
        <w:t>Toroslar</w:t>
      </w:r>
    </w:p>
    <w:p w:rsidR="00BA3DEA" w:rsidRPr="00AD752E" w:rsidRDefault="00BA3DEA" w:rsidP="005C1DDA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turist</w:t>
      </w:r>
      <w:r>
        <w:rPr>
          <w:sz w:val="22"/>
          <w:szCs w:val="22"/>
        </w:rPr>
        <w:tab/>
      </w:r>
      <w:r w:rsidRPr="00AD752E">
        <w:rPr>
          <w:sz w:val="22"/>
          <w:szCs w:val="22"/>
        </w:rPr>
        <w:t xml:space="preserve">D) </w:t>
      </w:r>
      <w:r>
        <w:rPr>
          <w:sz w:val="22"/>
          <w:szCs w:val="22"/>
        </w:rPr>
        <w:t>Türkiye</w:t>
      </w:r>
    </w:p>
    <w:p w:rsidR="00BA3DEA" w:rsidRPr="00AD752E" w:rsidRDefault="00BA3DEA" w:rsidP="004038F7">
      <w:pPr>
        <w:rPr>
          <w:b/>
          <w:sz w:val="22"/>
          <w:szCs w:val="22"/>
          <w:bdr w:val="single" w:sz="4" w:space="0" w:color="auto"/>
        </w:rPr>
      </w:pPr>
    </w:p>
    <w:p w:rsidR="00BA3DEA" w:rsidRPr="00AD752E" w:rsidRDefault="00BA3DEA" w:rsidP="004038F7">
      <w:pPr>
        <w:rPr>
          <w:sz w:val="22"/>
          <w:szCs w:val="22"/>
        </w:rPr>
      </w:pPr>
      <w:r w:rsidRPr="00AD752E">
        <w:rPr>
          <w:b/>
          <w:sz w:val="22"/>
          <w:szCs w:val="22"/>
          <w:bdr w:val="single" w:sz="4" w:space="0" w:color="auto"/>
        </w:rPr>
        <w:t>S.15</w:t>
      </w:r>
      <w:r w:rsidRPr="00AD752E">
        <w:rPr>
          <w:sz w:val="22"/>
          <w:szCs w:val="22"/>
        </w:rPr>
        <w:t xml:space="preserve"> Aşağıdaki cümlelerin hangisinde </w:t>
      </w:r>
      <w:r>
        <w:rPr>
          <w:sz w:val="22"/>
          <w:szCs w:val="22"/>
        </w:rPr>
        <w:t xml:space="preserve">kesme (‘) işareti </w:t>
      </w:r>
      <w:r w:rsidRPr="0030003F">
        <w:rPr>
          <w:b/>
          <w:i/>
          <w:sz w:val="22"/>
          <w:szCs w:val="22"/>
          <w:u w:val="single"/>
        </w:rPr>
        <w:t>yanlış kullanılmıştır</w:t>
      </w:r>
      <w:r>
        <w:rPr>
          <w:sz w:val="22"/>
          <w:szCs w:val="22"/>
        </w:rPr>
        <w:t>?</w:t>
      </w:r>
    </w:p>
    <w:p w:rsidR="00BA3DEA" w:rsidRPr="00AD752E" w:rsidRDefault="00BA3DEA" w:rsidP="00C017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Atatürk Barajı’nın büyüklüğü karşısında büyülendik.</w:t>
      </w:r>
    </w:p>
    <w:p w:rsidR="00BA3DEA" w:rsidRPr="00AD752E" w:rsidRDefault="00BA3DEA" w:rsidP="00C017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Tatilde, Uludağ’a mı gideceksin?</w:t>
      </w:r>
    </w:p>
    <w:p w:rsidR="00BA3DEA" w:rsidRPr="00AD752E" w:rsidRDefault="00BA3DEA" w:rsidP="00C017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Fatih Sultan Mehmet’in bir resmi daha ortaya çıkmış.</w:t>
      </w:r>
    </w:p>
    <w:p w:rsidR="00BA3DEA" w:rsidRPr="00AD752E" w:rsidRDefault="00BA3DEA" w:rsidP="00C01713">
      <w:pPr>
        <w:tabs>
          <w:tab w:val="left" w:pos="18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Boğaz Köprü’sünün trafiği çok sıkışık.</w:t>
      </w:r>
    </w:p>
    <w:p w:rsidR="00BA3DEA" w:rsidRPr="00AD752E" w:rsidRDefault="00BA3DEA" w:rsidP="00C3724C">
      <w:pPr>
        <w:rPr>
          <w:sz w:val="22"/>
          <w:szCs w:val="22"/>
        </w:rPr>
      </w:pPr>
    </w:p>
    <w:p w:rsidR="00BA3DEA" w:rsidRDefault="00BA3DEA" w:rsidP="00C3724C">
      <w:pPr>
        <w:rPr>
          <w:sz w:val="22"/>
          <w:szCs w:val="22"/>
        </w:rPr>
      </w:pPr>
    </w:p>
    <w:p w:rsidR="00BA3DEA" w:rsidRDefault="00BA3DEA" w:rsidP="00C3724C">
      <w:pPr>
        <w:rPr>
          <w:sz w:val="22"/>
          <w:szCs w:val="22"/>
        </w:rPr>
      </w:pPr>
    </w:p>
    <w:p w:rsidR="00BA3DEA" w:rsidRPr="00AD752E" w:rsidRDefault="00BA3DEA" w:rsidP="00C3724C">
      <w:pPr>
        <w:rPr>
          <w:sz w:val="22"/>
          <w:szCs w:val="22"/>
        </w:rPr>
      </w:pPr>
      <w:r w:rsidRPr="00AD752E">
        <w:rPr>
          <w:sz w:val="22"/>
          <w:szCs w:val="22"/>
        </w:rPr>
        <w:t xml:space="preserve"> </w:t>
      </w:r>
      <w:r w:rsidRPr="00AD752E">
        <w:rPr>
          <w:b/>
          <w:sz w:val="22"/>
          <w:szCs w:val="22"/>
          <w:bdr w:val="single" w:sz="4" w:space="0" w:color="auto"/>
        </w:rPr>
        <w:t>S.16</w:t>
      </w:r>
      <w:r w:rsidRPr="00AD75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 kelimelerden hangisi, cümlede </w:t>
      </w:r>
      <w:r w:rsidRPr="0030003F">
        <w:rPr>
          <w:b/>
          <w:i/>
          <w:sz w:val="22"/>
          <w:szCs w:val="22"/>
        </w:rPr>
        <w:t>daima büyük harfle</w:t>
      </w:r>
      <w:r>
        <w:rPr>
          <w:sz w:val="22"/>
          <w:szCs w:val="22"/>
        </w:rPr>
        <w:t xml:space="preserve"> başlar?</w:t>
      </w:r>
    </w:p>
    <w:p w:rsidR="00BA3DEA" w:rsidRPr="00AD752E" w:rsidRDefault="00BA3DEA" w:rsidP="00B7798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Samsunlu</w:t>
      </w:r>
      <w:r w:rsidRPr="00AD752E">
        <w:rPr>
          <w:sz w:val="22"/>
          <w:szCs w:val="22"/>
        </w:rPr>
        <w:t xml:space="preserve"> </w:t>
      </w:r>
      <w:r w:rsidRPr="00AD752E">
        <w:rPr>
          <w:sz w:val="22"/>
          <w:szCs w:val="22"/>
        </w:rPr>
        <w:tab/>
        <w:t xml:space="preserve"> B) </w:t>
      </w:r>
      <w:r>
        <w:rPr>
          <w:sz w:val="22"/>
          <w:szCs w:val="22"/>
        </w:rPr>
        <w:t>Millet</w:t>
      </w:r>
    </w:p>
    <w:p w:rsidR="00BA3DEA" w:rsidRPr="00AD752E" w:rsidRDefault="00BA3DEA" w:rsidP="00AD752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Vatan</w:t>
      </w:r>
      <w:r w:rsidRPr="00AD752E">
        <w:rPr>
          <w:sz w:val="22"/>
          <w:szCs w:val="22"/>
        </w:rPr>
        <w:t xml:space="preserve"> </w:t>
      </w:r>
      <w:r w:rsidRPr="00AD752E">
        <w:rPr>
          <w:sz w:val="22"/>
          <w:szCs w:val="22"/>
        </w:rPr>
        <w:tab/>
        <w:t xml:space="preserve"> D) </w:t>
      </w:r>
      <w:r>
        <w:rPr>
          <w:sz w:val="22"/>
          <w:szCs w:val="22"/>
        </w:rPr>
        <w:t>Bayrak</w:t>
      </w:r>
    </w:p>
    <w:p w:rsidR="00BA3DEA" w:rsidRPr="00AD752E" w:rsidRDefault="00BA3DEA" w:rsidP="00C01713">
      <w:pPr>
        <w:tabs>
          <w:tab w:val="left" w:pos="180"/>
        </w:tabs>
        <w:rPr>
          <w:sz w:val="22"/>
          <w:szCs w:val="22"/>
        </w:rPr>
      </w:pPr>
    </w:p>
    <w:p w:rsidR="00BA3DEA" w:rsidRPr="00AD752E" w:rsidRDefault="00BA3DEA" w:rsidP="00C017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b/>
          <w:sz w:val="22"/>
          <w:szCs w:val="22"/>
          <w:bdr w:val="single" w:sz="4" w:space="0" w:color="auto"/>
        </w:rPr>
        <w:t>S.17</w:t>
      </w:r>
      <w:r w:rsidRPr="00AD75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 cümlelerin hangisinde </w:t>
      </w:r>
      <w:r w:rsidRPr="002E789B">
        <w:rPr>
          <w:b/>
          <w:i/>
          <w:sz w:val="22"/>
          <w:szCs w:val="22"/>
        </w:rPr>
        <w:t xml:space="preserve">deyim </w:t>
      </w:r>
      <w:r>
        <w:rPr>
          <w:sz w:val="22"/>
          <w:szCs w:val="22"/>
        </w:rPr>
        <w:t>kullanılmıştır?</w:t>
      </w:r>
    </w:p>
    <w:p w:rsidR="00BA3DEA" w:rsidRDefault="00BA3DEA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Yanımdaki koltukta yetmişlik bir ihtiyar oturuyordu.</w:t>
      </w:r>
    </w:p>
    <w:p w:rsidR="00BA3DEA" w:rsidRPr="00AD752E" w:rsidRDefault="00BA3DEA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Yapılan haksızlıklara göz yummamı beklemiyorsun herhalde.</w:t>
      </w:r>
    </w:p>
    <w:p w:rsidR="00BA3DEA" w:rsidRDefault="00BA3DEA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Bugün, düne göre biraz daha iyiyim.</w:t>
      </w:r>
    </w:p>
    <w:p w:rsidR="00BA3DEA" w:rsidRPr="00AD752E" w:rsidRDefault="00BA3DEA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AD752E">
        <w:rPr>
          <w:sz w:val="22"/>
          <w:szCs w:val="22"/>
        </w:rPr>
        <w:t xml:space="preserve">D) </w:t>
      </w:r>
      <w:r>
        <w:rPr>
          <w:sz w:val="22"/>
          <w:szCs w:val="22"/>
        </w:rPr>
        <w:t>Temiz hava insan sağlığı için çok önemlidir.</w:t>
      </w:r>
    </w:p>
    <w:p w:rsidR="00BA3DEA" w:rsidRPr="00AD752E" w:rsidRDefault="00BA3DEA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BA3DEA" w:rsidRPr="00AD752E" w:rsidRDefault="00BA3DEA" w:rsidP="008C7B9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b/>
          <w:sz w:val="22"/>
          <w:szCs w:val="22"/>
          <w:bdr w:val="single" w:sz="4" w:space="0" w:color="auto"/>
        </w:rPr>
        <w:t>S.18</w:t>
      </w:r>
      <w:r w:rsidRPr="00AD75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 cümlelerin hangisinde bir </w:t>
      </w:r>
      <w:r w:rsidRPr="002E789B">
        <w:rPr>
          <w:b/>
          <w:i/>
          <w:sz w:val="22"/>
          <w:szCs w:val="22"/>
          <w:u w:val="single"/>
        </w:rPr>
        <w:t>yazım yanlışı yapılmıştır</w:t>
      </w:r>
      <w:r>
        <w:rPr>
          <w:sz w:val="22"/>
          <w:szCs w:val="22"/>
        </w:rPr>
        <w:t>?</w:t>
      </w:r>
    </w:p>
    <w:p w:rsidR="00BA3DEA" w:rsidRDefault="00BA3DEA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Onun geç kaldığını bilmiyordum</w:t>
      </w:r>
    </w:p>
    <w:p w:rsidR="00BA3DEA" w:rsidRPr="00AD752E" w:rsidRDefault="00BA3DEA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AD752E">
        <w:rPr>
          <w:sz w:val="22"/>
          <w:szCs w:val="22"/>
        </w:rPr>
        <w:t xml:space="preserve">B) </w:t>
      </w:r>
      <w:r>
        <w:rPr>
          <w:sz w:val="22"/>
          <w:szCs w:val="22"/>
        </w:rPr>
        <w:t>Yerdeki çöpü görmüyor musun?</w:t>
      </w:r>
    </w:p>
    <w:p w:rsidR="00BA3DEA" w:rsidRDefault="00BA3DEA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Bu yükün altında babamda ezilir.</w:t>
      </w:r>
    </w:p>
    <w:p w:rsidR="00BA3DEA" w:rsidRPr="00AD752E" w:rsidRDefault="00BA3DEA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AD752E">
        <w:rPr>
          <w:sz w:val="22"/>
          <w:szCs w:val="22"/>
        </w:rPr>
        <w:t xml:space="preserve">D) </w:t>
      </w:r>
      <w:r>
        <w:rPr>
          <w:sz w:val="22"/>
          <w:szCs w:val="22"/>
        </w:rPr>
        <w:t>Pamukkale’ye de mi gideceksiniz?</w:t>
      </w:r>
    </w:p>
    <w:p w:rsidR="00BA3DEA" w:rsidRPr="00AD752E" w:rsidRDefault="00BA3DEA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BA3DEA" w:rsidRPr="00AD752E" w:rsidRDefault="00BA3DEA" w:rsidP="00BD3194">
      <w:pPr>
        <w:tabs>
          <w:tab w:val="left" w:pos="180"/>
        </w:tabs>
        <w:rPr>
          <w:sz w:val="22"/>
          <w:szCs w:val="22"/>
        </w:rPr>
      </w:pPr>
      <w:r w:rsidRPr="00AD752E">
        <w:rPr>
          <w:b/>
          <w:sz w:val="22"/>
          <w:szCs w:val="22"/>
          <w:bdr w:val="single" w:sz="4" w:space="0" w:color="auto"/>
        </w:rPr>
        <w:t>S.19</w:t>
      </w:r>
      <w:r w:rsidRPr="00AD75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 cümlelerin hangisinde sebep –sonuç ilişkisi </w:t>
      </w:r>
      <w:r w:rsidRPr="00C92A47">
        <w:rPr>
          <w:b/>
          <w:i/>
          <w:sz w:val="22"/>
          <w:szCs w:val="22"/>
          <w:u w:val="single"/>
        </w:rPr>
        <w:t>yoktur</w:t>
      </w:r>
      <w:r>
        <w:rPr>
          <w:sz w:val="22"/>
          <w:szCs w:val="22"/>
        </w:rPr>
        <w:t>?</w:t>
      </w:r>
    </w:p>
    <w:p w:rsidR="00BA3DEA" w:rsidRDefault="00BA3DEA" w:rsidP="00BD319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>A)</w:t>
      </w:r>
      <w:r w:rsidRPr="00515E78">
        <w:rPr>
          <w:sz w:val="22"/>
          <w:szCs w:val="22"/>
        </w:rPr>
        <w:t xml:space="preserve"> </w:t>
      </w:r>
      <w:r>
        <w:rPr>
          <w:sz w:val="22"/>
          <w:szCs w:val="22"/>
        </w:rPr>
        <w:t>Sana güvenmiş, borçlanmış.</w:t>
      </w:r>
    </w:p>
    <w:p w:rsidR="00BA3DEA" w:rsidRPr="00AD752E" w:rsidRDefault="00BA3DEA" w:rsidP="00BD319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  <w:t>B) Arkadaşına kızmış, saçını kestirmiş.</w:t>
      </w:r>
    </w:p>
    <w:p w:rsidR="00BA3DEA" w:rsidRDefault="00BA3DEA" w:rsidP="00BD3194">
      <w:pPr>
        <w:tabs>
          <w:tab w:val="left" w:pos="180"/>
          <w:tab w:val="left" w:pos="234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>C)</w:t>
      </w:r>
      <w:r w:rsidRPr="00515E78">
        <w:rPr>
          <w:sz w:val="22"/>
          <w:szCs w:val="22"/>
        </w:rPr>
        <w:t xml:space="preserve"> </w:t>
      </w:r>
      <w:r>
        <w:rPr>
          <w:sz w:val="22"/>
          <w:szCs w:val="22"/>
        </w:rPr>
        <w:t>Kuşadası’nı sevmiş, tekrar gelecekmiş.</w:t>
      </w:r>
    </w:p>
    <w:p w:rsidR="00BA3DEA" w:rsidRDefault="00BA3DEA" w:rsidP="00BD3194">
      <w:pPr>
        <w:tabs>
          <w:tab w:val="left" w:pos="18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  <w:t>D) Bu yıl da derslerine çok çalışacakmış.</w:t>
      </w:r>
    </w:p>
    <w:p w:rsidR="00BA3DEA" w:rsidRPr="00AD752E" w:rsidRDefault="00BA3DEA" w:rsidP="00BD3194">
      <w:pPr>
        <w:tabs>
          <w:tab w:val="left" w:pos="180"/>
          <w:tab w:val="left" w:pos="2340"/>
        </w:tabs>
        <w:rPr>
          <w:sz w:val="22"/>
          <w:szCs w:val="22"/>
        </w:rPr>
      </w:pPr>
    </w:p>
    <w:p w:rsidR="00BA3DEA" w:rsidRDefault="00BA3DEA" w:rsidP="00BD3194">
      <w:pPr>
        <w:tabs>
          <w:tab w:val="left" w:pos="180"/>
        </w:tabs>
        <w:rPr>
          <w:sz w:val="22"/>
          <w:szCs w:val="22"/>
        </w:rPr>
      </w:pPr>
      <w:r w:rsidRPr="00AD752E">
        <w:rPr>
          <w:b/>
          <w:sz w:val="22"/>
          <w:szCs w:val="22"/>
          <w:bdr w:val="single" w:sz="4" w:space="0" w:color="auto"/>
        </w:rPr>
        <w:t>S.20</w:t>
      </w:r>
      <w:r w:rsidRPr="00AD75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 sözcüklerle </w:t>
      </w:r>
      <w:r w:rsidRPr="00C92A47">
        <w:rPr>
          <w:b/>
          <w:i/>
          <w:sz w:val="22"/>
          <w:szCs w:val="22"/>
        </w:rPr>
        <w:t>anlamlı ve kurallı</w:t>
      </w:r>
      <w:r>
        <w:rPr>
          <w:sz w:val="22"/>
          <w:szCs w:val="22"/>
        </w:rPr>
        <w:t xml:space="preserve"> bir cümle kurulduğunda sıralanma biçimi hangisi olur?</w:t>
      </w:r>
    </w:p>
    <w:p w:rsidR="00BA3DEA" w:rsidRDefault="00BA3DEA" w:rsidP="00BD3194">
      <w:pPr>
        <w:tabs>
          <w:tab w:val="left" w:pos="180"/>
        </w:tabs>
        <w:rPr>
          <w:sz w:val="22"/>
          <w:szCs w:val="22"/>
        </w:rPr>
      </w:pPr>
      <w:r w:rsidRPr="00C92A47">
        <w:rPr>
          <w:sz w:val="22"/>
          <w:szCs w:val="22"/>
          <w:u w:val="single"/>
        </w:rPr>
        <w:t>insanın</w:t>
      </w:r>
      <w:r>
        <w:rPr>
          <w:sz w:val="22"/>
          <w:szCs w:val="22"/>
        </w:rPr>
        <w:t xml:space="preserve"> – </w:t>
      </w:r>
      <w:r w:rsidRPr="00C92A47">
        <w:rPr>
          <w:sz w:val="22"/>
          <w:szCs w:val="22"/>
          <w:u w:val="single"/>
        </w:rPr>
        <w:t>olmak</w:t>
      </w:r>
      <w:r>
        <w:rPr>
          <w:sz w:val="22"/>
          <w:szCs w:val="22"/>
        </w:rPr>
        <w:t xml:space="preserve"> – </w:t>
      </w:r>
      <w:r w:rsidRPr="00C92A47">
        <w:rPr>
          <w:sz w:val="22"/>
          <w:szCs w:val="22"/>
          <w:u w:val="single"/>
        </w:rPr>
        <w:t>kendi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  <w:u w:val="single"/>
        </w:rPr>
        <w:t>mutlu</w:t>
      </w:r>
      <w:r>
        <w:rPr>
          <w:sz w:val="22"/>
          <w:szCs w:val="22"/>
        </w:rPr>
        <w:t xml:space="preserve"> – </w:t>
      </w:r>
      <w:r w:rsidRPr="00C92A47">
        <w:rPr>
          <w:sz w:val="22"/>
          <w:szCs w:val="22"/>
          <w:u w:val="single"/>
        </w:rPr>
        <w:t>elindedir</w:t>
      </w:r>
      <w:r>
        <w:rPr>
          <w:sz w:val="22"/>
          <w:szCs w:val="22"/>
        </w:rPr>
        <w:t xml:space="preserve"> </w:t>
      </w:r>
    </w:p>
    <w:p w:rsidR="00BA3DEA" w:rsidRPr="00AD752E" w:rsidRDefault="00BA3DEA" w:rsidP="00BD3194">
      <w:pPr>
        <w:tabs>
          <w:tab w:val="left" w:pos="180"/>
        </w:tabs>
        <w:rPr>
          <w:sz w:val="22"/>
          <w:szCs w:val="22"/>
        </w:rPr>
      </w:pPr>
      <w:r>
        <w:rPr>
          <w:sz w:val="22"/>
          <w:szCs w:val="22"/>
        </w:rPr>
        <w:t xml:space="preserve">   1              2            3           4              5</w:t>
      </w:r>
    </w:p>
    <w:p w:rsidR="00BA3DEA" w:rsidRDefault="00BA3DEA" w:rsidP="00BD319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 xml:space="preserve">4 – 2 – 3 – 1 – 5 </w:t>
      </w:r>
    </w:p>
    <w:p w:rsidR="00BA3DEA" w:rsidRPr="00AD752E" w:rsidRDefault="00BA3DEA" w:rsidP="00BD319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4 – 2 – 1 – 3 – 5</w:t>
      </w:r>
    </w:p>
    <w:p w:rsidR="00BA3DEA" w:rsidRDefault="00BA3DEA" w:rsidP="00574DAB">
      <w:pPr>
        <w:tabs>
          <w:tab w:val="left" w:pos="180"/>
          <w:tab w:val="left" w:pos="2340"/>
        </w:tabs>
        <w:rPr>
          <w:sz w:val="22"/>
          <w:szCs w:val="22"/>
        </w:rPr>
      </w:pPr>
      <w:r w:rsidRPr="00AD752E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1 – 3 – 5 – 4 – 2</w:t>
      </w:r>
    </w:p>
    <w:p w:rsidR="00BA3DEA" w:rsidRPr="00AD752E" w:rsidRDefault="00BA3DEA" w:rsidP="00574DAB">
      <w:pPr>
        <w:tabs>
          <w:tab w:val="left" w:pos="18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AD752E">
        <w:rPr>
          <w:sz w:val="22"/>
          <w:szCs w:val="22"/>
        </w:rPr>
        <w:t xml:space="preserve">D) </w:t>
      </w:r>
      <w:r>
        <w:rPr>
          <w:sz w:val="22"/>
          <w:szCs w:val="22"/>
        </w:rPr>
        <w:t>3 – 4 – 2 – 1 – 5</w:t>
      </w:r>
    </w:p>
    <w:p w:rsidR="00BA3DEA" w:rsidRPr="00AD752E" w:rsidRDefault="00BA3DEA" w:rsidP="00574DAB">
      <w:pPr>
        <w:tabs>
          <w:tab w:val="left" w:pos="180"/>
          <w:tab w:val="left" w:pos="2340"/>
        </w:tabs>
        <w:rPr>
          <w:sz w:val="22"/>
          <w:szCs w:val="22"/>
        </w:rPr>
      </w:pPr>
    </w:p>
    <w:p w:rsidR="00BA3DEA" w:rsidRPr="00AA188D" w:rsidRDefault="00BA3DEA" w:rsidP="00AA188D">
      <w:pPr>
        <w:jc w:val="center"/>
        <w:rPr>
          <w:b/>
          <w:i/>
          <w:sz w:val="22"/>
          <w:szCs w:val="22"/>
        </w:rPr>
      </w:pPr>
      <w:r w:rsidRPr="00AD752E">
        <w:rPr>
          <w:b/>
          <w:i/>
          <w:sz w:val="22"/>
          <w:szCs w:val="22"/>
        </w:rPr>
        <w:t>Cevaplarınızı aşağıdaki tabloya işaretleyiniz.</w:t>
      </w:r>
    </w:p>
    <w:tbl>
      <w:tblPr>
        <w:tblpPr w:leftFromText="141" w:rightFromText="141" w:vertAnchor="text" w:horzAnchor="margin" w:tblpXSpec="right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62"/>
      </w:tblGrid>
      <w:tr w:rsidR="00BA3DEA" w:rsidRPr="00AA188D">
        <w:trPr>
          <w:trHeight w:val="288"/>
        </w:trPr>
        <w:tc>
          <w:tcPr>
            <w:tcW w:w="1862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 xml:space="preserve">      A   B  C  D</w:t>
            </w:r>
          </w:p>
        </w:tc>
      </w:tr>
      <w:tr w:rsidR="00BA3DEA" w:rsidRPr="00AA188D">
        <w:trPr>
          <w:trHeight w:val="288"/>
        </w:trPr>
        <w:tc>
          <w:tcPr>
            <w:tcW w:w="1862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>11- O  O  O  O</w:t>
            </w:r>
          </w:p>
        </w:tc>
      </w:tr>
      <w:tr w:rsidR="00BA3DEA" w:rsidRPr="00AA188D">
        <w:trPr>
          <w:trHeight w:val="288"/>
        </w:trPr>
        <w:tc>
          <w:tcPr>
            <w:tcW w:w="1862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>12- O  O  O  O</w:t>
            </w:r>
          </w:p>
        </w:tc>
      </w:tr>
      <w:tr w:rsidR="00BA3DEA" w:rsidRPr="00AA188D">
        <w:trPr>
          <w:trHeight w:val="288"/>
        </w:trPr>
        <w:tc>
          <w:tcPr>
            <w:tcW w:w="1862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>13- O  O  O  O</w:t>
            </w:r>
          </w:p>
        </w:tc>
      </w:tr>
      <w:tr w:rsidR="00BA3DEA" w:rsidRPr="00AA188D">
        <w:trPr>
          <w:trHeight w:val="288"/>
        </w:trPr>
        <w:tc>
          <w:tcPr>
            <w:tcW w:w="1862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>14- O  O  O  O</w:t>
            </w:r>
          </w:p>
        </w:tc>
      </w:tr>
      <w:tr w:rsidR="00BA3DEA" w:rsidRPr="00AA188D">
        <w:trPr>
          <w:trHeight w:val="288"/>
        </w:trPr>
        <w:tc>
          <w:tcPr>
            <w:tcW w:w="1862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>15- O  O  O  O</w:t>
            </w:r>
          </w:p>
        </w:tc>
      </w:tr>
      <w:tr w:rsidR="00BA3DEA" w:rsidRPr="00AA188D">
        <w:trPr>
          <w:trHeight w:val="288"/>
        </w:trPr>
        <w:tc>
          <w:tcPr>
            <w:tcW w:w="1862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>16- O  O  O  O</w:t>
            </w:r>
          </w:p>
        </w:tc>
      </w:tr>
      <w:tr w:rsidR="00BA3DEA" w:rsidRPr="00AA188D">
        <w:trPr>
          <w:trHeight w:val="288"/>
        </w:trPr>
        <w:tc>
          <w:tcPr>
            <w:tcW w:w="1862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>17- O  O  O  O</w:t>
            </w:r>
          </w:p>
        </w:tc>
      </w:tr>
      <w:tr w:rsidR="00BA3DEA" w:rsidRPr="00AA188D">
        <w:trPr>
          <w:trHeight w:val="288"/>
        </w:trPr>
        <w:tc>
          <w:tcPr>
            <w:tcW w:w="1862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>18- O  O  O  O</w:t>
            </w:r>
          </w:p>
        </w:tc>
      </w:tr>
      <w:tr w:rsidR="00BA3DEA" w:rsidRPr="00AA188D">
        <w:trPr>
          <w:trHeight w:val="288"/>
        </w:trPr>
        <w:tc>
          <w:tcPr>
            <w:tcW w:w="1862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>19- O  O  O  O</w:t>
            </w:r>
          </w:p>
        </w:tc>
      </w:tr>
      <w:tr w:rsidR="00BA3DEA" w:rsidRPr="00AA188D">
        <w:trPr>
          <w:trHeight w:val="288"/>
        </w:trPr>
        <w:tc>
          <w:tcPr>
            <w:tcW w:w="1862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>20- O  O  O  O</w:t>
            </w:r>
          </w:p>
        </w:tc>
      </w:tr>
    </w:tbl>
    <w:tbl>
      <w:tblPr>
        <w:tblpPr w:leftFromText="141" w:rightFromText="141" w:vertAnchor="text" w:horzAnchor="page" w:tblpX="6645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50"/>
      </w:tblGrid>
      <w:tr w:rsidR="00BA3DEA" w:rsidRPr="00AA188D">
        <w:trPr>
          <w:trHeight w:val="288"/>
        </w:trPr>
        <w:tc>
          <w:tcPr>
            <w:tcW w:w="1950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 xml:space="preserve">      A   B  C  D</w:t>
            </w:r>
          </w:p>
        </w:tc>
      </w:tr>
      <w:tr w:rsidR="00BA3DEA" w:rsidRPr="00AA188D">
        <w:trPr>
          <w:trHeight w:val="288"/>
        </w:trPr>
        <w:tc>
          <w:tcPr>
            <w:tcW w:w="1950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 xml:space="preserve">  1- O  O  O  O</w:t>
            </w:r>
          </w:p>
        </w:tc>
      </w:tr>
      <w:tr w:rsidR="00BA3DEA" w:rsidRPr="00AA188D">
        <w:trPr>
          <w:trHeight w:val="288"/>
        </w:trPr>
        <w:tc>
          <w:tcPr>
            <w:tcW w:w="1950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 xml:space="preserve">  2- O  O  O  O</w:t>
            </w:r>
          </w:p>
        </w:tc>
      </w:tr>
      <w:tr w:rsidR="00BA3DEA" w:rsidRPr="00AA188D">
        <w:trPr>
          <w:trHeight w:val="288"/>
        </w:trPr>
        <w:tc>
          <w:tcPr>
            <w:tcW w:w="1950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 xml:space="preserve">  3- O  O  O  O</w:t>
            </w:r>
          </w:p>
        </w:tc>
      </w:tr>
      <w:tr w:rsidR="00BA3DEA" w:rsidRPr="00AA188D">
        <w:trPr>
          <w:trHeight w:val="288"/>
        </w:trPr>
        <w:tc>
          <w:tcPr>
            <w:tcW w:w="1950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 xml:space="preserve">  4- O  O  O  O</w:t>
            </w:r>
          </w:p>
        </w:tc>
      </w:tr>
      <w:tr w:rsidR="00BA3DEA" w:rsidRPr="00AA188D">
        <w:trPr>
          <w:trHeight w:val="288"/>
        </w:trPr>
        <w:tc>
          <w:tcPr>
            <w:tcW w:w="1950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 xml:space="preserve">  5- O  O  O  O</w:t>
            </w:r>
          </w:p>
        </w:tc>
      </w:tr>
      <w:tr w:rsidR="00BA3DEA" w:rsidRPr="00AA188D">
        <w:trPr>
          <w:trHeight w:val="288"/>
        </w:trPr>
        <w:tc>
          <w:tcPr>
            <w:tcW w:w="1950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 xml:space="preserve">  6- O  O  O  O</w:t>
            </w:r>
          </w:p>
        </w:tc>
      </w:tr>
      <w:tr w:rsidR="00BA3DEA" w:rsidRPr="00AA188D">
        <w:trPr>
          <w:trHeight w:val="288"/>
        </w:trPr>
        <w:tc>
          <w:tcPr>
            <w:tcW w:w="1950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 xml:space="preserve">  7- O  O  O  O</w:t>
            </w:r>
          </w:p>
        </w:tc>
      </w:tr>
      <w:tr w:rsidR="00BA3DEA" w:rsidRPr="00AA188D">
        <w:trPr>
          <w:trHeight w:val="288"/>
        </w:trPr>
        <w:tc>
          <w:tcPr>
            <w:tcW w:w="1950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 xml:space="preserve">  8- O  O  O  O</w:t>
            </w:r>
          </w:p>
        </w:tc>
      </w:tr>
      <w:tr w:rsidR="00BA3DEA" w:rsidRPr="00AA188D">
        <w:trPr>
          <w:trHeight w:val="288"/>
        </w:trPr>
        <w:tc>
          <w:tcPr>
            <w:tcW w:w="1950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 xml:space="preserve">  9- O  O  O  O</w:t>
            </w:r>
          </w:p>
        </w:tc>
      </w:tr>
      <w:tr w:rsidR="00BA3DEA" w:rsidRPr="00AA188D">
        <w:trPr>
          <w:trHeight w:val="288"/>
        </w:trPr>
        <w:tc>
          <w:tcPr>
            <w:tcW w:w="1950" w:type="dxa"/>
          </w:tcPr>
          <w:p w:rsidR="00BA3DEA" w:rsidRPr="00AA188D" w:rsidRDefault="00BA3DEA" w:rsidP="00B67A87">
            <w:pPr>
              <w:rPr>
                <w:sz w:val="28"/>
                <w:szCs w:val="28"/>
              </w:rPr>
            </w:pPr>
            <w:r w:rsidRPr="00AA188D">
              <w:rPr>
                <w:sz w:val="28"/>
                <w:szCs w:val="28"/>
              </w:rPr>
              <w:t>10- O  O  O  O</w:t>
            </w:r>
          </w:p>
        </w:tc>
      </w:tr>
    </w:tbl>
    <w:p w:rsidR="00BA3DEA" w:rsidRDefault="00BA3DEA" w:rsidP="004038F7"/>
    <w:p w:rsidR="00BA3DEA" w:rsidRDefault="00BA3DEA" w:rsidP="00277946">
      <w:pPr>
        <w:rPr>
          <w:b/>
          <w:i/>
          <w:sz w:val="20"/>
          <w:szCs w:val="20"/>
        </w:rPr>
      </w:pPr>
    </w:p>
    <w:p w:rsidR="00BA3DEA" w:rsidRDefault="00BA3DEA" w:rsidP="00277946">
      <w:pPr>
        <w:rPr>
          <w:b/>
          <w:i/>
          <w:sz w:val="20"/>
          <w:szCs w:val="20"/>
        </w:rPr>
      </w:pPr>
    </w:p>
    <w:p w:rsidR="00BA3DEA" w:rsidRPr="00E65EED" w:rsidRDefault="00BA3DEA" w:rsidP="00277946">
      <w:pPr>
        <w:jc w:val="center"/>
        <w:rPr>
          <w:b/>
          <w:i/>
          <w:sz w:val="20"/>
          <w:szCs w:val="20"/>
        </w:rPr>
      </w:pPr>
      <w:r w:rsidRPr="00E65EED">
        <w:rPr>
          <w:b/>
          <w:i/>
          <w:sz w:val="20"/>
          <w:szCs w:val="20"/>
        </w:rPr>
        <w:t>B A Ş A R I L A R</w:t>
      </w:r>
      <w:r w:rsidRPr="00E65EED">
        <w:rPr>
          <w:b/>
          <w:i/>
        </w:rPr>
        <w:t>…</w:t>
      </w:r>
      <w:r>
        <w:rPr>
          <w:b/>
          <w:i/>
        </w:rPr>
        <w:t>C</w:t>
      </w:r>
      <w:r w:rsidRPr="00E65EED">
        <w:rPr>
          <w:b/>
          <w:i/>
        </w:rPr>
        <w:t>evaplarınızı</w:t>
      </w:r>
      <w:r w:rsidRPr="00E65EED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K</w:t>
      </w:r>
      <w:r w:rsidRPr="00E65EED">
        <w:rPr>
          <w:b/>
          <w:i/>
          <w:sz w:val="20"/>
          <w:szCs w:val="20"/>
        </w:rPr>
        <w:t xml:space="preserve">ontrol </w:t>
      </w:r>
      <w:r>
        <w:rPr>
          <w:b/>
          <w:i/>
          <w:sz w:val="20"/>
          <w:szCs w:val="20"/>
        </w:rPr>
        <w:t>E</w:t>
      </w:r>
      <w:r w:rsidRPr="00E65EED">
        <w:rPr>
          <w:b/>
          <w:i/>
          <w:sz w:val="20"/>
          <w:szCs w:val="20"/>
        </w:rPr>
        <w:t>diniz</w:t>
      </w:r>
    </w:p>
    <w:p w:rsidR="00BA3DEA" w:rsidRDefault="00BA3DEA" w:rsidP="00277946">
      <w:pPr>
        <w:jc w:val="center"/>
        <w:rPr>
          <w:b/>
          <w:i/>
          <w:sz w:val="20"/>
          <w:szCs w:val="20"/>
        </w:rPr>
      </w:pPr>
      <w:r w:rsidRPr="00E65EED">
        <w:rPr>
          <w:b/>
          <w:i/>
          <w:sz w:val="20"/>
          <w:szCs w:val="20"/>
        </w:rPr>
        <w:t xml:space="preserve">NOT: Her soru </w:t>
      </w:r>
      <w:r>
        <w:rPr>
          <w:b/>
          <w:i/>
          <w:sz w:val="20"/>
          <w:szCs w:val="20"/>
        </w:rPr>
        <w:t>5</w:t>
      </w:r>
      <w:r w:rsidRPr="00E65EED">
        <w:rPr>
          <w:b/>
          <w:i/>
          <w:sz w:val="20"/>
          <w:szCs w:val="20"/>
        </w:rPr>
        <w:t xml:space="preserve"> (</w:t>
      </w:r>
      <w:r>
        <w:rPr>
          <w:b/>
          <w:i/>
          <w:sz w:val="20"/>
          <w:szCs w:val="20"/>
        </w:rPr>
        <w:t>beş</w:t>
      </w:r>
      <w:r w:rsidRPr="00E65EED">
        <w:rPr>
          <w:b/>
          <w:i/>
          <w:sz w:val="20"/>
          <w:szCs w:val="20"/>
        </w:rPr>
        <w:t>) puandır.                                                                       Süleyman OCAK – Sınıf Öğretmeni</w:t>
      </w:r>
    </w:p>
    <w:p w:rsidR="00BA3DEA" w:rsidRPr="00277946" w:rsidRDefault="00BA3DEA" w:rsidP="00277946">
      <w:pPr>
        <w:jc w:val="center"/>
        <w:rPr>
          <w:b/>
          <w:i/>
          <w:sz w:val="20"/>
          <w:szCs w:val="20"/>
        </w:rPr>
      </w:pPr>
      <w:hyperlink r:id="rId15" w:history="1">
        <w:r>
          <w:rPr>
            <w:rStyle w:val="Hyperlink"/>
            <w:rFonts w:ascii="Comic Sans MS" w:hAnsi="Comic Sans MS"/>
          </w:rPr>
          <w:t>www.sorubak.com</w:t>
        </w:r>
      </w:hyperlink>
    </w:p>
    <w:sectPr w:rsidR="00BA3DEA" w:rsidRPr="00277946" w:rsidSect="00E545F2">
      <w:type w:val="continuous"/>
      <w:pgSz w:w="11906" w:h="16838" w:code="9"/>
      <w:pgMar w:top="737" w:right="1134" w:bottom="737" w:left="1134" w:header="0" w:footer="0" w:gutter="0"/>
      <w:cols w:num="2" w:sep="1" w:space="6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DEA" w:rsidRDefault="00BA3DEA">
      <w:r>
        <w:separator/>
      </w:r>
    </w:p>
  </w:endnote>
  <w:endnote w:type="continuationSeparator" w:id="0">
    <w:p w:rsidR="00BA3DEA" w:rsidRDefault="00BA3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EA" w:rsidRDefault="00BA3DE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EA" w:rsidRDefault="00BA3DE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EA" w:rsidRDefault="00BA3D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DEA" w:rsidRDefault="00BA3DEA">
      <w:r>
        <w:separator/>
      </w:r>
    </w:p>
  </w:footnote>
  <w:footnote w:type="continuationSeparator" w:id="0">
    <w:p w:rsidR="00BA3DEA" w:rsidRDefault="00BA3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EA" w:rsidRDefault="00BA3DE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EA" w:rsidRDefault="00BA3DE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134.4pt;margin-top:372.85pt;width:253.25pt;height:24.6pt;rotation:-2916553fd;z-index:-251656192" adj="10802" fillcolor="#eaf1dd" strokecolor="#eaf1dd" strokeweight=".5pt">
          <v:fill opacity="15729f"/>
          <v:shadow color="#868686"/>
          <v:textpath style="font-family:&quot;Monotype Corsiva&quot;;font-size:20pt;v-text-kern:t" trim="t" fitpath="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EA" w:rsidRDefault="00BA3DE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7334F"/>
    <w:multiLevelType w:val="hybridMultilevel"/>
    <w:tmpl w:val="21C277DE"/>
    <w:lvl w:ilvl="0" w:tplc="38FA4178">
      <w:start w:val="19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8F7"/>
    <w:rsid w:val="000144B1"/>
    <w:rsid w:val="00031143"/>
    <w:rsid w:val="00080EEA"/>
    <w:rsid w:val="000C7157"/>
    <w:rsid w:val="00125B73"/>
    <w:rsid w:val="00165BD5"/>
    <w:rsid w:val="00171605"/>
    <w:rsid w:val="00172471"/>
    <w:rsid w:val="00246259"/>
    <w:rsid w:val="002524B7"/>
    <w:rsid w:val="00275F01"/>
    <w:rsid w:val="00277946"/>
    <w:rsid w:val="002807B5"/>
    <w:rsid w:val="002A3728"/>
    <w:rsid w:val="002B5073"/>
    <w:rsid w:val="002E267A"/>
    <w:rsid w:val="002E789B"/>
    <w:rsid w:val="0030003F"/>
    <w:rsid w:val="0030385F"/>
    <w:rsid w:val="003133F7"/>
    <w:rsid w:val="0031588F"/>
    <w:rsid w:val="00335CAB"/>
    <w:rsid w:val="00346AEF"/>
    <w:rsid w:val="00372816"/>
    <w:rsid w:val="003730F1"/>
    <w:rsid w:val="00386C15"/>
    <w:rsid w:val="004038F7"/>
    <w:rsid w:val="00473D1F"/>
    <w:rsid w:val="00476021"/>
    <w:rsid w:val="004A19F8"/>
    <w:rsid w:val="004E33B7"/>
    <w:rsid w:val="00515E78"/>
    <w:rsid w:val="00540A1E"/>
    <w:rsid w:val="005537E5"/>
    <w:rsid w:val="00564D35"/>
    <w:rsid w:val="00574DAB"/>
    <w:rsid w:val="00596396"/>
    <w:rsid w:val="005B165B"/>
    <w:rsid w:val="005C03AB"/>
    <w:rsid w:val="005C1DDA"/>
    <w:rsid w:val="005D3E38"/>
    <w:rsid w:val="005E66BF"/>
    <w:rsid w:val="0061763A"/>
    <w:rsid w:val="00631390"/>
    <w:rsid w:val="00641C8B"/>
    <w:rsid w:val="00664205"/>
    <w:rsid w:val="006B366F"/>
    <w:rsid w:val="006C14AD"/>
    <w:rsid w:val="0070259A"/>
    <w:rsid w:val="0075233B"/>
    <w:rsid w:val="007713B5"/>
    <w:rsid w:val="00781D52"/>
    <w:rsid w:val="007B107F"/>
    <w:rsid w:val="007E1512"/>
    <w:rsid w:val="007E3B4A"/>
    <w:rsid w:val="007F7277"/>
    <w:rsid w:val="00805081"/>
    <w:rsid w:val="0085537E"/>
    <w:rsid w:val="008A1999"/>
    <w:rsid w:val="008C7B9E"/>
    <w:rsid w:val="00903F7C"/>
    <w:rsid w:val="009333AD"/>
    <w:rsid w:val="00996D8C"/>
    <w:rsid w:val="009D4DC7"/>
    <w:rsid w:val="009F17F2"/>
    <w:rsid w:val="00A15D74"/>
    <w:rsid w:val="00A25AD0"/>
    <w:rsid w:val="00A63E6B"/>
    <w:rsid w:val="00A81FC7"/>
    <w:rsid w:val="00A84CBF"/>
    <w:rsid w:val="00AA188D"/>
    <w:rsid w:val="00AC659B"/>
    <w:rsid w:val="00AD752E"/>
    <w:rsid w:val="00B12F65"/>
    <w:rsid w:val="00B151EA"/>
    <w:rsid w:val="00B43C1C"/>
    <w:rsid w:val="00B54F80"/>
    <w:rsid w:val="00B67A87"/>
    <w:rsid w:val="00B77980"/>
    <w:rsid w:val="00BA3DEA"/>
    <w:rsid w:val="00BB7EF9"/>
    <w:rsid w:val="00BC6050"/>
    <w:rsid w:val="00BD3194"/>
    <w:rsid w:val="00BD73EF"/>
    <w:rsid w:val="00BE0545"/>
    <w:rsid w:val="00BE62FB"/>
    <w:rsid w:val="00C01713"/>
    <w:rsid w:val="00C3724C"/>
    <w:rsid w:val="00C66765"/>
    <w:rsid w:val="00C828A1"/>
    <w:rsid w:val="00C92A47"/>
    <w:rsid w:val="00CD78C2"/>
    <w:rsid w:val="00D1456C"/>
    <w:rsid w:val="00D2361E"/>
    <w:rsid w:val="00D75744"/>
    <w:rsid w:val="00E4365E"/>
    <w:rsid w:val="00E545F2"/>
    <w:rsid w:val="00E56A63"/>
    <w:rsid w:val="00E65EED"/>
    <w:rsid w:val="00EE7A97"/>
    <w:rsid w:val="00F06905"/>
    <w:rsid w:val="00F35472"/>
    <w:rsid w:val="00F40F75"/>
    <w:rsid w:val="00F93C55"/>
    <w:rsid w:val="00FC6827"/>
    <w:rsid w:val="00FF6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F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038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545F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10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545F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10B"/>
    <w:rPr>
      <w:sz w:val="24"/>
      <w:szCs w:val="24"/>
    </w:rPr>
  </w:style>
  <w:style w:type="character" w:styleId="Hyperlink">
    <w:name w:val="Hyperlink"/>
    <w:basedOn w:val="DefaultParagraphFont"/>
    <w:uiPriority w:val="99"/>
    <w:rsid w:val="003158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sorubak.com/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834</Words>
  <Characters>4759</Characters>
  <Application>Microsoft Office Outlook</Application>
  <DocSecurity>0</DocSecurity>
  <Lines>0</Lines>
  <Paragraphs>0</Paragraphs>
  <ScaleCrop>false</ScaleCrop>
  <Company>ocak5567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turkce_güzel ülkem</dc:title>
  <dc:subject>5 snf_sınav soruları</dc:subject>
  <dc:creator>Süleyman OCAK</dc:creator>
  <cp:keywords>Bafra Gazi İÖO</cp:keywords>
  <dc:description>ocak5567@gmail.com</dc:description>
  <cp:lastModifiedBy>EDANUR HANIM</cp:lastModifiedBy>
  <cp:revision>3</cp:revision>
  <cp:lastPrinted>2006-10-29T19:44:00Z</cp:lastPrinted>
  <dcterms:created xsi:type="dcterms:W3CDTF">2008-04-06T20:54:00Z</dcterms:created>
  <dcterms:modified xsi:type="dcterms:W3CDTF">2011-12-10T14:18:00Z</dcterms:modified>
</cp:coreProperties>
</file>