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B2" w:rsidRPr="004B105A" w:rsidRDefault="002514B2" w:rsidP="00A0526C">
      <w:pPr>
        <w:jc w:val="center"/>
        <w:rPr>
          <w:sz w:val="22"/>
          <w:szCs w:val="22"/>
        </w:rPr>
      </w:pPr>
      <w:r>
        <w:rPr>
          <w:sz w:val="22"/>
          <w:szCs w:val="22"/>
          <w:highlight w:val="lightGray"/>
        </w:rPr>
        <w:t>…………………</w:t>
      </w:r>
      <w:r w:rsidRPr="002338EE">
        <w:rPr>
          <w:sz w:val="22"/>
          <w:szCs w:val="22"/>
          <w:highlight w:val="lightGray"/>
        </w:rPr>
        <w:t xml:space="preserve"> İlköğretim Okulu</w:t>
      </w:r>
      <w:r w:rsidRPr="004B105A">
        <w:rPr>
          <w:sz w:val="22"/>
          <w:szCs w:val="22"/>
        </w:rPr>
        <w:t xml:space="preserve">                               </w:t>
      </w:r>
    </w:p>
    <w:p w:rsidR="002514B2" w:rsidRPr="004B105A" w:rsidRDefault="002514B2" w:rsidP="00321C56">
      <w:pPr>
        <w:jc w:val="center"/>
        <w:rPr>
          <w:sz w:val="22"/>
          <w:szCs w:val="22"/>
        </w:rPr>
      </w:pPr>
      <w:r>
        <w:rPr>
          <w:sz w:val="22"/>
          <w:szCs w:val="22"/>
        </w:rPr>
        <w:t>2011-2012</w:t>
      </w:r>
      <w:r w:rsidRPr="004B105A">
        <w:rPr>
          <w:sz w:val="22"/>
          <w:szCs w:val="22"/>
        </w:rPr>
        <w:t xml:space="preserve"> Eğitim Öğretim Yılı 5-B Sınıfı</w:t>
      </w:r>
    </w:p>
    <w:p w:rsidR="002514B2" w:rsidRDefault="002514B2" w:rsidP="00A0526C">
      <w:pP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ab/>
      </w:r>
      <w:r w:rsidRPr="00AD6CCF">
        <w:rPr>
          <w:b/>
          <w:i/>
          <w:sz w:val="22"/>
          <w:szCs w:val="22"/>
        </w:rPr>
        <w:t>Sosyal Bilgiler Dersi (</w:t>
      </w:r>
      <w:r>
        <w:rPr>
          <w:b/>
          <w:i/>
          <w:sz w:val="22"/>
          <w:szCs w:val="22"/>
        </w:rPr>
        <w:t>Toplum İçin Çalışanlar</w:t>
      </w:r>
      <w:r w:rsidRPr="00AD6CCF">
        <w:rPr>
          <w:b/>
          <w:i/>
          <w:sz w:val="22"/>
          <w:szCs w:val="22"/>
        </w:rPr>
        <w:t>) Sınavı</w:t>
      </w:r>
      <w:r w:rsidRPr="004B105A">
        <w:rPr>
          <w:sz w:val="22"/>
          <w:szCs w:val="22"/>
        </w:rPr>
        <w:tab/>
        <w:t xml:space="preserve">      </w:t>
      </w:r>
    </w:p>
    <w:p w:rsidR="002514B2" w:rsidRPr="004B105A" w:rsidRDefault="002514B2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2514B2" w:rsidRPr="004B105A" w:rsidRDefault="002514B2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2514B2" w:rsidRPr="004B105A" w:rsidRDefault="002514B2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                  YANLIŞ : …………..                 </w:t>
      </w:r>
      <w:r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…………..        </w:t>
      </w:r>
    </w:p>
    <w:p w:rsidR="002514B2" w:rsidRPr="004B105A" w:rsidRDefault="002514B2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2514B2" w:rsidRPr="004B105A" w:rsidRDefault="002514B2" w:rsidP="00725142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105A">
        <w:rPr>
          <w:sz w:val="22"/>
          <w:szCs w:val="22"/>
        </w:rPr>
        <w:t>Okul N</w:t>
      </w:r>
      <w:r>
        <w:rPr>
          <w:sz w:val="22"/>
          <w:szCs w:val="22"/>
        </w:rPr>
        <w:t>umaram</w:t>
      </w:r>
      <w:r w:rsidRPr="004B105A">
        <w:rPr>
          <w:sz w:val="22"/>
          <w:szCs w:val="22"/>
        </w:rPr>
        <w:t xml:space="preserve">      : ………………………</w:t>
      </w:r>
    </w:p>
    <w:p w:rsidR="002514B2" w:rsidRPr="00725142" w:rsidRDefault="002514B2" w:rsidP="00A0526C">
      <w:pPr>
        <w:tabs>
          <w:tab w:val="center" w:pos="4677"/>
          <w:tab w:val="left" w:pos="7890"/>
        </w:tabs>
        <w:jc w:val="center"/>
        <w:rPr>
          <w:b/>
          <w:i/>
          <w:spacing w:val="80"/>
          <w:position w:val="-6"/>
          <w:sz w:val="20"/>
          <w:szCs w:val="20"/>
        </w:rPr>
        <w:sectPr w:rsidR="002514B2" w:rsidRPr="00725142" w:rsidSect="00D3660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737" w:right="851" w:bottom="737" w:left="851" w:header="360" w:footer="0" w:gutter="0"/>
          <w:cols w:sep="1" w:space="708"/>
          <w:rtlGutter/>
          <w:docGrid w:linePitch="360"/>
        </w:sectPr>
      </w:pPr>
      <w:r w:rsidRPr="002338EE">
        <w:rPr>
          <w:b/>
          <w:i/>
          <w:spacing w:val="80"/>
          <w:position w:val="-6"/>
          <w:sz w:val="22"/>
          <w:szCs w:val="22"/>
          <w:highlight w:val="yellow"/>
        </w:rPr>
        <w:t>S O R U L A R</w:t>
      </w:r>
    </w:p>
    <w:p w:rsidR="002514B2" w:rsidRDefault="002514B2">
      <w:pPr>
        <w:rPr>
          <w:sz w:val="20"/>
          <w:szCs w:val="20"/>
        </w:rPr>
      </w:pPr>
    </w:p>
    <w:p w:rsidR="002514B2" w:rsidRPr="00FC2896" w:rsidRDefault="002514B2">
      <w:pPr>
        <w:rPr>
          <w:sz w:val="20"/>
          <w:szCs w:val="20"/>
        </w:rPr>
        <w:sectPr w:rsidR="002514B2" w:rsidRPr="00FC2896" w:rsidSect="00062575">
          <w:type w:val="continuous"/>
          <w:pgSz w:w="11906" w:h="16838" w:code="9"/>
          <w:pgMar w:top="21" w:right="1134" w:bottom="737" w:left="1134" w:header="360" w:footer="0" w:gutter="0"/>
          <w:cols w:num="2" w:sep="1" w:space="851"/>
          <w:docGrid w:linePitch="360"/>
        </w:sectPr>
      </w:pPr>
    </w:p>
    <w:p w:rsidR="002514B2" w:rsidRPr="00FC2896" w:rsidRDefault="002514B2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Sivil toplum örgütleri insanların ihtiyaçlarını karşılamak, çevrenin korunması, eğitim ve sağlık gibi görevleri üstlenmiştir. Buna göre aşağıdakilerden hangisi sivil toplum örgütlerinin amaçlarından </w:t>
      </w:r>
      <w:r w:rsidRPr="005538AE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514B2" w:rsidRDefault="002514B2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Yoksul insanlara yardım etmek.</w:t>
      </w:r>
    </w:p>
    <w:p w:rsidR="002514B2" w:rsidRPr="00FC2896" w:rsidRDefault="002514B2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Doğal çevreyi korumak.</w:t>
      </w:r>
    </w:p>
    <w:p w:rsidR="002514B2" w:rsidRDefault="002514B2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Birlikte hoş vakit geçirmek.</w:t>
      </w:r>
    </w:p>
    <w:p w:rsidR="002514B2" w:rsidRPr="00FC2896" w:rsidRDefault="002514B2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Doğal afetlerde ilk yardım ve kurtarma çalışmaları yapmak.</w:t>
      </w:r>
    </w:p>
    <w:p w:rsidR="002514B2" w:rsidRPr="00FC2896" w:rsidRDefault="002514B2">
      <w:pPr>
        <w:rPr>
          <w:sz w:val="22"/>
          <w:szCs w:val="22"/>
        </w:rPr>
      </w:pPr>
    </w:p>
    <w:p w:rsidR="002514B2" w:rsidRPr="00FC2896" w:rsidRDefault="002514B2" w:rsidP="00725142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Eğitici kulüplerimizin çalışmaları en çok hangisine benzetilmektedir?</w:t>
      </w:r>
    </w:p>
    <w:p w:rsidR="002514B2" w:rsidRDefault="002514B2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Sendikalara</w:t>
      </w:r>
    </w:p>
    <w:p w:rsidR="002514B2" w:rsidRPr="00FC2896" w:rsidRDefault="002514B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Siyasi partilere</w:t>
      </w:r>
    </w:p>
    <w:p w:rsidR="002514B2" w:rsidRDefault="002514B2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Meslek odalarına</w:t>
      </w:r>
    </w:p>
    <w:p w:rsidR="002514B2" w:rsidRDefault="002514B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Sivil toplum kuruluşlarına</w:t>
      </w:r>
    </w:p>
    <w:p w:rsidR="002514B2" w:rsidRDefault="002514B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Pr="00FC2896" w:rsidRDefault="002514B2" w:rsidP="00725142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S–3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Çevre sorunlarıyla mücadele veren “</w:t>
      </w:r>
      <w:r w:rsidRPr="000D651E">
        <w:rPr>
          <w:b/>
          <w:i/>
          <w:sz w:val="22"/>
          <w:szCs w:val="22"/>
        </w:rPr>
        <w:t>10 Milyar Meşe Projesi</w:t>
      </w:r>
      <w:r>
        <w:rPr>
          <w:sz w:val="22"/>
          <w:szCs w:val="22"/>
        </w:rPr>
        <w:t>”ni başlatan sivil toplum örgütü hangisidir?</w:t>
      </w:r>
    </w:p>
    <w:p w:rsidR="002514B2" w:rsidRPr="00FC2896" w:rsidRDefault="002514B2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AÇEV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TEMA</w:t>
      </w:r>
    </w:p>
    <w:p w:rsidR="002514B2" w:rsidRDefault="002514B2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BB4D65">
        <w:rPr>
          <w:sz w:val="22"/>
          <w:szCs w:val="22"/>
        </w:rPr>
        <w:t xml:space="preserve"> </w:t>
      </w:r>
      <w:r>
        <w:rPr>
          <w:sz w:val="22"/>
          <w:szCs w:val="22"/>
        </w:rPr>
        <w:t>ÇEKÜL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Yeşilay</w:t>
      </w:r>
    </w:p>
    <w:p w:rsidR="002514B2" w:rsidRDefault="002514B2" w:rsidP="00725142">
      <w:pPr>
        <w:rPr>
          <w:b/>
          <w:sz w:val="20"/>
          <w:szCs w:val="20"/>
          <w:bdr w:val="single" w:sz="4" w:space="0" w:color="auto"/>
        </w:rPr>
      </w:pPr>
    </w:p>
    <w:p w:rsidR="002514B2" w:rsidRPr="000D651E" w:rsidRDefault="002514B2" w:rsidP="00725142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S–4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hangisi, toplumun temel ihtiyaçlarından olan bağımsızlık ve güvenlik ihtiyacımızı karşılamak üzere kurulan kurumlardan </w:t>
      </w:r>
      <w:r w:rsidRPr="000D651E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Eğitim Gönüllüleri Vakfı</w:t>
      </w:r>
    </w:p>
    <w:p w:rsidR="002514B2" w:rsidRPr="00F81C1F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Silahlı Kuvvetler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Polis Teşkilatı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Özel Güvenlik Kuruluşları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Pr="00F81C1F" w:rsidRDefault="002514B2" w:rsidP="00F81C1F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S–5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Bizler hangi kurumlarla sosyal iletişim içinde </w:t>
      </w:r>
      <w:r w:rsidRPr="000D651E">
        <w:rPr>
          <w:b/>
          <w:i/>
          <w:sz w:val="22"/>
          <w:szCs w:val="22"/>
          <w:u w:val="single"/>
        </w:rPr>
        <w:t>yer almayız</w:t>
      </w:r>
      <w:r>
        <w:rPr>
          <w:sz w:val="22"/>
          <w:szCs w:val="22"/>
        </w:rPr>
        <w:t>?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Aile</w:t>
      </w:r>
    </w:p>
    <w:p w:rsidR="002514B2" w:rsidRPr="00F81C1F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Şoförler Derneği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Hastaneler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Okul</w:t>
      </w:r>
    </w:p>
    <w:p w:rsidR="002514B2" w:rsidRDefault="002514B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Pr="00F81C1F" w:rsidRDefault="002514B2" w:rsidP="00D4147E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S–6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0D651E">
        <w:rPr>
          <w:b/>
          <w:sz w:val="22"/>
          <w:szCs w:val="22"/>
        </w:rPr>
        <w:t>Sivil toplum örgütünde…………esastır</w:t>
      </w:r>
      <w:r>
        <w:rPr>
          <w:sz w:val="22"/>
          <w:szCs w:val="22"/>
        </w:rPr>
        <w:t>.” Boş bırakılan yere aşağıdakilerden hangisinin yazılması daha uygundur?</w:t>
      </w:r>
    </w:p>
    <w:p w:rsidR="002514B2" w:rsidRPr="00F81C1F" w:rsidRDefault="002514B2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yasalar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zenginlik</w:t>
      </w:r>
    </w:p>
    <w:p w:rsidR="002514B2" w:rsidRDefault="002514B2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gönüllülük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çevre </w:t>
      </w:r>
    </w:p>
    <w:p w:rsidR="002514B2" w:rsidRPr="00FC2896" w:rsidRDefault="002514B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Pr="00492AFB" w:rsidRDefault="002514B2" w:rsidP="00492AFB">
      <w:pPr>
        <w:tabs>
          <w:tab w:val="left" w:pos="36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S–7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Aşağıdakilerden hangisi, amaçları yönünden diğerlerinden ayrı tutulabilir?</w:t>
      </w:r>
    </w:p>
    <w:p w:rsidR="002514B2" w:rsidRDefault="002514B2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SENDİKA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AKUT</w:t>
      </w:r>
      <w:r>
        <w:rPr>
          <w:sz w:val="22"/>
          <w:szCs w:val="22"/>
        </w:rPr>
        <w:tab/>
      </w:r>
    </w:p>
    <w:p w:rsidR="002514B2" w:rsidRPr="00492AFB" w:rsidRDefault="002514B2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D96A6A">
        <w:rPr>
          <w:sz w:val="22"/>
          <w:szCs w:val="22"/>
        </w:rPr>
        <w:t xml:space="preserve"> </w:t>
      </w:r>
      <w:r>
        <w:rPr>
          <w:sz w:val="22"/>
          <w:szCs w:val="22"/>
        </w:rPr>
        <w:t>TEV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ÇEKÜL</w:t>
      </w:r>
    </w:p>
    <w:p w:rsidR="002514B2" w:rsidRDefault="002514B2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2514B2" w:rsidRDefault="002514B2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2514B2" w:rsidRPr="00492AFB" w:rsidRDefault="002514B2" w:rsidP="00D96A6A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S–8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 w:rsidRPr="00D96A6A">
        <w:rPr>
          <w:sz w:val="22"/>
          <w:szCs w:val="22"/>
        </w:rPr>
        <w:t>Kan merkezleri kurmak, doğal afetlerde sağlık yardımı yapmak ve insanlara yardım etmek için kurulmuş olan kurum aşağıdakilerden hangisidir?</w:t>
      </w:r>
      <w:r>
        <w:rPr>
          <w:sz w:val="22"/>
          <w:szCs w:val="22"/>
        </w:rPr>
        <w:tab/>
      </w:r>
    </w:p>
    <w:p w:rsidR="002514B2" w:rsidRPr="00F81C1F" w:rsidRDefault="002514B2" w:rsidP="00E26AB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TEMA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Çocuk Esirgeme Kurumu</w:t>
      </w:r>
    </w:p>
    <w:p w:rsidR="002514B2" w:rsidRDefault="002514B2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Yeşilay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Kızılay</w:t>
      </w:r>
    </w:p>
    <w:p w:rsidR="002514B2" w:rsidRDefault="002514B2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Default="002514B2" w:rsidP="0036656F">
      <w:pPr>
        <w:tabs>
          <w:tab w:val="left" w:pos="36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S–9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Devletimizin yardıma muhtaç çocukları korumak amacıyla oluşturduğu kurum hangisidir?</w: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2514B2" w:rsidRDefault="002514B2" w:rsidP="00D96A6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Huzurevi</w:t>
      </w:r>
      <w:r>
        <w:rPr>
          <w:sz w:val="22"/>
          <w:szCs w:val="22"/>
        </w:rPr>
        <w:tab/>
      </w:r>
    </w:p>
    <w:p w:rsidR="002514B2" w:rsidRDefault="002514B2" w:rsidP="00D96A6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Kreşler ve anaokulları</w:t>
      </w:r>
    </w:p>
    <w:p w:rsidR="002514B2" w:rsidRDefault="002514B2" w:rsidP="00CC1F93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Çocuk Esirgeme Kurumu</w:t>
      </w:r>
      <w:r>
        <w:rPr>
          <w:sz w:val="22"/>
          <w:szCs w:val="22"/>
        </w:rPr>
        <w:tab/>
      </w:r>
    </w:p>
    <w:p w:rsidR="002514B2" w:rsidRDefault="002514B2" w:rsidP="0036656F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Kızılay</w:t>
      </w:r>
    </w:p>
    <w:p w:rsidR="002514B2" w:rsidRDefault="002514B2" w:rsidP="00A54094">
      <w:pPr>
        <w:rPr>
          <w:i/>
        </w:rPr>
      </w:pPr>
    </w:p>
    <w:p w:rsidR="002514B2" w:rsidRPr="00492AFB" w:rsidRDefault="002514B2" w:rsidP="004B2507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S–10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</w:t>
      </w:r>
      <w:r w:rsidRPr="004B2507">
        <w:rPr>
          <w:b/>
          <w:i/>
          <w:sz w:val="22"/>
          <w:szCs w:val="22"/>
          <w:u w:val="single"/>
        </w:rPr>
        <w:t>sağlık alanında</w:t>
      </w:r>
      <w:r>
        <w:rPr>
          <w:sz w:val="22"/>
          <w:szCs w:val="22"/>
        </w:rPr>
        <w:t xml:space="preserve"> faaliyet gösteren vakıflar arasında </w:t>
      </w:r>
      <w:r w:rsidRPr="004B2507">
        <w:rPr>
          <w:b/>
          <w:i/>
          <w:sz w:val="22"/>
          <w:szCs w:val="22"/>
        </w:rPr>
        <w:t>yer almaz</w:t>
      </w:r>
      <w:r>
        <w:rPr>
          <w:sz w:val="22"/>
          <w:szCs w:val="22"/>
        </w:rPr>
        <w:t>?</w:t>
      </w:r>
    </w:p>
    <w:p w:rsidR="002514B2" w:rsidRDefault="002514B2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Fiziksel Engelliler Vakfı</w:t>
      </w:r>
    </w:p>
    <w:p w:rsidR="002514B2" w:rsidRPr="00F81C1F" w:rsidRDefault="002514B2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Türkiye Eğitim Gönüllüleri Vakfı</w:t>
      </w:r>
    </w:p>
    <w:p w:rsidR="002514B2" w:rsidRDefault="002514B2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Sağlık ve Sosyal Yardım Vakfı</w:t>
      </w:r>
    </w:p>
    <w:p w:rsidR="002514B2" w:rsidRDefault="002514B2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Ankara Lösemili Çocuklar Vakfı</w:t>
      </w:r>
    </w:p>
    <w:p w:rsidR="002514B2" w:rsidRDefault="002514B2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Default="002514B2" w:rsidP="00CC1F93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S–11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Toplumu ilgilendiren her konuyla ilgili sivil toplum kuruluşu kurabilir.</w:t>
      </w:r>
    </w:p>
    <w:p w:rsidR="002514B2" w:rsidRPr="004B2507" w:rsidRDefault="002514B2" w:rsidP="00CC1F93">
      <w:pPr>
        <w:tabs>
          <w:tab w:val="left" w:pos="720"/>
          <w:tab w:val="left" w:pos="288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4B2507">
        <w:rPr>
          <w:b/>
          <w:i/>
          <w:sz w:val="22"/>
          <w:szCs w:val="22"/>
        </w:rPr>
        <w:t xml:space="preserve">Buna göre aşağıdakilerden hangisi sivil toplum kuruluşlarının faaliyet gösterdiği alanlardan biri </w:t>
      </w:r>
      <w:r w:rsidRPr="004B2507">
        <w:rPr>
          <w:b/>
          <w:i/>
          <w:sz w:val="22"/>
          <w:szCs w:val="22"/>
          <w:u w:val="single"/>
        </w:rPr>
        <w:t>değildir</w:t>
      </w:r>
      <w:r w:rsidRPr="004B2507">
        <w:rPr>
          <w:b/>
          <w:i/>
          <w:sz w:val="22"/>
          <w:szCs w:val="22"/>
        </w:rPr>
        <w:t>?</w:t>
      </w:r>
    </w:p>
    <w:p w:rsidR="002514B2" w:rsidRPr="00F81C1F" w:rsidRDefault="002514B2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Çevreyle ilgili faaliyet gösteren kuruluşlar.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Sağlık hizmetlerinin desteklenmesi ile ilgili kuruluşlar.</w:t>
      </w:r>
    </w:p>
    <w:p w:rsidR="002514B2" w:rsidRDefault="002514B2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BB4D65">
        <w:rPr>
          <w:sz w:val="22"/>
          <w:szCs w:val="22"/>
        </w:rPr>
        <w:t xml:space="preserve"> </w:t>
      </w:r>
      <w:r>
        <w:rPr>
          <w:sz w:val="22"/>
          <w:szCs w:val="22"/>
        </w:rPr>
        <w:t>Hayvanların korunmasıyla ilgili kuruluşlar.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Devletin ekonomik işleriyle ilgili kuruluşlar.</w:t>
      </w:r>
    </w:p>
    <w:p w:rsidR="002514B2" w:rsidRDefault="002514B2" w:rsidP="00A54094">
      <w:pPr>
        <w:rPr>
          <w:i/>
        </w:rPr>
      </w:pPr>
    </w:p>
    <w:p w:rsidR="002514B2" w:rsidRDefault="002514B2" w:rsidP="004176A1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S–12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M. Kemal Atatürk, çıktığı yurt gezilerinde çeşitli yaştaki insanlara okuma yazma öğretmiş ve kendisine “Millet Mektepleri Başöğretmenliği” unvanı verilmiştir.</w:t>
      </w:r>
    </w:p>
    <w:p w:rsidR="002514B2" w:rsidRPr="004B2507" w:rsidRDefault="002514B2" w:rsidP="004176A1">
      <w:pPr>
        <w:tabs>
          <w:tab w:val="left" w:pos="720"/>
          <w:tab w:val="left" w:pos="288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4B2507">
        <w:rPr>
          <w:b/>
          <w:i/>
          <w:sz w:val="22"/>
          <w:szCs w:val="22"/>
        </w:rPr>
        <w:t>Buna göre M. Kemal Atatürk, aşağıdaki alanların hangisinde topluma destek olmuştur?</w:t>
      </w:r>
    </w:p>
    <w:p w:rsidR="002514B2" w:rsidRPr="00F81C1F" w:rsidRDefault="002514B2" w:rsidP="004B250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Eğitim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Sosyal</w:t>
      </w:r>
    </w:p>
    <w:p w:rsidR="002514B2" w:rsidRDefault="002514B2" w:rsidP="004B250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BB4D65">
        <w:rPr>
          <w:sz w:val="22"/>
          <w:szCs w:val="22"/>
        </w:rPr>
        <w:t xml:space="preserve"> </w:t>
      </w:r>
      <w:r>
        <w:rPr>
          <w:sz w:val="22"/>
          <w:szCs w:val="22"/>
        </w:rPr>
        <w:t>Siyasi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Ekonomik</w:t>
      </w:r>
    </w:p>
    <w:p w:rsidR="002514B2" w:rsidRDefault="002514B2" w:rsidP="00062575">
      <w:pPr>
        <w:tabs>
          <w:tab w:val="left" w:pos="180"/>
          <w:tab w:val="left" w:pos="360"/>
          <w:tab w:val="left" w:pos="2340"/>
        </w:tabs>
        <w:rPr>
          <w:b/>
          <w:sz w:val="20"/>
          <w:szCs w:val="20"/>
          <w:bdr w:val="single" w:sz="4" w:space="0" w:color="auto"/>
        </w:rPr>
      </w:pPr>
    </w:p>
    <w:p w:rsidR="002514B2" w:rsidRDefault="002514B2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S–13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sivil toplum kuruluşlarının amaçları arasında </w:t>
      </w:r>
      <w:r w:rsidRPr="004B2507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</w:p>
    <w:p w:rsidR="002514B2" w:rsidRPr="00DC31A8" w:rsidRDefault="002514B2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Toplumun ihtiyaç ve problemlerini gidermek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Yardımlaşma ve dayanışmayı sağlamak</w:t>
      </w:r>
    </w:p>
    <w:p w:rsidR="002514B2" w:rsidRDefault="002514B2" w:rsidP="00F459B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Yurt dışında ülkemizi temsil etmek</w:t>
      </w:r>
    </w:p>
    <w:p w:rsidR="002514B2" w:rsidRDefault="002514B2" w:rsidP="00F459B2">
      <w:pPr>
        <w:tabs>
          <w:tab w:val="left" w:pos="180"/>
          <w:tab w:val="left" w:pos="360"/>
          <w:tab w:val="left" w:pos="2340"/>
        </w:tabs>
        <w:ind w:left="180" w:hanging="180"/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Devletin yetersiz kaldığı hizmetleri sunmak</w:t>
      </w:r>
    </w:p>
    <w:p w:rsidR="002514B2" w:rsidRPr="00F459B2" w:rsidRDefault="002514B2" w:rsidP="00F459B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Pr="00492AFB" w:rsidRDefault="002514B2" w:rsidP="00684E14">
      <w:pPr>
        <w:tabs>
          <w:tab w:val="left" w:pos="36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S–14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sağlık kuruluşları arasında </w:t>
      </w:r>
      <w:r w:rsidRPr="002732D4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</w:p>
    <w:p w:rsidR="002514B2" w:rsidRDefault="002514B2" w:rsidP="003714D6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Dispanser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Sağlık Ocağı</w:t>
      </w:r>
    </w:p>
    <w:p w:rsidR="002514B2" w:rsidRPr="004D51FD" w:rsidRDefault="002514B2" w:rsidP="004D51FD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Kızılay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Hastane</w:t>
      </w:r>
    </w:p>
    <w:p w:rsidR="002514B2" w:rsidRDefault="002514B2" w:rsidP="002732D4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S–15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*Anne destek programı</w:t>
      </w:r>
    </w:p>
    <w:p w:rsidR="002514B2" w:rsidRDefault="002514B2" w:rsidP="002732D4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*Anne çocuk eğitimi programı</w:t>
      </w:r>
    </w:p>
    <w:p w:rsidR="002514B2" w:rsidRDefault="002514B2" w:rsidP="002732D4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*Okul öncesi veli-çocuk eğitimi programı</w:t>
      </w:r>
    </w:p>
    <w:p w:rsidR="002514B2" w:rsidRPr="00BB4D65" w:rsidRDefault="002514B2" w:rsidP="002732D4">
      <w:pPr>
        <w:tabs>
          <w:tab w:val="left" w:pos="720"/>
          <w:tab w:val="left" w:pos="2880"/>
        </w:tabs>
        <w:rPr>
          <w:b/>
          <w:i/>
          <w:sz w:val="22"/>
          <w:szCs w:val="22"/>
        </w:rPr>
      </w:pPr>
      <w:r w:rsidRPr="00BB4D65">
        <w:rPr>
          <w:b/>
          <w:i/>
          <w:sz w:val="22"/>
          <w:szCs w:val="22"/>
        </w:rPr>
        <w:t>Verilen programlar aşağıdaki sivil toplum kuruluşlarından hangisinin çalışmaları arasında yer alır?</w:t>
      </w:r>
    </w:p>
    <w:p w:rsidR="002514B2" w:rsidRDefault="002514B2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Türkiye Eğitim Gönüllüleri Vakfı</w:t>
      </w:r>
    </w:p>
    <w:p w:rsidR="002514B2" w:rsidRPr="00F81C1F" w:rsidRDefault="002514B2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Anne Çocuk Eğitimi Vakfı</w:t>
      </w:r>
    </w:p>
    <w:p w:rsidR="002514B2" w:rsidRDefault="002514B2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Lösemili Çocuklar Vakfı</w:t>
      </w:r>
    </w:p>
    <w:p w:rsidR="002514B2" w:rsidRDefault="002514B2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Mehmetçik Vakfı</w:t>
      </w:r>
    </w:p>
    <w:p w:rsidR="002514B2" w:rsidRDefault="002514B2" w:rsidP="00A54094">
      <w:pPr>
        <w:rPr>
          <w:i/>
        </w:rPr>
      </w:pPr>
    </w:p>
    <w:p w:rsidR="002514B2" w:rsidRPr="00492AFB" w:rsidRDefault="002514B2" w:rsidP="00DC31A8">
      <w:pPr>
        <w:tabs>
          <w:tab w:val="left" w:pos="18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S–16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resmi kuruluşların özellikleri arasında </w:t>
      </w:r>
      <w:r w:rsidRPr="002732D4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</w:p>
    <w:p w:rsidR="002514B2" w:rsidRPr="00F81C1F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Resmi kuruluşlar devlete bağlı olarak çalışırlar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Bireylerin görevleri bellidir.</w:t>
      </w:r>
    </w:p>
    <w:p w:rsidR="002514B2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Görevlendirme için eğitim, yaş gibi şartlar aranır.</w:t>
      </w:r>
    </w:p>
    <w:p w:rsidR="002514B2" w:rsidRDefault="002514B2" w:rsidP="002732D4">
      <w:pPr>
        <w:tabs>
          <w:tab w:val="left" w:pos="180"/>
          <w:tab w:val="left" w:pos="360"/>
          <w:tab w:val="left" w:pos="2340"/>
        </w:tabs>
        <w:ind w:left="18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Gönüllülük esastır.</w:t>
      </w:r>
    </w:p>
    <w:p w:rsidR="002514B2" w:rsidRDefault="002514B2" w:rsidP="00A54094">
      <w:pPr>
        <w:rPr>
          <w:i/>
        </w:rPr>
      </w:pPr>
    </w:p>
    <w:p w:rsidR="002514B2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S–17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 verilen kuruluş ve görevli eşleştirmelerinden hangisi </w:t>
      </w:r>
      <w:r w:rsidRPr="002732D4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2514B2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514B2" w:rsidRPr="002338EE" w:rsidRDefault="002514B2" w:rsidP="002732D4">
      <w:pPr>
        <w:rPr>
          <w:b/>
          <w:i/>
          <w:sz w:val="22"/>
          <w:szCs w:val="22"/>
          <w:u w:val="single"/>
        </w:rPr>
      </w:pPr>
      <w:r w:rsidRPr="002732D4">
        <w:t xml:space="preserve">  </w:t>
      </w:r>
      <w:r w:rsidRPr="002732D4">
        <w:tab/>
      </w:r>
      <w:r w:rsidRPr="002338EE">
        <w:rPr>
          <w:b/>
          <w:i/>
          <w:sz w:val="22"/>
          <w:szCs w:val="22"/>
          <w:u w:val="single"/>
        </w:rPr>
        <w:t>KURULUŞ</w:t>
      </w:r>
      <w:r w:rsidRPr="002338EE">
        <w:rPr>
          <w:b/>
          <w:i/>
          <w:sz w:val="22"/>
          <w:szCs w:val="22"/>
        </w:rPr>
        <w:tab/>
      </w:r>
      <w:r w:rsidRPr="00BB4D65">
        <w:rPr>
          <w:sz w:val="22"/>
          <w:szCs w:val="22"/>
        </w:rPr>
        <w:tab/>
      </w:r>
      <w:r w:rsidRPr="002338EE">
        <w:rPr>
          <w:b/>
          <w:i/>
          <w:sz w:val="22"/>
          <w:szCs w:val="22"/>
          <w:u w:val="single"/>
        </w:rPr>
        <w:t>GÖREVLİ</w:t>
      </w:r>
    </w:p>
    <w:p w:rsidR="002514B2" w:rsidRDefault="002514B2" w:rsidP="00DC31A8">
      <w:pPr>
        <w:tabs>
          <w:tab w:val="left" w:pos="36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Hastane</w:t>
      </w:r>
      <w:r>
        <w:tab/>
      </w:r>
      <w:r>
        <w:tab/>
        <w:t>Hemşire</w:t>
      </w:r>
    </w:p>
    <w:p w:rsidR="002514B2" w:rsidRPr="00F81C1F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Emniyet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Öğretmen</w:t>
      </w:r>
    </w:p>
    <w:p w:rsidR="002514B2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2338EE">
        <w:rPr>
          <w:sz w:val="22"/>
          <w:szCs w:val="22"/>
        </w:rPr>
        <w:t xml:space="preserve"> </w:t>
      </w:r>
      <w:r>
        <w:rPr>
          <w:sz w:val="22"/>
          <w:szCs w:val="22"/>
        </w:rPr>
        <w:t>Jandarma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Subay</w:t>
      </w:r>
    </w:p>
    <w:p w:rsidR="002514B2" w:rsidRDefault="002514B2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Okul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Hizmetli</w:t>
      </w:r>
    </w:p>
    <w:p w:rsidR="002514B2" w:rsidRDefault="002514B2" w:rsidP="00E81AD5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2514B2" w:rsidRPr="00386DCD" w:rsidRDefault="002514B2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S–18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Aşağıdakilerden hangisi sivil toplum kuruluşlarının özellikleri arasında </w:t>
      </w:r>
      <w:r w:rsidRPr="00BB4D65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</w:p>
    <w:p w:rsidR="002514B2" w:rsidRDefault="002514B2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  <w:rPr>
          <w:sz w:val="22"/>
          <w:szCs w:val="22"/>
        </w:rPr>
      </w:pPr>
      <w:r>
        <w:tab/>
      </w:r>
      <w:r>
        <w:rPr>
          <w:b/>
        </w:rPr>
        <w:t>A</w:t>
      </w:r>
      <w:r w:rsidRPr="00FC2896">
        <w:t>)</w:t>
      </w:r>
      <w:r>
        <w:t xml:space="preserve"> Ast – Üst ilişkisi vardır.</w:t>
      </w:r>
    </w:p>
    <w:p w:rsidR="002514B2" w:rsidRDefault="002514B2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  <w:rPr>
          <w:sz w:val="22"/>
          <w:szCs w:val="22"/>
        </w:rPr>
      </w:pP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Gönüllülük esastır.</w:t>
      </w:r>
    </w:p>
    <w:p w:rsidR="002514B2" w:rsidRDefault="002514B2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Her yaştan bireyler bulunur.</w:t>
      </w:r>
    </w:p>
    <w:p w:rsidR="002514B2" w:rsidRPr="003714D6" w:rsidRDefault="002514B2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Topluma hizmet amacını taşır.</w:t>
      </w:r>
    </w:p>
    <w:p w:rsidR="002514B2" w:rsidRDefault="002514B2" w:rsidP="00A54094">
      <w:pPr>
        <w:rPr>
          <w:i/>
        </w:rPr>
      </w:pPr>
    </w:p>
    <w:p w:rsidR="002514B2" w:rsidRPr="00386DCD" w:rsidRDefault="002514B2" w:rsidP="00850E03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S–19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Kişisel haklarımızı başkası izinsiz kullandığında, kişisel haksızlığa uğradığımızda aşağıdaki kurumlardan hangisine başvururuz?</w:t>
      </w:r>
    </w:p>
    <w:p w:rsidR="002514B2" w:rsidRDefault="002514B2" w:rsidP="00386DCD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Mahkemelere</w:t>
      </w:r>
    </w:p>
    <w:p w:rsidR="002514B2" w:rsidRPr="00DC31A8" w:rsidRDefault="002514B2" w:rsidP="00386DCD">
      <w:pPr>
        <w:tabs>
          <w:tab w:val="left" w:pos="360"/>
          <w:tab w:val="left" w:pos="2340"/>
        </w:tabs>
        <w:ind w:firstLine="180"/>
      </w:pP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Muhtarlıklara</w:t>
      </w:r>
    </w:p>
    <w:p w:rsidR="002514B2" w:rsidRDefault="002514B2" w:rsidP="00386DCD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Derneklere</w:t>
      </w:r>
    </w:p>
    <w:p w:rsidR="002514B2" w:rsidRDefault="002514B2" w:rsidP="00386DCD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Sağlık ocaklarına</w:t>
      </w:r>
    </w:p>
    <w:p w:rsidR="002514B2" w:rsidRDefault="002514B2" w:rsidP="00E81AD5">
      <w:pPr>
        <w:rPr>
          <w:b/>
          <w:sz w:val="20"/>
          <w:szCs w:val="20"/>
          <w:bdr w:val="single" w:sz="4" w:space="0" w:color="auto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60" o:spid="_x0000_s1027" type="#_x0000_t75" style="position:absolute;margin-left:63pt;margin-top:8.9pt;width:135pt;height:63pt;z-index:-251658240;visibility:visible">
            <v:imagedata r:id="rId12" o:title=""/>
          </v:shape>
        </w:pict>
      </w:r>
    </w:p>
    <w:p w:rsidR="002514B2" w:rsidRDefault="002514B2" w:rsidP="00E81AD5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S–20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</w:t>
      </w:r>
    </w:p>
    <w:p w:rsidR="002514B2" w:rsidRDefault="002514B2" w:rsidP="00E81AD5">
      <w:pPr>
        <w:rPr>
          <w:sz w:val="22"/>
          <w:szCs w:val="22"/>
        </w:rPr>
      </w:pPr>
    </w:p>
    <w:p w:rsidR="002514B2" w:rsidRDefault="002514B2" w:rsidP="00E81AD5">
      <w:pPr>
        <w:rPr>
          <w:sz w:val="22"/>
          <w:szCs w:val="22"/>
        </w:rPr>
      </w:pPr>
    </w:p>
    <w:p w:rsidR="002514B2" w:rsidRDefault="002514B2" w:rsidP="00E81AD5">
      <w:pPr>
        <w:rPr>
          <w:sz w:val="22"/>
          <w:szCs w:val="22"/>
        </w:rPr>
      </w:pPr>
    </w:p>
    <w:p w:rsidR="002514B2" w:rsidRDefault="002514B2" w:rsidP="00E81AD5">
      <w:pPr>
        <w:rPr>
          <w:sz w:val="22"/>
          <w:szCs w:val="22"/>
        </w:rPr>
      </w:pPr>
    </w:p>
    <w:p w:rsidR="002514B2" w:rsidRPr="005B485F" w:rsidRDefault="002514B2" w:rsidP="00E81AD5">
      <w:r>
        <w:rPr>
          <w:sz w:val="22"/>
          <w:szCs w:val="22"/>
        </w:rPr>
        <w:t>Yukarıdakilerden kaçı sivil toplum kuruluşlarının faaliyet gösterdiği alanlardandır?</w:t>
      </w:r>
    </w:p>
    <w:p w:rsidR="002514B2" w:rsidRPr="003714D6" w:rsidRDefault="002514B2" w:rsidP="004D51FD">
      <w:pPr>
        <w:tabs>
          <w:tab w:val="left" w:pos="360"/>
          <w:tab w:val="left" w:pos="1440"/>
          <w:tab w:val="left" w:pos="234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2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3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4D51FD">
        <w:rPr>
          <w:sz w:val="22"/>
          <w:szCs w:val="22"/>
        </w:rPr>
        <w:t xml:space="preserve"> </w:t>
      </w:r>
      <w:r>
        <w:rPr>
          <w:sz w:val="22"/>
          <w:szCs w:val="22"/>
        </w:rPr>
        <w:t>Hiçbiri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Hepsi</w:t>
      </w:r>
    </w:p>
    <w:p w:rsidR="002514B2" w:rsidRDefault="002514B2" w:rsidP="00E81AD5">
      <w:pPr>
        <w:rPr>
          <w:b/>
          <w:sz w:val="20"/>
          <w:szCs w:val="20"/>
          <w:bdr w:val="single" w:sz="4" w:space="0" w:color="auto"/>
        </w:rPr>
      </w:pPr>
    </w:p>
    <w:p w:rsidR="002514B2" w:rsidRPr="00386DCD" w:rsidRDefault="002514B2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S–21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Toplumsal örgütlerin oluşması ve başarılı çalışabilmesinin temelini aşağıdakilerden hangisi </w:t>
      </w:r>
      <w:r w:rsidRPr="005019C8">
        <w:rPr>
          <w:b/>
          <w:i/>
          <w:sz w:val="22"/>
          <w:szCs w:val="22"/>
          <w:u w:val="single"/>
        </w:rPr>
        <w:t>sağlamaz</w:t>
      </w:r>
      <w:r>
        <w:rPr>
          <w:sz w:val="22"/>
          <w:szCs w:val="22"/>
        </w:rPr>
        <w:t>?</w:t>
      </w:r>
    </w:p>
    <w:p w:rsidR="002514B2" w:rsidRDefault="002514B2" w:rsidP="00386DCD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Huzur ve mutluluk</w:t>
      </w:r>
      <w:r>
        <w:tab/>
      </w:r>
    </w:p>
    <w:p w:rsidR="002514B2" w:rsidRPr="00DC31A8" w:rsidRDefault="002514B2" w:rsidP="00386DCD">
      <w:pPr>
        <w:tabs>
          <w:tab w:val="left" w:pos="360"/>
          <w:tab w:val="left" w:pos="2340"/>
        </w:tabs>
        <w:ind w:firstLine="180"/>
      </w:pP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Saygı ve sevgi</w:t>
      </w:r>
    </w:p>
    <w:p w:rsidR="002514B2" w:rsidRDefault="002514B2" w:rsidP="0000253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5B485F">
        <w:t xml:space="preserve"> </w:t>
      </w:r>
      <w:r>
        <w:t>Gereksiz ihtiyaç ve istekler</w:t>
      </w:r>
    </w:p>
    <w:p w:rsidR="002514B2" w:rsidRPr="005019C8" w:rsidRDefault="002514B2" w:rsidP="005019C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Gönüllülük ve hoşgörü</w:t>
      </w:r>
    </w:p>
    <w:p w:rsidR="002514B2" w:rsidRDefault="002514B2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S–22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hangisi, bizim doğrudan etkileşim içinde bulunduğumuz örgütlerden </w:t>
      </w:r>
      <w:r w:rsidRPr="005019C8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514B2" w:rsidRPr="00DC31A8" w:rsidRDefault="002514B2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Aile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Güvenlik örgütleri</w:t>
      </w:r>
    </w:p>
    <w:p w:rsidR="002514B2" w:rsidRDefault="002514B2" w:rsidP="00E81AD5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Sağlık Kurumu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Okul</w:t>
      </w:r>
    </w:p>
    <w:p w:rsidR="002514B2" w:rsidRDefault="002514B2" w:rsidP="00A54094">
      <w:pPr>
        <w:rPr>
          <w:i/>
        </w:rPr>
      </w:pPr>
    </w:p>
    <w:p w:rsidR="002514B2" w:rsidRPr="00386DCD" w:rsidRDefault="002514B2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S–23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Toplumda evsiz, parasız veya kimsesiz insanlara aşağıdaki hangi kurum sahip çıkar?</w:t>
      </w:r>
    </w:p>
    <w:p w:rsidR="002514B2" w:rsidRPr="00DC31A8" w:rsidRDefault="002514B2" w:rsidP="005B485F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Kızılay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Yeşilay </w:t>
      </w:r>
    </w:p>
    <w:p w:rsidR="002514B2" w:rsidRDefault="002514B2" w:rsidP="005B485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5019C8">
        <w:rPr>
          <w:sz w:val="22"/>
          <w:szCs w:val="22"/>
        </w:rPr>
        <w:t xml:space="preserve"> </w:t>
      </w:r>
      <w:r>
        <w:rPr>
          <w:sz w:val="22"/>
          <w:szCs w:val="22"/>
        </w:rPr>
        <w:t>Eğitim Gönüllüleri Vakfı</w:t>
      </w:r>
      <w:r>
        <w:rPr>
          <w:sz w:val="22"/>
          <w:szCs w:val="22"/>
        </w:rPr>
        <w:tab/>
      </w:r>
    </w:p>
    <w:p w:rsidR="002514B2" w:rsidRDefault="002514B2" w:rsidP="005B485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Sosyal Hizmetler ve Çocuk Esirgeme Kurumu</w:t>
      </w:r>
    </w:p>
    <w:p w:rsidR="002514B2" w:rsidRDefault="002514B2" w:rsidP="00A54094">
      <w:pPr>
        <w:rPr>
          <w:i/>
        </w:rPr>
      </w:pPr>
    </w:p>
    <w:p w:rsidR="002514B2" w:rsidRPr="00D020B5" w:rsidRDefault="002514B2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S–24-</w:t>
      </w:r>
      <w:r w:rsidRPr="00D020B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hangisi, sivil toplum kuruluşlarının etkinliklerinden biri </w:t>
      </w:r>
      <w:r w:rsidRPr="00996E41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514B2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A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Yoksul öğrencilere burs vermek</w:t>
      </w:r>
    </w:p>
    <w:p w:rsidR="002514B2" w:rsidRPr="00D020B5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B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Yerel yöneticileri seçmek</w:t>
      </w:r>
    </w:p>
    <w:p w:rsidR="002514B2" w:rsidRDefault="002514B2" w:rsidP="00E61E0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C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Yoksul ailelere yardımda bulunmak</w:t>
      </w:r>
    </w:p>
    <w:p w:rsidR="002514B2" w:rsidRPr="00D020B5" w:rsidRDefault="002514B2" w:rsidP="00E61E0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D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Toplumsal sorunların çözümüne katkıda bulunmak</w:t>
      </w:r>
    </w:p>
    <w:p w:rsidR="002514B2" w:rsidRPr="00D020B5" w:rsidRDefault="002514B2" w:rsidP="00A54094">
      <w:pPr>
        <w:rPr>
          <w:i/>
          <w:sz w:val="22"/>
          <w:szCs w:val="22"/>
        </w:rPr>
      </w:pPr>
    </w:p>
    <w:p w:rsidR="002514B2" w:rsidRDefault="002514B2" w:rsidP="00E81AD5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S–25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</w:t>
      </w:r>
    </w:p>
    <w:p w:rsidR="002514B2" w:rsidRPr="00D020B5" w:rsidRDefault="002514B2" w:rsidP="00E81AD5">
      <w:pPr>
        <w:rPr>
          <w:b/>
          <w:i/>
          <w:sz w:val="22"/>
          <w:szCs w:val="22"/>
        </w:rPr>
      </w:pPr>
      <w:r w:rsidRPr="00996E41">
        <w:rPr>
          <w:b/>
          <w:i/>
          <w:sz w:val="22"/>
          <w:szCs w:val="22"/>
        </w:rPr>
        <w:t>a)</w:t>
      </w:r>
      <w:r>
        <w:rPr>
          <w:b/>
          <w:i/>
          <w:sz w:val="22"/>
          <w:szCs w:val="22"/>
        </w:rPr>
        <w:t xml:space="preserve"> </w:t>
      </w:r>
      <w:r w:rsidRPr="00D020B5">
        <w:rPr>
          <w:b/>
          <w:i/>
          <w:sz w:val="22"/>
          <w:szCs w:val="22"/>
        </w:rPr>
        <w:t>Aşağıdaki ifadelerden doğru olanların başına (D), yanlış olanların başına (Y) harfi koyunuz.</w:t>
      </w:r>
    </w:p>
    <w:p w:rsidR="002514B2" w:rsidRPr="00D020B5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D020B5">
        <w:rPr>
          <w:b/>
          <w:sz w:val="22"/>
          <w:szCs w:val="22"/>
        </w:rPr>
        <w:t xml:space="preserve"> 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Dünyanın en büyük ağaçlandırma projelerinden biri, AÇEV tarafından yapılmıştır.</w:t>
      </w:r>
    </w:p>
    <w:p w:rsidR="002514B2" w:rsidRPr="00D020B5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D020B5">
        <w:rPr>
          <w:b/>
          <w:sz w:val="22"/>
          <w:szCs w:val="22"/>
        </w:rPr>
        <w:t xml:space="preserve"> 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Huzurlu ve güvenli yaşamak için herkes duyarlı olmalıdır.</w:t>
      </w:r>
    </w:p>
    <w:p w:rsidR="002514B2" w:rsidRPr="00D020B5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D020B5">
        <w:rPr>
          <w:b/>
          <w:sz w:val="22"/>
          <w:szCs w:val="22"/>
        </w:rPr>
        <w:t xml:space="preserve"> 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Yardıma ihtiyacı olan insanlara yardımda bulunmak sadece Kızılay’ın görevidir.</w:t>
      </w:r>
    </w:p>
    <w:p w:rsidR="002514B2" w:rsidRPr="00D020B5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Toplumun temel ihtiyaçlarından biri de adalettir.</w:t>
      </w:r>
    </w:p>
    <w:p w:rsidR="002514B2" w:rsidRDefault="002514B2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</w:p>
    <w:p w:rsidR="002514B2" w:rsidRDefault="002514B2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996E41">
        <w:rPr>
          <w:b/>
          <w:i/>
          <w:sz w:val="22"/>
          <w:szCs w:val="22"/>
        </w:rPr>
        <w:t>b)</w:t>
      </w:r>
      <w:r w:rsidRPr="00D020B5">
        <w:rPr>
          <w:b/>
          <w:i/>
          <w:sz w:val="22"/>
          <w:szCs w:val="22"/>
        </w:rPr>
        <w:t xml:space="preserve"> Aşağıdaki eşleştirmeleri yapınız.</w:t>
      </w:r>
    </w:p>
    <w:p w:rsidR="002514B2" w:rsidRPr="00D020B5" w:rsidRDefault="002514B2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</w:p>
    <w:p w:rsidR="002514B2" w:rsidRPr="00D020B5" w:rsidRDefault="002514B2" w:rsidP="00FA203D">
      <w:pPr>
        <w:tabs>
          <w:tab w:val="left" w:pos="360"/>
          <w:tab w:val="left" w:pos="288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>Kızılay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 xml:space="preserve">eğitim </w:t>
      </w:r>
    </w:p>
    <w:p w:rsidR="002514B2" w:rsidRPr="00D020B5" w:rsidRDefault="002514B2" w:rsidP="00FA203D">
      <w:pPr>
        <w:tabs>
          <w:tab w:val="left" w:pos="360"/>
          <w:tab w:val="left" w:pos="288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>TEMA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 xml:space="preserve">kurtarma, ilk yardım </w:t>
      </w:r>
    </w:p>
    <w:p w:rsidR="002514B2" w:rsidRPr="00D020B5" w:rsidRDefault="002514B2" w:rsidP="00FA203D">
      <w:pPr>
        <w:tabs>
          <w:tab w:val="left" w:pos="360"/>
          <w:tab w:val="left" w:pos="288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>AKUT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>çevre sorunları</w:t>
      </w:r>
    </w:p>
    <w:p w:rsidR="002514B2" w:rsidRDefault="002514B2" w:rsidP="00996E41">
      <w:pPr>
        <w:tabs>
          <w:tab w:val="left" w:pos="360"/>
          <w:tab w:val="left" w:pos="288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>AÇEV</w:t>
      </w:r>
      <w:r>
        <w:rPr>
          <w:sz w:val="22"/>
          <w:szCs w:val="22"/>
        </w:rPr>
        <w:tab/>
        <w:t>yardım, sağlık</w:t>
      </w:r>
    </w:p>
    <w:p w:rsidR="002514B2" w:rsidRDefault="002514B2" w:rsidP="00996E41">
      <w:pPr>
        <w:tabs>
          <w:tab w:val="left" w:pos="360"/>
          <w:tab w:val="left" w:pos="2880"/>
        </w:tabs>
        <w:rPr>
          <w:b/>
          <w:i/>
          <w:sz w:val="22"/>
          <w:szCs w:val="22"/>
        </w:rPr>
      </w:pPr>
    </w:p>
    <w:p w:rsidR="002514B2" w:rsidRPr="00FA203D" w:rsidRDefault="002514B2" w:rsidP="00F459B2">
      <w:pPr>
        <w:tabs>
          <w:tab w:val="left" w:pos="360"/>
          <w:tab w:val="left" w:pos="2340"/>
        </w:tabs>
        <w:jc w:val="center"/>
        <w:rPr>
          <w:b/>
          <w:i/>
          <w:sz w:val="20"/>
          <w:szCs w:val="20"/>
        </w:rPr>
      </w:pPr>
      <w:r w:rsidRPr="00FA203D">
        <w:rPr>
          <w:b/>
          <w:i/>
          <w:sz w:val="20"/>
          <w:szCs w:val="20"/>
        </w:rPr>
        <w:t xml:space="preserve">Her soru 4 (dört) puandır. </w:t>
      </w:r>
    </w:p>
    <w:p w:rsidR="002514B2" w:rsidRPr="00FA203D" w:rsidRDefault="002514B2" w:rsidP="00F459B2">
      <w:pPr>
        <w:tabs>
          <w:tab w:val="left" w:pos="360"/>
          <w:tab w:val="left" w:pos="2340"/>
        </w:tabs>
        <w:jc w:val="center"/>
        <w:rPr>
          <w:sz w:val="20"/>
          <w:szCs w:val="20"/>
        </w:rPr>
      </w:pPr>
      <w:r w:rsidRPr="00FA203D">
        <w:rPr>
          <w:b/>
          <w:i/>
          <w:sz w:val="20"/>
          <w:szCs w:val="20"/>
        </w:rPr>
        <w:t>BAŞARILAR</w:t>
      </w:r>
    </w:p>
    <w:p w:rsidR="002514B2" w:rsidRPr="00FA203D" w:rsidRDefault="002514B2" w:rsidP="00A54094">
      <w:pPr>
        <w:rPr>
          <w:i/>
          <w:sz w:val="16"/>
          <w:szCs w:val="16"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  <w:hyperlink r:id="rId13" w:history="1">
        <w:r>
          <w:rPr>
            <w:rStyle w:val="Hyperlink"/>
          </w:rPr>
          <w:t>www.sorubak.com</w:t>
        </w:r>
      </w:hyperlink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</w:p>
    <w:p w:rsidR="002514B2" w:rsidRDefault="002514B2" w:rsidP="00A54094">
      <w:pPr>
        <w:rPr>
          <w:b/>
          <w:i/>
        </w:rPr>
      </w:pPr>
      <w:r>
        <w:rPr>
          <w:noProof/>
        </w:rPr>
        <w:pict>
          <v:group id="_x0000_s1028" style="position:absolute;margin-left:164.7pt;margin-top:11.45pt;width:17.85pt;height:24.6pt;z-index:-251659264" coordorigin="9594,11471" coordsize="357,4092" o:regroupid="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9594;top:11471;width:357;height:272" o:regroupid="9" filled="f" stroked="f">
              <v:textbox style="mso-next-textbox:#_x0000_s1029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0" type="#_x0000_t202" style="position:absolute;left:9594;top:11818;width:357;height:273" o:regroupid="9" filled="f" stroked="f">
              <v:textbox style="mso-next-textbox:#_x0000_s1030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1" type="#_x0000_t202" style="position:absolute;left:9594;top:12165;width:357;height:273" o:regroupid="9" filled="f" stroked="f">
              <v:textbox style="mso-next-textbox:#_x0000_s1031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2" type="#_x0000_t202" style="position:absolute;left:9594;top:12513;width:357;height:272" o:regroupid="9" filled="f" stroked="f">
              <v:textbox style="mso-next-textbox:#_x0000_s1032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3" type="#_x0000_t202" style="position:absolute;left:9594;top:12859;width:357;height:273" o:regroupid="9" filled="f" stroked="f">
              <v:textbox style="mso-next-textbox:#_x0000_s1033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4" type="#_x0000_t202" style="position:absolute;left:9594;top:13207;width:357;height:273" o:regroupid="9" filled="f" stroked="f">
              <v:textbox style="mso-next-textbox:#_x0000_s1034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5" type="#_x0000_t202" style="position:absolute;left:9594;top:13554;width:357;height:272" o:regroupid="9" filled="f" stroked="f">
              <v:textbox style="mso-next-textbox:#_x0000_s1035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6" type="#_x0000_t202" style="position:absolute;left:9594;top:13901;width:357;height:273" o:regroupid="9" filled="f" stroked="f">
              <v:textbox style="mso-next-textbox:#_x0000_s1036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7" type="#_x0000_t202" style="position:absolute;left:9594;top:14248;width:357;height:273" o:regroupid="9" filled="f" stroked="f">
              <v:textbox style="mso-next-textbox:#_x0000_s1037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8" type="#_x0000_t202" style="position:absolute;left:9594;top:14596;width:357;height:272" o:regroupid="9" filled="f" stroked="f">
              <v:textbox style="mso-next-textbox:#_x0000_s1038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9" type="#_x0000_t202" style="position:absolute;left:9594;top:14942;width:357;height:273" o:regroupid="9" filled="f" stroked="f">
              <v:textbox style="mso-next-textbox:#_x0000_s1039" inset="0,0,0,0">
                <w:txbxContent>
                  <w:p w:rsidR="002514B2" w:rsidRPr="003A00DD" w:rsidRDefault="002514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0" type="#_x0000_t202" style="position:absolute;left:9594;top:15290;width:357;height:273" o:regroupid="9" filled="f" stroked="f">
              <v:textbox style="mso-next-textbox:#_x0000_s1040" inset="0,0,0,0">
                <w:txbxContent>
                  <w:p w:rsidR="002514B2" w:rsidRPr="005279ED" w:rsidRDefault="002514B2" w:rsidP="005279E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2514B2" w:rsidRDefault="002514B2" w:rsidP="00A54094">
      <w:pPr>
        <w:rPr>
          <w:b/>
          <w:i/>
        </w:rPr>
      </w:pPr>
    </w:p>
    <w:p w:rsidR="002514B2" w:rsidRDefault="002514B2" w:rsidP="006F4F0D"/>
    <w:sectPr w:rsidR="002514B2" w:rsidSect="00D36608">
      <w:type w:val="continuous"/>
      <w:pgSz w:w="11906" w:h="16838" w:code="9"/>
      <w:pgMar w:top="794" w:right="794" w:bottom="794" w:left="794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4B2" w:rsidRDefault="002514B2">
      <w:r>
        <w:separator/>
      </w:r>
    </w:p>
  </w:endnote>
  <w:endnote w:type="continuationSeparator" w:id="0">
    <w:p w:rsidR="002514B2" w:rsidRDefault="00251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4B2" w:rsidRDefault="002514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4B2" w:rsidRDefault="002514B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4B2" w:rsidRDefault="002514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4B2" w:rsidRDefault="002514B2">
      <w:r>
        <w:separator/>
      </w:r>
    </w:p>
  </w:footnote>
  <w:footnote w:type="continuationSeparator" w:id="0">
    <w:p w:rsidR="002514B2" w:rsidRDefault="00251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4B2" w:rsidRDefault="002514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4B2" w:rsidRDefault="002514B2" w:rsidP="00A5599D">
    <w:pPr>
      <w:pStyle w:val="Header"/>
      <w:tabs>
        <w:tab w:val="clear" w:pos="4536"/>
        <w:tab w:val="clear" w:pos="9072"/>
        <w:tab w:val="left" w:pos="142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134.4pt;margin-top:372.85pt;width:253.25pt;height:24.6pt;rotation:-2916553fd;z-index:-25165619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4B2" w:rsidRDefault="002514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DF5"/>
    <w:rsid w:val="00002122"/>
    <w:rsid w:val="00002532"/>
    <w:rsid w:val="00032D3A"/>
    <w:rsid w:val="00044294"/>
    <w:rsid w:val="00062575"/>
    <w:rsid w:val="00072A1C"/>
    <w:rsid w:val="000D651E"/>
    <w:rsid w:val="00116DF1"/>
    <w:rsid w:val="001313F0"/>
    <w:rsid w:val="00143353"/>
    <w:rsid w:val="001C0D94"/>
    <w:rsid w:val="002338EE"/>
    <w:rsid w:val="002514B2"/>
    <w:rsid w:val="002732D4"/>
    <w:rsid w:val="002F68B0"/>
    <w:rsid w:val="00321C56"/>
    <w:rsid w:val="0036656F"/>
    <w:rsid w:val="003711BB"/>
    <w:rsid w:val="003714D6"/>
    <w:rsid w:val="00386DCD"/>
    <w:rsid w:val="003A00DD"/>
    <w:rsid w:val="003A037C"/>
    <w:rsid w:val="003A3381"/>
    <w:rsid w:val="003D510F"/>
    <w:rsid w:val="004176A1"/>
    <w:rsid w:val="00492AFB"/>
    <w:rsid w:val="00494E43"/>
    <w:rsid w:val="004B105A"/>
    <w:rsid w:val="004B2507"/>
    <w:rsid w:val="004D51FD"/>
    <w:rsid w:val="005019C8"/>
    <w:rsid w:val="005279ED"/>
    <w:rsid w:val="0053662D"/>
    <w:rsid w:val="005538AE"/>
    <w:rsid w:val="005B485F"/>
    <w:rsid w:val="005B514B"/>
    <w:rsid w:val="005C2BF7"/>
    <w:rsid w:val="0061606D"/>
    <w:rsid w:val="00684E14"/>
    <w:rsid w:val="00697D4D"/>
    <w:rsid w:val="006D0F68"/>
    <w:rsid w:val="006D7260"/>
    <w:rsid w:val="006F4F0D"/>
    <w:rsid w:val="00711794"/>
    <w:rsid w:val="00725142"/>
    <w:rsid w:val="00765108"/>
    <w:rsid w:val="00833F64"/>
    <w:rsid w:val="00850E03"/>
    <w:rsid w:val="008529AF"/>
    <w:rsid w:val="008761E5"/>
    <w:rsid w:val="008A3921"/>
    <w:rsid w:val="008B51F3"/>
    <w:rsid w:val="008C6F40"/>
    <w:rsid w:val="008E6F75"/>
    <w:rsid w:val="00904CA5"/>
    <w:rsid w:val="0092169D"/>
    <w:rsid w:val="00951550"/>
    <w:rsid w:val="00996E41"/>
    <w:rsid w:val="009F1F8F"/>
    <w:rsid w:val="00A0526C"/>
    <w:rsid w:val="00A15543"/>
    <w:rsid w:val="00A54094"/>
    <w:rsid w:val="00A5599D"/>
    <w:rsid w:val="00A94D0A"/>
    <w:rsid w:val="00AC1F16"/>
    <w:rsid w:val="00AD6CCF"/>
    <w:rsid w:val="00AE0769"/>
    <w:rsid w:val="00AF49A2"/>
    <w:rsid w:val="00B273DC"/>
    <w:rsid w:val="00B45BCC"/>
    <w:rsid w:val="00B74E88"/>
    <w:rsid w:val="00BB4D65"/>
    <w:rsid w:val="00BE7DF5"/>
    <w:rsid w:val="00BF7BD7"/>
    <w:rsid w:val="00C05109"/>
    <w:rsid w:val="00CC1F93"/>
    <w:rsid w:val="00CF058E"/>
    <w:rsid w:val="00D020B5"/>
    <w:rsid w:val="00D36608"/>
    <w:rsid w:val="00D4147E"/>
    <w:rsid w:val="00D96A6A"/>
    <w:rsid w:val="00DC31A8"/>
    <w:rsid w:val="00DD7B4F"/>
    <w:rsid w:val="00E26ABA"/>
    <w:rsid w:val="00E61E0A"/>
    <w:rsid w:val="00E81AD5"/>
    <w:rsid w:val="00E90452"/>
    <w:rsid w:val="00F459B2"/>
    <w:rsid w:val="00F81C1F"/>
    <w:rsid w:val="00FA203D"/>
    <w:rsid w:val="00FB15D7"/>
    <w:rsid w:val="00FC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CA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3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53C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E904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453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904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453C"/>
    <w:rPr>
      <w:sz w:val="24"/>
      <w:szCs w:val="24"/>
    </w:rPr>
  </w:style>
  <w:style w:type="character" w:styleId="Hyperlink">
    <w:name w:val="Hyperlink"/>
    <w:basedOn w:val="DefaultParagraphFont"/>
    <w:uiPriority w:val="99"/>
    <w:rsid w:val="009515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921</Words>
  <Characters>5254</Characters>
  <Application>Microsoft Office Outlook</Application>
  <DocSecurity>0</DocSecurity>
  <Lines>0</Lines>
  <Paragraphs>0</Paragraphs>
  <ScaleCrop>false</ScaleCrop>
  <Company>ocak5567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5 sınıf sınav soruları</dc:subject>
  <dc:creator>5sin</dc:creator>
  <cp:keywords>Bafra Gazi İÖO</cp:keywords>
  <dc:description>ocak5567@gmail.com</dc:description>
  <cp:lastModifiedBy>EDANUR HANIM</cp:lastModifiedBy>
  <cp:revision>3</cp:revision>
  <cp:lastPrinted>2007-03-15T14:19:00Z</cp:lastPrinted>
  <dcterms:created xsi:type="dcterms:W3CDTF">2008-04-06T20:27:00Z</dcterms:created>
  <dcterms:modified xsi:type="dcterms:W3CDTF">2011-12-10T14:09:00Z</dcterms:modified>
</cp:coreProperties>
</file>