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5BF" w:rsidRPr="004B105A" w:rsidRDefault="005205BF" w:rsidP="00A0526C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…………………….</w:t>
      </w:r>
      <w:r w:rsidRPr="004B105A">
        <w:rPr>
          <w:sz w:val="22"/>
          <w:szCs w:val="22"/>
        </w:rPr>
        <w:t xml:space="preserve"> İlköğretim Okulu                               </w:t>
      </w:r>
    </w:p>
    <w:p w:rsidR="005205BF" w:rsidRPr="004B105A" w:rsidRDefault="005205BF" w:rsidP="00A0526C">
      <w:pPr>
        <w:rPr>
          <w:sz w:val="22"/>
          <w:szCs w:val="22"/>
        </w:rPr>
      </w:pPr>
      <w:r w:rsidRPr="004B105A">
        <w:rPr>
          <w:sz w:val="22"/>
          <w:szCs w:val="22"/>
        </w:rPr>
        <w:t xml:space="preserve">                                                </w:t>
      </w:r>
      <w:r>
        <w:rPr>
          <w:sz w:val="22"/>
          <w:szCs w:val="22"/>
        </w:rPr>
        <w:t>……………….</w:t>
      </w:r>
      <w:r w:rsidRPr="004B105A">
        <w:rPr>
          <w:sz w:val="22"/>
          <w:szCs w:val="22"/>
        </w:rPr>
        <w:t xml:space="preserve">Eğitim Öğretim Yılı 5-B Sınıfı                  </w:t>
      </w:r>
      <w:r>
        <w:rPr>
          <w:sz w:val="22"/>
          <w:szCs w:val="22"/>
        </w:rPr>
        <w:t xml:space="preserve">            </w:t>
      </w:r>
      <w:r w:rsidRPr="004B105A">
        <w:rPr>
          <w:sz w:val="22"/>
          <w:szCs w:val="22"/>
        </w:rPr>
        <w:t>…………….</w:t>
      </w:r>
    </w:p>
    <w:p w:rsidR="005205BF" w:rsidRPr="004B105A" w:rsidRDefault="005205BF" w:rsidP="00A0526C">
      <w:pPr>
        <w:tabs>
          <w:tab w:val="center" w:pos="4677"/>
          <w:tab w:val="left" w:pos="7890"/>
        </w:tabs>
        <w:rPr>
          <w:sz w:val="22"/>
          <w:szCs w:val="22"/>
        </w:rPr>
      </w:pPr>
      <w:r w:rsidRPr="004B105A">
        <w:rPr>
          <w:sz w:val="22"/>
          <w:szCs w:val="22"/>
        </w:rPr>
        <w:tab/>
      </w:r>
      <w:r w:rsidRPr="00AD6CCF">
        <w:rPr>
          <w:b/>
          <w:i/>
          <w:sz w:val="22"/>
          <w:szCs w:val="22"/>
        </w:rPr>
        <w:t>Sosyal Bilgiler Dersi (</w:t>
      </w:r>
      <w:r>
        <w:rPr>
          <w:b/>
          <w:i/>
          <w:sz w:val="22"/>
          <w:szCs w:val="22"/>
        </w:rPr>
        <w:t>Gerçekleşen Düşler</w:t>
      </w:r>
      <w:r w:rsidRPr="00AD6CCF">
        <w:rPr>
          <w:b/>
          <w:i/>
          <w:sz w:val="22"/>
          <w:szCs w:val="22"/>
        </w:rPr>
        <w:t>) Sınavı</w:t>
      </w:r>
      <w:r w:rsidRPr="004B105A">
        <w:rPr>
          <w:sz w:val="22"/>
          <w:szCs w:val="22"/>
        </w:rPr>
        <w:tab/>
        <w:t xml:space="preserve">      veli imzası</w:t>
      </w:r>
    </w:p>
    <w:p w:rsidR="005205BF" w:rsidRPr="004B105A" w:rsidRDefault="005205BF" w:rsidP="00A0526C">
      <w:pPr>
        <w:tabs>
          <w:tab w:val="center" w:pos="4677"/>
          <w:tab w:val="left" w:pos="7890"/>
        </w:tabs>
        <w:rPr>
          <w:sz w:val="22"/>
          <w:szCs w:val="22"/>
        </w:rPr>
      </w:pPr>
    </w:p>
    <w:p w:rsidR="005205BF" w:rsidRPr="004B105A" w:rsidRDefault="005205BF" w:rsidP="00A05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  <w:rPr>
          <w:sz w:val="16"/>
          <w:szCs w:val="16"/>
        </w:rPr>
      </w:pPr>
    </w:p>
    <w:p w:rsidR="005205BF" w:rsidRPr="004B105A" w:rsidRDefault="005205BF" w:rsidP="00A05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  <w:rPr>
          <w:sz w:val="22"/>
          <w:szCs w:val="22"/>
        </w:rPr>
      </w:pPr>
      <w:r w:rsidRPr="004B105A">
        <w:rPr>
          <w:sz w:val="22"/>
          <w:szCs w:val="22"/>
        </w:rPr>
        <w:t xml:space="preserve">DOĞRU : …….                                         YANLIŞ : …………..                 </w:t>
      </w:r>
      <w:r>
        <w:rPr>
          <w:sz w:val="22"/>
          <w:szCs w:val="22"/>
        </w:rPr>
        <w:t xml:space="preserve">         </w:t>
      </w:r>
      <w:r w:rsidRPr="004B105A">
        <w:rPr>
          <w:sz w:val="22"/>
          <w:szCs w:val="22"/>
        </w:rPr>
        <w:t xml:space="preserve">      PUAN : …………..        </w:t>
      </w:r>
    </w:p>
    <w:p w:rsidR="005205BF" w:rsidRPr="004B105A" w:rsidRDefault="005205BF" w:rsidP="00A0526C">
      <w:pPr>
        <w:tabs>
          <w:tab w:val="center" w:pos="4677"/>
          <w:tab w:val="left" w:pos="7890"/>
        </w:tabs>
        <w:rPr>
          <w:sz w:val="22"/>
          <w:szCs w:val="22"/>
        </w:rPr>
      </w:pPr>
    </w:p>
    <w:p w:rsidR="005205BF" w:rsidRPr="004B105A" w:rsidRDefault="005205BF" w:rsidP="00725142">
      <w:pPr>
        <w:tabs>
          <w:tab w:val="center" w:pos="4677"/>
          <w:tab w:val="left" w:pos="5580"/>
        </w:tabs>
        <w:rPr>
          <w:sz w:val="22"/>
          <w:szCs w:val="22"/>
        </w:rPr>
      </w:pPr>
      <w:r w:rsidRPr="004B105A">
        <w:rPr>
          <w:sz w:val="22"/>
          <w:szCs w:val="22"/>
        </w:rPr>
        <w:t>Adı Soyadı</w:t>
      </w:r>
      <w:r>
        <w:rPr>
          <w:sz w:val="22"/>
          <w:szCs w:val="22"/>
        </w:rPr>
        <w:t>m</w:t>
      </w:r>
      <w:r w:rsidRPr="004B105A">
        <w:rPr>
          <w:sz w:val="22"/>
          <w:szCs w:val="22"/>
        </w:rPr>
        <w:t xml:space="preserve"> : 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B105A">
        <w:rPr>
          <w:sz w:val="22"/>
          <w:szCs w:val="22"/>
        </w:rPr>
        <w:t>Okul No      : ………………………</w:t>
      </w:r>
    </w:p>
    <w:p w:rsidR="005205BF" w:rsidRPr="00725142" w:rsidRDefault="005205BF" w:rsidP="00A0526C">
      <w:pPr>
        <w:tabs>
          <w:tab w:val="center" w:pos="4677"/>
          <w:tab w:val="left" w:pos="7890"/>
        </w:tabs>
        <w:jc w:val="center"/>
        <w:rPr>
          <w:b/>
          <w:i/>
          <w:spacing w:val="80"/>
          <w:position w:val="-6"/>
          <w:sz w:val="20"/>
          <w:szCs w:val="20"/>
        </w:rPr>
        <w:sectPr w:rsidR="005205BF" w:rsidRPr="00725142" w:rsidSect="009611A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737" w:right="851" w:bottom="737" w:left="851" w:header="0" w:footer="0" w:gutter="0"/>
          <w:cols w:sep="1" w:space="708"/>
          <w:rtlGutter/>
          <w:docGrid w:linePitch="360"/>
        </w:sectPr>
      </w:pPr>
      <w:r w:rsidRPr="00725142">
        <w:rPr>
          <w:b/>
          <w:i/>
          <w:spacing w:val="80"/>
          <w:position w:val="-6"/>
          <w:sz w:val="22"/>
          <w:szCs w:val="22"/>
        </w:rPr>
        <w:t>S O R U L A R</w:t>
      </w:r>
    </w:p>
    <w:p w:rsidR="005205BF" w:rsidRDefault="005205BF">
      <w:pPr>
        <w:rPr>
          <w:sz w:val="20"/>
          <w:szCs w:val="20"/>
        </w:rPr>
        <w:sectPr w:rsidR="005205BF" w:rsidSect="009611AF">
          <w:type w:val="continuous"/>
          <w:pgSz w:w="11906" w:h="16838" w:code="9"/>
          <w:pgMar w:top="737" w:right="851" w:bottom="737" w:left="851" w:header="0" w:footer="0" w:gutter="0"/>
          <w:cols w:num="2" w:sep="1" w:space="851"/>
          <w:docGrid w:linePitch="360"/>
        </w:sectPr>
      </w:pPr>
    </w:p>
    <w:p w:rsidR="005205BF" w:rsidRPr="00FC2896" w:rsidRDefault="005205BF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iletişim alanında doğrudan </w:t>
      </w:r>
      <w:r w:rsidRPr="00725142">
        <w:rPr>
          <w:b/>
          <w:i/>
          <w:sz w:val="22"/>
          <w:szCs w:val="22"/>
          <w:u w:val="single"/>
        </w:rPr>
        <w:t>kullanılmaz</w:t>
      </w:r>
      <w:r>
        <w:rPr>
          <w:sz w:val="22"/>
          <w:szCs w:val="22"/>
        </w:rPr>
        <w:t>?</w:t>
      </w:r>
    </w:p>
    <w:p w:rsidR="005205BF" w:rsidRPr="00FC2896" w:rsidRDefault="005205BF" w:rsidP="00AF49A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telefon</w:t>
      </w:r>
      <w:r w:rsidRPr="00FC2896">
        <w:rPr>
          <w:sz w:val="22"/>
          <w:szCs w:val="22"/>
        </w:rPr>
        <w:t xml:space="preserve">     </w:t>
      </w:r>
      <w:r w:rsidRPr="00FC2896">
        <w:rPr>
          <w:sz w:val="22"/>
          <w:szCs w:val="22"/>
        </w:rPr>
        <w:tab/>
        <w:t xml:space="preserve"> </w:t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televizyon</w:t>
      </w:r>
    </w:p>
    <w:p w:rsidR="005205BF" w:rsidRPr="00FC2896" w:rsidRDefault="005205BF" w:rsidP="00AF49A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otomobil</w:t>
      </w:r>
      <w:r w:rsidRPr="00FC2896"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ab/>
        <w:t xml:space="preserve"> </w:t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telgraf</w:t>
      </w:r>
    </w:p>
    <w:p w:rsidR="005205BF" w:rsidRPr="00FC2896" w:rsidRDefault="005205BF">
      <w:pPr>
        <w:rPr>
          <w:sz w:val="22"/>
          <w:szCs w:val="22"/>
        </w:rPr>
      </w:pPr>
    </w:p>
    <w:p w:rsidR="005205BF" w:rsidRPr="00FC2896" w:rsidRDefault="005205BF" w:rsidP="00725142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S–2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bilim adamının </w:t>
      </w:r>
      <w:r w:rsidRPr="00725142">
        <w:rPr>
          <w:b/>
          <w:i/>
          <w:sz w:val="22"/>
          <w:szCs w:val="22"/>
          <w:u w:val="single"/>
        </w:rPr>
        <w:t>özelliklerindendir</w:t>
      </w:r>
      <w:r>
        <w:rPr>
          <w:sz w:val="22"/>
          <w:szCs w:val="22"/>
        </w:rPr>
        <w:t>?</w:t>
      </w:r>
    </w:p>
    <w:p w:rsidR="005205BF" w:rsidRDefault="005205BF" w:rsidP="0072514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esprilidir</w:t>
      </w:r>
      <w:r w:rsidRPr="00FC2896">
        <w:rPr>
          <w:sz w:val="22"/>
          <w:szCs w:val="22"/>
        </w:rPr>
        <w:t xml:space="preserve">     </w:t>
      </w:r>
      <w:r w:rsidRPr="00FC2896">
        <w:rPr>
          <w:sz w:val="22"/>
          <w:szCs w:val="22"/>
        </w:rPr>
        <w:tab/>
        <w:t xml:space="preserve"> </w:t>
      </w:r>
    </w:p>
    <w:p w:rsidR="005205BF" w:rsidRPr="00FC2896" w:rsidRDefault="005205BF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meraklı ve şüphecidir</w:t>
      </w:r>
    </w:p>
    <w:p w:rsidR="005205BF" w:rsidRDefault="005205BF" w:rsidP="0072514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gözlük takar</w:t>
      </w:r>
    </w:p>
    <w:p w:rsidR="005205BF" w:rsidRDefault="005205BF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kararsızdır</w:t>
      </w:r>
    </w:p>
    <w:p w:rsidR="005205BF" w:rsidRDefault="005205BF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5205BF" w:rsidRPr="00FC2896" w:rsidRDefault="005205BF" w:rsidP="00725142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S–3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>Araştırmalarımızda niçin kaynak göstermeliyiz?</w:t>
      </w:r>
    </w:p>
    <w:p w:rsidR="005205BF" w:rsidRDefault="005205BF" w:rsidP="0072514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Reklâm yapmak için.</w:t>
      </w:r>
    </w:p>
    <w:p w:rsidR="005205BF" w:rsidRPr="00FC2896" w:rsidRDefault="005205BF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Hangi kaynaktan yararlandığımızı unutmamak için.</w:t>
      </w:r>
    </w:p>
    <w:p w:rsidR="005205BF" w:rsidRDefault="005205BF" w:rsidP="0072514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Daha iyi olması için.</w:t>
      </w:r>
    </w:p>
    <w:p w:rsidR="005205BF" w:rsidRDefault="005205BF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Eseri hazırlayanların emeğine saygı duyduğumuz için.</w:t>
      </w:r>
    </w:p>
    <w:p w:rsidR="005205BF" w:rsidRDefault="005205BF" w:rsidP="00725142">
      <w:pPr>
        <w:rPr>
          <w:b/>
          <w:sz w:val="20"/>
          <w:szCs w:val="20"/>
          <w:bdr w:val="single" w:sz="4" w:space="0" w:color="auto"/>
        </w:rPr>
      </w:pPr>
    </w:p>
    <w:p w:rsidR="005205BF" w:rsidRPr="00F81C1F" w:rsidRDefault="005205BF" w:rsidP="00725142">
      <w:pPr>
        <w:rPr>
          <w:b/>
          <w:i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S–4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 w:rsidRPr="00F81C1F">
        <w:rPr>
          <w:b/>
          <w:i/>
          <w:sz w:val="22"/>
          <w:szCs w:val="22"/>
        </w:rPr>
        <w:t>Dergiler, çeşitli konuları inceleyen …… yayınlardır</w:t>
      </w:r>
      <w:r>
        <w:rPr>
          <w:sz w:val="22"/>
          <w:szCs w:val="22"/>
        </w:rPr>
        <w:t>.”</w:t>
      </w:r>
    </w:p>
    <w:p w:rsidR="005205BF" w:rsidRPr="00FC2896" w:rsidRDefault="005205BF" w:rsidP="00725142">
      <w:pPr>
        <w:rPr>
          <w:sz w:val="22"/>
          <w:szCs w:val="22"/>
        </w:rPr>
      </w:pPr>
      <w:r>
        <w:rPr>
          <w:sz w:val="22"/>
          <w:szCs w:val="22"/>
        </w:rPr>
        <w:tab/>
        <w:t>Boş bırakılan yere hangi kelimenin yazılması daha uygun olur?</w:t>
      </w:r>
    </w:p>
    <w:p w:rsidR="005205BF" w:rsidRPr="00F81C1F" w:rsidRDefault="005205BF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kitapçık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süreli</w:t>
      </w:r>
    </w:p>
    <w:p w:rsidR="005205BF" w:rsidRDefault="005205BF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ekonomik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resimli</w:t>
      </w:r>
    </w:p>
    <w:p w:rsidR="005205BF" w:rsidRDefault="005205BF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5205BF" w:rsidRPr="00F81C1F" w:rsidRDefault="005205BF" w:rsidP="00F81C1F">
      <w:pPr>
        <w:rPr>
          <w:b/>
          <w:i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S–5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Uçağın icat edilmesinde aşağıdakilerden hangisi etkili </w:t>
      </w:r>
      <w:r w:rsidRPr="00F81C1F">
        <w:rPr>
          <w:b/>
          <w:i/>
          <w:sz w:val="22"/>
          <w:szCs w:val="22"/>
          <w:u w:val="single"/>
        </w:rPr>
        <w:t>olmamıştır</w:t>
      </w:r>
      <w:r>
        <w:rPr>
          <w:sz w:val="22"/>
          <w:szCs w:val="22"/>
        </w:rPr>
        <w:t>?</w:t>
      </w:r>
      <w:r>
        <w:rPr>
          <w:sz w:val="22"/>
          <w:szCs w:val="22"/>
        </w:rPr>
        <w:tab/>
      </w:r>
    </w:p>
    <w:p w:rsidR="005205BF" w:rsidRDefault="005205BF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Para kazanma isteği</w:t>
      </w:r>
    </w:p>
    <w:p w:rsidR="005205BF" w:rsidRPr="00F81C1F" w:rsidRDefault="005205BF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uçmaya olan merakı</w:t>
      </w:r>
    </w:p>
    <w:p w:rsidR="005205BF" w:rsidRDefault="005205BF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ulaşımı daha hızlı hale getirme isteği</w:t>
      </w:r>
    </w:p>
    <w:p w:rsidR="005205BF" w:rsidRDefault="005205BF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yeni bir şeyler üretme isteği</w:t>
      </w:r>
    </w:p>
    <w:p w:rsidR="005205BF" w:rsidRDefault="005205BF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5205BF" w:rsidRPr="00F81C1F" w:rsidRDefault="005205BF" w:rsidP="00D4147E">
      <w:pPr>
        <w:rPr>
          <w:b/>
          <w:i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S–6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uçağın icadından bugüne kadar yaşanan gelişmelerin sebepleri arasında </w:t>
      </w:r>
      <w:r w:rsidRPr="00D4147E">
        <w:rPr>
          <w:b/>
          <w:i/>
          <w:sz w:val="22"/>
          <w:szCs w:val="22"/>
          <w:u w:val="single"/>
        </w:rPr>
        <w:t>yer almaz</w:t>
      </w:r>
      <w:r>
        <w:rPr>
          <w:sz w:val="22"/>
          <w:szCs w:val="22"/>
        </w:rPr>
        <w:t>?</w:t>
      </w:r>
      <w:r>
        <w:rPr>
          <w:sz w:val="22"/>
          <w:szCs w:val="22"/>
        </w:rPr>
        <w:tab/>
      </w:r>
    </w:p>
    <w:p w:rsidR="005205BF" w:rsidRDefault="005205BF" w:rsidP="00D4147E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Tek seferde daha çok insan ve yük taşıma isteği</w:t>
      </w:r>
    </w:p>
    <w:p w:rsidR="005205BF" w:rsidRPr="00F81C1F" w:rsidRDefault="005205BF" w:rsidP="00D4147E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Çok uzak mesafelere daha hızlı gitme isteği</w:t>
      </w:r>
    </w:p>
    <w:p w:rsidR="005205BF" w:rsidRDefault="005205BF" w:rsidP="00D4147E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Hava ulaşımının daha ucuza mal olması</w:t>
      </w:r>
    </w:p>
    <w:p w:rsidR="005205BF" w:rsidRDefault="005205BF" w:rsidP="00D4147E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Bilim ve teknikteki gelişmeler</w:t>
      </w:r>
    </w:p>
    <w:p w:rsidR="005205BF" w:rsidRPr="00FC2896" w:rsidRDefault="005205BF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5205BF" w:rsidRDefault="005205BF" w:rsidP="00492AFB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S–7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I. Bilgisayar </w:t>
      </w:r>
      <w:r>
        <w:rPr>
          <w:sz w:val="22"/>
          <w:szCs w:val="22"/>
        </w:rPr>
        <w:tab/>
        <w:t>II. Telefon</w:t>
      </w:r>
    </w:p>
    <w:p w:rsidR="005205BF" w:rsidRDefault="005205BF" w:rsidP="00492AFB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>III. Otomobil</w:t>
      </w:r>
      <w:r>
        <w:rPr>
          <w:sz w:val="22"/>
          <w:szCs w:val="22"/>
        </w:rPr>
        <w:tab/>
        <w:t>IV. Besin maddesi</w:t>
      </w:r>
    </w:p>
    <w:p w:rsidR="005205BF" w:rsidRPr="00492AFB" w:rsidRDefault="005205BF" w:rsidP="00492AFB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Yukarıdakilerden hangisi teknolojik bir ürün </w:t>
      </w:r>
      <w:r w:rsidRPr="00492AFB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5205BF" w:rsidRPr="00492AFB" w:rsidRDefault="005205BF" w:rsidP="00A5599D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IV</w:t>
      </w:r>
    </w:p>
    <w:p w:rsidR="005205BF" w:rsidRDefault="005205BF" w:rsidP="00492AFB">
      <w:pPr>
        <w:tabs>
          <w:tab w:val="left" w:pos="720"/>
          <w:tab w:val="left" w:pos="2880"/>
        </w:tabs>
        <w:rPr>
          <w:b/>
          <w:sz w:val="20"/>
          <w:szCs w:val="20"/>
          <w:bdr w:val="single" w:sz="4" w:space="0" w:color="auto"/>
        </w:rPr>
      </w:pPr>
    </w:p>
    <w:p w:rsidR="005205BF" w:rsidRDefault="005205BF" w:rsidP="00492AFB">
      <w:pPr>
        <w:tabs>
          <w:tab w:val="left" w:pos="720"/>
          <w:tab w:val="left" w:pos="2880"/>
        </w:tabs>
        <w:rPr>
          <w:b/>
          <w:sz w:val="20"/>
          <w:szCs w:val="20"/>
          <w:bdr w:val="single" w:sz="4" w:space="0" w:color="auto"/>
        </w:rPr>
      </w:pPr>
    </w:p>
    <w:p w:rsidR="005205BF" w:rsidRDefault="005205BF" w:rsidP="00492AFB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S–8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 w:rsidRPr="00492AFB">
        <w:rPr>
          <w:b/>
          <w:i/>
          <w:sz w:val="22"/>
          <w:szCs w:val="22"/>
        </w:rPr>
        <w:t>Tekerlek belki de bütün çağların en önemli mekanik icadıdır. Makinelerin çoğunda tekerlek ve tekerlek görevine dayanan çarklar vardır</w:t>
      </w:r>
      <w:r>
        <w:rPr>
          <w:sz w:val="22"/>
          <w:szCs w:val="22"/>
        </w:rPr>
        <w:t>.”</w:t>
      </w:r>
    </w:p>
    <w:p w:rsidR="005205BF" w:rsidRPr="00492AFB" w:rsidRDefault="005205BF" w:rsidP="00492AFB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Buna göre; aşağıdakilerden hangisinde tekerlek veya tekerlek görevi yapan çark </w:t>
      </w:r>
      <w:r w:rsidRPr="00492AFB">
        <w:rPr>
          <w:b/>
          <w:i/>
          <w:sz w:val="22"/>
          <w:szCs w:val="22"/>
          <w:u w:val="single"/>
        </w:rPr>
        <w:t>yoktur</w:t>
      </w:r>
      <w:r>
        <w:rPr>
          <w:sz w:val="22"/>
          <w:szCs w:val="22"/>
        </w:rPr>
        <w:t>?</w:t>
      </w:r>
    </w:p>
    <w:p w:rsidR="005205BF" w:rsidRPr="00F81C1F" w:rsidRDefault="005205BF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cep telefonu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saat</w:t>
      </w:r>
    </w:p>
    <w:p w:rsidR="005205BF" w:rsidRDefault="005205BF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otomobil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bisiklet</w:t>
      </w:r>
    </w:p>
    <w:p w:rsidR="005205BF" w:rsidRDefault="005205BF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5205BF" w:rsidRPr="00492AFB" w:rsidRDefault="005205BF" w:rsidP="00492AFB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noProof/>
        </w:rPr>
        <w:pict>
          <v:group id="_x0000_s1027" style="position:absolute;margin-left:24.3pt;margin-top:22.4pt;width:2in;height:81.05pt;z-index:251659264" coordorigin="6918,5400" coordsize="2880,1621" o:regroupid="9">
            <v:shape id="phone3" o:spid="_x0000_s1028" style="position:absolute;left:7098;top:5580;width:540;height:540" coordsize="21600,21600" o:spt="100" adj="-11796480,,5400" path="m10692,21600r10908,l21600,10684,21600,,10190,,,,,10916,,21600r10692,xem3552,13565r,641l3409,14584r-359,437l2619,15429r-323,407l2045,16244r-143,320l1794,17001r36,465l2009,17932r251,379l2548,18718r502,408l3552,19533r790,204l5095,19737r754,l6351,19533r789,-407l7535,18747r359,-436l8145,17903r179,-495l8324,16942r-72,-349l8145,16244r-251,-408l7571,15429r-431,-408l6853,14613r-251,-407l6602,13565r,-5530l6602,7598r251,-611l7212,6579r431,-408l7894,5764r143,-233l8252,5153r108,-554l8288,4134,8145,3697,7894,3289,7499,2853,7033,2533,6387,2242,5849,2067,5095,1950r-861,88l3552,2271r-502,233l2548,2882r-323,349l1973,3697r-179,611l1794,4745r72,378l2045,5560r251,291l2548,6171r466,437l3301,6987r251,611l3552,8035r,5530xem10154,1863r8934,l19088,8238r-8934,l10154,1863t287,8238l10441,9461r8396,l18837,10101r-8396,m11374,11004r1256,l12630,12226r-1256,l11374,11004t2619,l15249,11004r,1222l13993,12226r,-1222m16649,11004r1255,l17904,12226r-1255,l16649,11004t-5275,1950l12630,12954r,1223l11374,14177r,-1223m13993,12954r1256,l15249,14177r-1256,l13993,12954t2656,l17904,12954r,1223l16649,14177r,-1223m11374,14905r1256,l12630,16127r-1256,l11374,14905t2619,l15249,14905r,1222l13993,16127r,-1222m16649,14905r1255,l17904,16127r-1255,l16649,14905t-5275,1950l12630,16855r,1223l11374,18078r,-1223m13993,16855r1256,l15249,18078r-1256,l13993,16855t2656,l17904,16855r,1223l16649,18078r,-1223e" fillcolor="#ffc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extrusionok="f" o:connecttype="custom" o:connectlocs="0,0;10800,0;21600,0;21600,10800;21600,21600;10800,21600;0,21600;0,10800" textboxrect="200,23516,21400,40485"/>
              <v:handles>
                <v:h position="@3,#0" polar="10800,10800"/>
                <v:h position="#2,#1" polar="10800,10800" radiusrange="0,10800"/>
              </v:handles>
              <o:lock v:ext="edit" verticies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9078;top:5400;width:720;height:696">
              <v:imagedata r:id="rId12" o:title=""/>
            </v:shape>
            <v:shape id="_x0000_s1030" type="#_x0000_t75" style="position:absolute;left:6918;top:6228;width:900;height:793">
              <v:imagedata r:id="rId13" o:title=""/>
            </v:shape>
            <v:shape id="_x0000_s1031" type="#_x0000_t75" style="position:absolute;left:9078;top:6300;width:720;height:554">
              <v:imagedata r:id="rId14" o:title=""/>
            </v:shape>
          </v:group>
        </w:pict>
      </w:r>
      <w:r>
        <w:rPr>
          <w:b/>
          <w:sz w:val="20"/>
          <w:szCs w:val="20"/>
          <w:bdr w:val="single" w:sz="4" w:space="0" w:color="auto"/>
        </w:rPr>
        <w:t>S–9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Aşağıdakilerden hangisi teknolojik bir iletişim aracı </w:t>
      </w:r>
      <w:r w:rsidRPr="00492AFB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5205BF" w:rsidRDefault="005205BF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5205BF" w:rsidRDefault="005205BF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5205BF" w:rsidRDefault="005205BF" w:rsidP="003714D6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5205BF" w:rsidRDefault="005205BF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5205BF" w:rsidRDefault="005205BF" w:rsidP="00CC1F93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5205BF" w:rsidRDefault="005205BF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5205BF" w:rsidRDefault="005205BF" w:rsidP="00A54094">
      <w:pPr>
        <w:rPr>
          <w:i/>
        </w:rPr>
      </w:pPr>
    </w:p>
    <w:p w:rsidR="005205BF" w:rsidRDefault="005205BF" w:rsidP="00CC1F93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S–10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 w:rsidRPr="00CC1F93">
        <w:rPr>
          <w:b/>
          <w:i/>
          <w:sz w:val="22"/>
          <w:szCs w:val="22"/>
        </w:rPr>
        <w:t>Teknolojinin gelişmesiyle birlikte hayatımızı kolaylaştıran birçok alet üretilip kullanılmaya başlanmıştır. Ancak bazıları çevreye ve insana zarar vermektedir.</w:t>
      </w:r>
      <w:r>
        <w:rPr>
          <w:sz w:val="22"/>
          <w:szCs w:val="22"/>
        </w:rPr>
        <w:t>”</w:t>
      </w:r>
    </w:p>
    <w:p w:rsidR="005205BF" w:rsidRPr="00492AFB" w:rsidRDefault="005205BF" w:rsidP="00CC1F93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Çevreye ve insana zarar veren teknolojik ürünler nasıl kullanılırsa </w:t>
      </w:r>
      <w:r w:rsidRPr="00E81AD5">
        <w:rPr>
          <w:b/>
          <w:i/>
          <w:sz w:val="22"/>
          <w:szCs w:val="22"/>
          <w:u w:val="single"/>
        </w:rPr>
        <w:t>yararlı hale</w:t>
      </w:r>
      <w:r>
        <w:rPr>
          <w:sz w:val="22"/>
          <w:szCs w:val="22"/>
        </w:rPr>
        <w:t xml:space="preserve"> getirilebilir?</w:t>
      </w:r>
    </w:p>
    <w:p w:rsidR="005205BF" w:rsidRDefault="005205BF" w:rsidP="00CC1F93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çok kullanılırsa</w:t>
      </w:r>
      <w:r>
        <w:rPr>
          <w:sz w:val="22"/>
          <w:szCs w:val="22"/>
        </w:rPr>
        <w:tab/>
      </w:r>
    </w:p>
    <w:p w:rsidR="005205BF" w:rsidRPr="00F81C1F" w:rsidRDefault="005205BF" w:rsidP="00CC1F93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yanlış kullanılırsa</w:t>
      </w:r>
    </w:p>
    <w:p w:rsidR="005205BF" w:rsidRDefault="005205BF" w:rsidP="00CC1F93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bilinçli kullanılırsa</w:t>
      </w:r>
      <w:r>
        <w:rPr>
          <w:sz w:val="22"/>
          <w:szCs w:val="22"/>
        </w:rPr>
        <w:tab/>
      </w:r>
    </w:p>
    <w:p w:rsidR="005205BF" w:rsidRDefault="005205BF" w:rsidP="00CC1F93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kişilerin isteğine bırakılırsa</w:t>
      </w:r>
    </w:p>
    <w:p w:rsidR="005205BF" w:rsidRDefault="005205BF" w:rsidP="00CC1F93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5205BF" w:rsidRDefault="005205BF" w:rsidP="00CC1F93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S–11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>
        <w:rPr>
          <w:b/>
          <w:i/>
          <w:sz w:val="22"/>
          <w:szCs w:val="22"/>
        </w:rPr>
        <w:t>Prof. Dr. ................................. Dünya Beyin Cerrahları Birliği ve tıp dergisi tarafından yüzyılın adamı seçilmiştir.”</w:t>
      </w:r>
    </w:p>
    <w:p w:rsidR="005205BF" w:rsidRPr="00492AFB" w:rsidRDefault="005205BF" w:rsidP="00CC1F93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Boş bırakılan yere aşağıdakilerden hangisi getirilmelidir?</w:t>
      </w:r>
    </w:p>
    <w:p w:rsidR="005205BF" w:rsidRPr="00F81C1F" w:rsidRDefault="005205BF" w:rsidP="004176A1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Cahit Arif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Cemil Meriç</w:t>
      </w:r>
    </w:p>
    <w:p w:rsidR="005205BF" w:rsidRDefault="005205BF" w:rsidP="004176A1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Abdülkadir İnan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Gazi Yaşargil</w:t>
      </w:r>
    </w:p>
    <w:p w:rsidR="005205BF" w:rsidRDefault="005205BF" w:rsidP="00A54094">
      <w:pPr>
        <w:rPr>
          <w:i/>
        </w:rPr>
      </w:pPr>
    </w:p>
    <w:p w:rsidR="005205BF" w:rsidRDefault="005205BF" w:rsidP="004176A1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S–12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>
        <w:rPr>
          <w:b/>
          <w:i/>
          <w:sz w:val="22"/>
          <w:szCs w:val="22"/>
        </w:rPr>
        <w:t>Mustafa Kemal Atatürk, Türkiye Cumhuriyeti’nin çağdaşlaşmasında ………………. bilim ve teknolojiyi belirlemiştir.”</w:t>
      </w:r>
    </w:p>
    <w:p w:rsidR="005205BF" w:rsidRPr="00492AFB" w:rsidRDefault="005205BF" w:rsidP="004176A1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Cümlede bırakılan boşluğa aşağıdakilerden hangisi getirilmelidir? </w:t>
      </w:r>
    </w:p>
    <w:p w:rsidR="005205BF" w:rsidRDefault="005205BF" w:rsidP="004176A1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yol gösterici olarak</w:t>
      </w:r>
    </w:p>
    <w:p w:rsidR="005205BF" w:rsidRPr="00F81C1F" w:rsidRDefault="005205BF" w:rsidP="004176A1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dini ilimleri örnek alarak</w:t>
      </w:r>
    </w:p>
    <w:p w:rsidR="005205BF" w:rsidRDefault="005205BF" w:rsidP="004176A1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ulusun yararını ön planda tutan unsur olarak</w:t>
      </w:r>
    </w:p>
    <w:p w:rsidR="005205BF" w:rsidRDefault="005205BF" w:rsidP="004176A1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toplumsal barışın sağlayıcısı olarak </w:t>
      </w:r>
    </w:p>
    <w:p w:rsidR="005205BF" w:rsidRDefault="005205BF" w:rsidP="00062575">
      <w:pPr>
        <w:tabs>
          <w:tab w:val="left" w:pos="180"/>
          <w:tab w:val="left" w:pos="360"/>
          <w:tab w:val="left" w:pos="2340"/>
        </w:tabs>
        <w:rPr>
          <w:b/>
          <w:sz w:val="20"/>
          <w:szCs w:val="20"/>
          <w:bdr w:val="single" w:sz="4" w:space="0" w:color="auto"/>
        </w:rPr>
      </w:pPr>
    </w:p>
    <w:p w:rsidR="005205BF" w:rsidRDefault="005205BF" w:rsidP="00E81AD5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S–13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Her türlü bilginin dünya çapında paylaşılabilir hale gelmesini sağlayan buluş hangisidir?</w:t>
      </w:r>
    </w:p>
    <w:p w:rsidR="005205BF" w:rsidRPr="00DC31A8" w:rsidRDefault="005205BF" w:rsidP="00E81AD5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>internet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matbaa</w:t>
      </w:r>
    </w:p>
    <w:p w:rsidR="005205BF" w:rsidRPr="00F459B2" w:rsidRDefault="005205BF" w:rsidP="00F459B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cep telefonu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>
        <w:t>uçak</w:t>
      </w:r>
    </w:p>
    <w:p w:rsidR="005205BF" w:rsidRDefault="005205BF" w:rsidP="00765108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S–14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I. Aklı her zaman ön planda tutar.</w:t>
      </w:r>
      <w:r>
        <w:rPr>
          <w:sz w:val="22"/>
          <w:szCs w:val="22"/>
        </w:rPr>
        <w:tab/>
      </w:r>
    </w:p>
    <w:p w:rsidR="005205BF" w:rsidRDefault="005205BF" w:rsidP="00765108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>II. Duygularına önem vermez.</w:t>
      </w:r>
    </w:p>
    <w:p w:rsidR="005205BF" w:rsidRDefault="005205BF" w:rsidP="00765108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III. Deney ve gözleme önem verir.</w:t>
      </w:r>
      <w:r>
        <w:rPr>
          <w:sz w:val="22"/>
          <w:szCs w:val="22"/>
        </w:rPr>
        <w:tab/>
      </w:r>
    </w:p>
    <w:p w:rsidR="005205BF" w:rsidRDefault="005205BF" w:rsidP="00765108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IV. Deneylerinde her zaman aynı sonuca ulaşır.</w:t>
      </w:r>
    </w:p>
    <w:p w:rsidR="005205BF" w:rsidRPr="00492AFB" w:rsidRDefault="005205BF" w:rsidP="00684E14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684E14">
        <w:rPr>
          <w:b/>
          <w:i/>
          <w:sz w:val="22"/>
          <w:szCs w:val="22"/>
        </w:rPr>
        <w:t xml:space="preserve">Yukarıdakilerden hangisi bilim adamlarının özellikleri arasında </w:t>
      </w:r>
      <w:r w:rsidRPr="00684E14">
        <w:rPr>
          <w:b/>
          <w:i/>
          <w:sz w:val="22"/>
          <w:szCs w:val="22"/>
          <w:u w:val="single"/>
        </w:rPr>
        <w:t>gösterilemez</w:t>
      </w:r>
      <w:r>
        <w:rPr>
          <w:sz w:val="22"/>
          <w:szCs w:val="22"/>
        </w:rPr>
        <w:t>?</w:t>
      </w:r>
    </w:p>
    <w:p w:rsidR="005205BF" w:rsidRDefault="005205BF" w:rsidP="003714D6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IV</w:t>
      </w:r>
    </w:p>
    <w:p w:rsidR="005205BF" w:rsidRDefault="005205BF" w:rsidP="00A54094">
      <w:pPr>
        <w:rPr>
          <w:i/>
        </w:rPr>
      </w:pPr>
    </w:p>
    <w:p w:rsidR="005205BF" w:rsidRPr="00492AFB" w:rsidRDefault="005205BF" w:rsidP="00684E14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S–15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Aşağıda yapılan eşleştirmelerden hangisi </w:t>
      </w:r>
      <w:r w:rsidRPr="00684E14">
        <w:rPr>
          <w:b/>
          <w:i/>
          <w:sz w:val="22"/>
          <w:szCs w:val="22"/>
          <w:u w:val="single"/>
        </w:rPr>
        <w:t>yanlıştır</w:t>
      </w:r>
      <w:r>
        <w:rPr>
          <w:sz w:val="22"/>
          <w:szCs w:val="22"/>
        </w:rPr>
        <w:t>?</w:t>
      </w:r>
    </w:p>
    <w:p w:rsidR="005205BF" w:rsidRDefault="005205BF" w:rsidP="00684E14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noProof/>
        </w:rPr>
        <w:pict>
          <v:line id="_x0000_s1032" style="position:absolute;left:0;text-align:left;z-index:-251660288" from="1in,7.05pt" to="99pt,7.05pt">
            <v:stroke endarrow="block"/>
          </v:line>
        </w:pict>
      </w: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serum</w:t>
      </w:r>
      <w:r>
        <w:rPr>
          <w:sz w:val="22"/>
          <w:szCs w:val="22"/>
        </w:rPr>
        <w:tab/>
        <w:t>sağlık</w:t>
      </w:r>
    </w:p>
    <w:p w:rsidR="005205BF" w:rsidRPr="00F81C1F" w:rsidRDefault="005205BF" w:rsidP="00684E14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noProof/>
        </w:rPr>
        <w:pict>
          <v:group id="_x0000_s1033" style="position:absolute;left:0;text-align:left;margin-left:1in;margin-top:5.6pt;width:27pt;height:24.8pt;z-index:251657216" coordorigin="2234,3752" coordsize="540,496">
            <v:line id="_x0000_s1034" style="position:absolute" from="2234,3752" to="2774,3752">
              <v:stroke endarrow="block"/>
            </v:line>
            <v:line id="_x0000_s1035" style="position:absolute" from="2234,4068" to="2774,4068">
              <v:stroke endarrow="block"/>
            </v:line>
            <v:line id="_x0000_s1036" style="position:absolute" from="2234,4248" to="2774,4248">
              <v:stroke endarrow="block"/>
            </v:line>
          </v:group>
        </w:pic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teleskop</w:t>
      </w:r>
      <w:r>
        <w:rPr>
          <w:sz w:val="22"/>
          <w:szCs w:val="22"/>
        </w:rPr>
        <w:tab/>
        <w:t>güvenlik</w:t>
      </w:r>
    </w:p>
    <w:p w:rsidR="005205BF" w:rsidRDefault="005205BF" w:rsidP="00684E14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tren</w:t>
      </w:r>
      <w:r>
        <w:rPr>
          <w:sz w:val="22"/>
          <w:szCs w:val="22"/>
        </w:rPr>
        <w:tab/>
        <w:t>ulaşım</w:t>
      </w:r>
    </w:p>
    <w:p w:rsidR="005205BF" w:rsidRDefault="005205BF" w:rsidP="00684E14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radyo</w:t>
      </w:r>
      <w:r>
        <w:rPr>
          <w:sz w:val="22"/>
          <w:szCs w:val="22"/>
        </w:rPr>
        <w:tab/>
        <w:t>iletişim</w:t>
      </w:r>
    </w:p>
    <w:p w:rsidR="005205BF" w:rsidRDefault="005205BF" w:rsidP="00A54094">
      <w:pPr>
        <w:rPr>
          <w:i/>
        </w:rPr>
      </w:pPr>
    </w:p>
    <w:p w:rsidR="005205BF" w:rsidRDefault="005205BF" w:rsidP="00DC31A8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S–16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I. Ülkenin kalkınmasını sağlamak</w:t>
      </w:r>
      <w:r>
        <w:rPr>
          <w:sz w:val="22"/>
          <w:szCs w:val="22"/>
        </w:rPr>
        <w:tab/>
      </w:r>
    </w:p>
    <w:p w:rsidR="005205BF" w:rsidRDefault="005205BF" w:rsidP="00DC31A8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>II. Türkiye’yi çağdaş ülkeler konumuna yükseltmek</w:t>
      </w:r>
    </w:p>
    <w:p w:rsidR="005205BF" w:rsidRDefault="005205BF" w:rsidP="00DC31A8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III. Türkiye’nin modernleşmesini sağlamak</w:t>
      </w:r>
    </w:p>
    <w:p w:rsidR="005205BF" w:rsidRPr="00492AFB" w:rsidRDefault="005205BF" w:rsidP="00DC31A8">
      <w:pPr>
        <w:tabs>
          <w:tab w:val="left" w:pos="18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  <w:r w:rsidRPr="00DC31A8">
        <w:rPr>
          <w:b/>
          <w:i/>
          <w:sz w:val="22"/>
          <w:szCs w:val="22"/>
        </w:rPr>
        <w:t>Hangileri Atatürk’ün bilim ve teknolojiye verdiği önemin nedenleri arasında gösterilebilir</w:t>
      </w:r>
      <w:r>
        <w:rPr>
          <w:sz w:val="22"/>
          <w:szCs w:val="22"/>
        </w:rPr>
        <w:t>?</w:t>
      </w:r>
    </w:p>
    <w:p w:rsidR="005205BF" w:rsidRPr="00F81C1F" w:rsidRDefault="005205BF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 ve 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 ve III</w:t>
      </w:r>
    </w:p>
    <w:p w:rsidR="005205BF" w:rsidRDefault="005205BF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 ve III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I, II ve III</w:t>
      </w:r>
    </w:p>
    <w:p w:rsidR="005205BF" w:rsidRDefault="005205BF" w:rsidP="00A54094">
      <w:pPr>
        <w:rPr>
          <w:i/>
        </w:rPr>
      </w:pPr>
    </w:p>
    <w:p w:rsidR="005205BF" w:rsidRDefault="005205BF" w:rsidP="00DC31A8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S–17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İhtiyacımız olan herhangi bir bilgiyi aşağıdaki kaynaklardan hangisinden elde </w:t>
      </w:r>
      <w:r w:rsidRPr="00DC31A8">
        <w:rPr>
          <w:b/>
          <w:i/>
          <w:sz w:val="22"/>
          <w:szCs w:val="22"/>
          <w:u w:val="single"/>
        </w:rPr>
        <w:t>edemeyiz</w:t>
      </w:r>
      <w:r>
        <w:rPr>
          <w:sz w:val="22"/>
          <w:szCs w:val="22"/>
        </w:rPr>
        <w:t>?</w:t>
      </w:r>
      <w:r w:rsidRPr="00DC31A8">
        <w:rPr>
          <w:b/>
          <w:sz w:val="22"/>
          <w:szCs w:val="22"/>
        </w:rPr>
        <w:t xml:space="preserve"> </w:t>
      </w:r>
    </w:p>
    <w:p w:rsidR="005205BF" w:rsidRDefault="005205BF" w:rsidP="00DC31A8">
      <w:pPr>
        <w:tabs>
          <w:tab w:val="left" w:pos="36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Gazetelerin bilim köşeleri</w:t>
      </w:r>
    </w:p>
    <w:p w:rsidR="005205BF" w:rsidRPr="00F81C1F" w:rsidRDefault="005205BF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Konuyla ilgili TV programları</w:t>
      </w:r>
    </w:p>
    <w:p w:rsidR="005205BF" w:rsidRDefault="005205BF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Mizah dergileri</w:t>
      </w:r>
    </w:p>
    <w:p w:rsidR="005205BF" w:rsidRDefault="005205BF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Ansiklopediler</w:t>
      </w:r>
    </w:p>
    <w:p w:rsidR="005205BF" w:rsidRDefault="005205BF" w:rsidP="00E81AD5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</w:p>
    <w:p w:rsidR="005205BF" w:rsidRPr="00386DCD" w:rsidRDefault="005205BF" w:rsidP="00E81AD5">
      <w:pPr>
        <w:rPr>
          <w:b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S–18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Yeni bir buluş ortaya koyan, icat eden kimseye verilen ad aşağıdakilerden hangisidir?</w:t>
      </w:r>
    </w:p>
    <w:p w:rsidR="005205BF" w:rsidRPr="003714D6" w:rsidRDefault="005205BF" w:rsidP="003A037C">
      <w:pPr>
        <w:tabs>
          <w:tab w:val="left" w:pos="360"/>
          <w:tab w:val="left" w:pos="1620"/>
          <w:tab w:val="left" w:pos="2700"/>
          <w:tab w:val="left" w:pos="360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>mucit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uzman</w:t>
      </w:r>
      <w: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ozan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>
        <w:t>sanatçı</w:t>
      </w:r>
    </w:p>
    <w:p w:rsidR="005205BF" w:rsidRDefault="005205BF" w:rsidP="00A54094">
      <w:pPr>
        <w:rPr>
          <w:i/>
        </w:rPr>
      </w:pPr>
    </w:p>
    <w:p w:rsidR="005205BF" w:rsidRPr="00386DCD" w:rsidRDefault="005205BF" w:rsidP="00386DCD">
      <w:pPr>
        <w:tabs>
          <w:tab w:val="left" w:pos="180"/>
          <w:tab w:val="left" w:pos="360"/>
          <w:tab w:val="left" w:pos="2340"/>
        </w:tabs>
        <w:ind w:left="180" w:hanging="180"/>
        <w:rPr>
          <w:b/>
          <w:i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S–19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“ </w:t>
      </w:r>
      <w:r w:rsidRPr="00386DCD">
        <w:rPr>
          <w:b/>
          <w:i/>
          <w:sz w:val="22"/>
          <w:szCs w:val="22"/>
        </w:rPr>
        <w:t>……….. edilen bir alet ……………...</w:t>
      </w:r>
    </w:p>
    <w:p w:rsidR="005205BF" w:rsidRDefault="005205BF" w:rsidP="00386DCD">
      <w:pPr>
        <w:ind w:left="180"/>
      </w:pPr>
      <w:r w:rsidRPr="00386DCD">
        <w:rPr>
          <w:b/>
          <w:i/>
          <w:sz w:val="22"/>
        </w:rPr>
        <w:t>ilerlemeler sayesinde geliştirilir.</w:t>
      </w:r>
      <w:r w:rsidRPr="00386DCD">
        <w:rPr>
          <w:b/>
          <w:i/>
          <w:sz w:val="22"/>
          <w:szCs w:val="22"/>
        </w:rPr>
        <w:t xml:space="preserve"> Bu gelişime </w:t>
      </w:r>
      <w:r w:rsidRPr="00386DCD">
        <w:rPr>
          <w:b/>
          <w:i/>
        </w:rPr>
        <w:t>paralel olarak aletin işlevleri de artar</w:t>
      </w:r>
      <w:r w:rsidRPr="00386DCD">
        <w:t>.</w:t>
      </w:r>
      <w:r>
        <w:t>”</w:t>
      </w:r>
    </w:p>
    <w:p w:rsidR="005205BF" w:rsidRPr="00386DCD" w:rsidRDefault="005205BF" w:rsidP="00C05109">
      <w:pPr>
        <w:ind w:left="180" w:firstLine="529"/>
        <w:rPr>
          <w:b/>
          <w:sz w:val="22"/>
          <w:szCs w:val="22"/>
        </w:rPr>
      </w:pPr>
      <w:r>
        <w:t>Boş bırakılan yerlere hangi sözcükleri getirirsek bu cümleyi anlamlı hale getirmiş oluruz?</w:t>
      </w:r>
    </w:p>
    <w:p w:rsidR="005205BF" w:rsidRPr="00DC31A8" w:rsidRDefault="005205BF" w:rsidP="00386DCD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buluş / bilimsel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icat / teknolojik</w:t>
      </w:r>
    </w:p>
    <w:p w:rsidR="005205BF" w:rsidRDefault="005205BF" w:rsidP="00386DCD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keşif / ekonomik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icat / endüstriyel</w:t>
      </w:r>
    </w:p>
    <w:p w:rsidR="005205BF" w:rsidRDefault="005205BF" w:rsidP="00E81AD5">
      <w:pPr>
        <w:rPr>
          <w:b/>
          <w:sz w:val="20"/>
          <w:szCs w:val="20"/>
          <w:bdr w:val="single" w:sz="4" w:space="0" w:color="auto"/>
        </w:rPr>
      </w:pPr>
    </w:p>
    <w:p w:rsidR="005205BF" w:rsidRDefault="005205BF" w:rsidP="00E81AD5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S–20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“</w:t>
      </w:r>
      <w:r w:rsidRPr="005B485F">
        <w:rPr>
          <w:b/>
          <w:i/>
          <w:sz w:val="22"/>
          <w:szCs w:val="22"/>
        </w:rPr>
        <w:t>O güne dek bilinmeyen yeni bir şey yapmak, bir şey türetmek</w:t>
      </w:r>
      <w:r>
        <w:rPr>
          <w:sz w:val="22"/>
          <w:szCs w:val="22"/>
        </w:rPr>
        <w:t>.”</w:t>
      </w:r>
    </w:p>
    <w:p w:rsidR="005205BF" w:rsidRPr="005B485F" w:rsidRDefault="005205BF" w:rsidP="00E81AD5">
      <w:r w:rsidRPr="005B485F">
        <w:tab/>
      </w:r>
      <w:r>
        <w:t>Yukarıdaki tanım aşağıdakilerden hangisinin karşılığıdır?</w:t>
      </w:r>
    </w:p>
    <w:p w:rsidR="005205BF" w:rsidRPr="003714D6" w:rsidRDefault="005205BF" w:rsidP="00BF7BD7">
      <w:pPr>
        <w:tabs>
          <w:tab w:val="left" w:pos="360"/>
          <w:tab w:val="left" w:pos="1620"/>
          <w:tab w:val="left" w:pos="2700"/>
          <w:tab w:val="left" w:pos="360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deney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gözlem</w:t>
      </w:r>
      <w: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icat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keşif</w:t>
      </w:r>
    </w:p>
    <w:p w:rsidR="005205BF" w:rsidRDefault="005205BF" w:rsidP="00E81AD5">
      <w:pPr>
        <w:rPr>
          <w:b/>
          <w:sz w:val="20"/>
          <w:szCs w:val="20"/>
          <w:bdr w:val="single" w:sz="4" w:space="0" w:color="auto"/>
        </w:rPr>
      </w:pPr>
    </w:p>
    <w:p w:rsidR="005205BF" w:rsidRPr="00386DCD" w:rsidRDefault="005205BF" w:rsidP="00E81AD5">
      <w:pPr>
        <w:rPr>
          <w:b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S–21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Aşağıdaki iletişim alanında kullanılan araçlardan ve aygıtlardan hangisi </w:t>
      </w:r>
      <w:r w:rsidRPr="005B485F">
        <w:rPr>
          <w:b/>
          <w:i/>
          <w:sz w:val="22"/>
          <w:szCs w:val="22"/>
          <w:u w:val="single"/>
        </w:rPr>
        <w:t>ilk önce</w:t>
      </w:r>
      <w:r>
        <w:rPr>
          <w:sz w:val="22"/>
          <w:szCs w:val="22"/>
        </w:rPr>
        <w:t xml:space="preserve"> yapılmıştır?</w:t>
      </w:r>
    </w:p>
    <w:p w:rsidR="005205BF" w:rsidRPr="00DC31A8" w:rsidRDefault="005205BF" w:rsidP="00386DCD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>telgraf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televizyon</w:t>
      </w:r>
    </w:p>
    <w:p w:rsidR="005205BF" w:rsidRDefault="005205BF" w:rsidP="0000253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Pr="005B485F">
        <w:t xml:space="preserve"> </w:t>
      </w:r>
      <w:r>
        <w:t>uydu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telefon</w:t>
      </w:r>
    </w:p>
    <w:p w:rsidR="005205BF" w:rsidRPr="00002532" w:rsidRDefault="005205BF" w:rsidP="0000253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5205BF" w:rsidRDefault="005205BF" w:rsidP="00E81AD5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0"/>
          <w:szCs w:val="20"/>
          <w:bdr w:val="single" w:sz="4" w:space="0" w:color="auto"/>
        </w:rPr>
      </w:pPr>
    </w:p>
    <w:p w:rsidR="005205BF" w:rsidRDefault="005205BF" w:rsidP="00E81AD5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0"/>
          <w:szCs w:val="20"/>
          <w:bdr w:val="single" w:sz="4" w:space="0" w:color="auto"/>
        </w:rPr>
      </w:pPr>
    </w:p>
    <w:p w:rsidR="005205BF" w:rsidRDefault="005205BF" w:rsidP="00E81AD5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S–22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Aşağıdaki özelliklerden hangisi bilim insanına ait </w:t>
      </w:r>
      <w:r w:rsidRPr="00DC31A8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5205BF" w:rsidRPr="00DC31A8" w:rsidRDefault="005205BF" w:rsidP="00E81AD5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ümitsizlik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kararlılık</w:t>
      </w:r>
    </w:p>
    <w:p w:rsidR="005205BF" w:rsidRDefault="005205BF" w:rsidP="00E81AD5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plânlı çalışma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şüphecilik</w:t>
      </w:r>
    </w:p>
    <w:p w:rsidR="005205BF" w:rsidRDefault="005205BF" w:rsidP="00A54094">
      <w:pPr>
        <w:rPr>
          <w:i/>
        </w:rPr>
      </w:pPr>
    </w:p>
    <w:p w:rsidR="005205BF" w:rsidRPr="00386DCD" w:rsidRDefault="005205BF" w:rsidP="00E81AD5">
      <w:pPr>
        <w:rPr>
          <w:b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S–23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Aşağıdakilerden hangisi, okulda ve sınıfta kullanılan teknolojik cihaz veya aletlerden </w:t>
      </w:r>
      <w:r w:rsidRPr="00E61E0A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5205BF" w:rsidRPr="00DC31A8" w:rsidRDefault="005205BF" w:rsidP="005B485F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bilgisayar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tepegöz</w:t>
      </w:r>
    </w:p>
    <w:p w:rsidR="005205BF" w:rsidRDefault="005205BF" w:rsidP="005B485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projeksiyon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barkot cihazı</w:t>
      </w:r>
    </w:p>
    <w:p w:rsidR="005205BF" w:rsidRDefault="005205BF" w:rsidP="00A54094">
      <w:pPr>
        <w:rPr>
          <w:i/>
        </w:rPr>
      </w:pPr>
    </w:p>
    <w:p w:rsidR="005205BF" w:rsidRPr="00D020B5" w:rsidRDefault="005205BF" w:rsidP="00E81AD5">
      <w:pPr>
        <w:rPr>
          <w:b/>
          <w:sz w:val="22"/>
          <w:szCs w:val="22"/>
        </w:rPr>
      </w:pPr>
      <w:r w:rsidRPr="00D020B5">
        <w:rPr>
          <w:b/>
          <w:sz w:val="22"/>
          <w:szCs w:val="22"/>
          <w:bdr w:val="single" w:sz="4" w:space="0" w:color="auto"/>
        </w:rPr>
        <w:t>S–24-</w:t>
      </w:r>
      <w:r w:rsidRPr="00D020B5">
        <w:rPr>
          <w:sz w:val="22"/>
          <w:szCs w:val="22"/>
        </w:rPr>
        <w:t xml:space="preserve"> Alexsander Graham Bell’in yıllar önce icat ettiği ürünün günümüzdeki </w:t>
      </w:r>
      <w:r w:rsidRPr="00D020B5">
        <w:rPr>
          <w:b/>
          <w:i/>
          <w:sz w:val="22"/>
          <w:szCs w:val="22"/>
          <w:u w:val="single"/>
        </w:rPr>
        <w:t>son şekli</w:t>
      </w:r>
      <w:r w:rsidRPr="00D020B5">
        <w:rPr>
          <w:sz w:val="22"/>
          <w:szCs w:val="22"/>
        </w:rPr>
        <w:t xml:space="preserve"> hangisidir?</w:t>
      </w:r>
    </w:p>
    <w:p w:rsidR="005205BF" w:rsidRPr="00D020B5" w:rsidRDefault="005205BF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A</w:t>
      </w:r>
      <w:r w:rsidRPr="00D020B5">
        <w:rPr>
          <w:sz w:val="22"/>
          <w:szCs w:val="22"/>
        </w:rPr>
        <w:t>) derin dondurucu</w:t>
      </w: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B</w:t>
      </w:r>
      <w:r w:rsidRPr="00D020B5">
        <w:rPr>
          <w:sz w:val="22"/>
          <w:szCs w:val="22"/>
        </w:rPr>
        <w:t>) cep telefonu</w:t>
      </w:r>
    </w:p>
    <w:p w:rsidR="005205BF" w:rsidRPr="00D020B5" w:rsidRDefault="005205BF" w:rsidP="00E61E0A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D020B5">
        <w:rPr>
          <w:sz w:val="22"/>
          <w:szCs w:val="22"/>
        </w:rPr>
        <w:tab/>
      </w: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C</w:t>
      </w:r>
      <w:r w:rsidRPr="00D020B5">
        <w:rPr>
          <w:sz w:val="22"/>
          <w:szCs w:val="22"/>
        </w:rPr>
        <w:t>) internet</w:t>
      </w: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D</w:t>
      </w:r>
      <w:r w:rsidRPr="00D020B5">
        <w:rPr>
          <w:sz w:val="22"/>
          <w:szCs w:val="22"/>
        </w:rPr>
        <w:t>) plazma televizyonlar</w:t>
      </w:r>
    </w:p>
    <w:p w:rsidR="005205BF" w:rsidRPr="00D020B5" w:rsidRDefault="005205BF" w:rsidP="00A54094">
      <w:pPr>
        <w:rPr>
          <w:i/>
          <w:sz w:val="22"/>
          <w:szCs w:val="22"/>
        </w:rPr>
      </w:pPr>
    </w:p>
    <w:p w:rsidR="005205BF" w:rsidRDefault="005205BF" w:rsidP="00E81AD5">
      <w:pPr>
        <w:rPr>
          <w:sz w:val="22"/>
          <w:szCs w:val="22"/>
        </w:rPr>
      </w:pPr>
      <w:r w:rsidRPr="00D020B5">
        <w:rPr>
          <w:b/>
          <w:sz w:val="22"/>
          <w:szCs w:val="22"/>
          <w:bdr w:val="single" w:sz="4" w:space="0" w:color="auto"/>
        </w:rPr>
        <w:t>S–25-</w:t>
      </w:r>
      <w:r w:rsidRPr="00D020B5">
        <w:rPr>
          <w:sz w:val="22"/>
          <w:szCs w:val="22"/>
        </w:rPr>
        <w:t xml:space="preserve"> </w:t>
      </w:r>
    </w:p>
    <w:p w:rsidR="005205BF" w:rsidRPr="00D020B5" w:rsidRDefault="005205BF" w:rsidP="00E81AD5">
      <w:pPr>
        <w:rPr>
          <w:b/>
          <w:i/>
          <w:sz w:val="22"/>
          <w:szCs w:val="22"/>
        </w:rPr>
      </w:pPr>
      <w:r w:rsidRPr="008529AF">
        <w:rPr>
          <w:b/>
          <w:i/>
          <w:sz w:val="22"/>
          <w:szCs w:val="22"/>
          <w:highlight w:val="lightGray"/>
        </w:rPr>
        <w:t>a)</w:t>
      </w:r>
      <w:r>
        <w:rPr>
          <w:b/>
          <w:i/>
          <w:sz w:val="22"/>
          <w:szCs w:val="22"/>
        </w:rPr>
        <w:t xml:space="preserve"> </w:t>
      </w:r>
      <w:r w:rsidRPr="00D020B5">
        <w:rPr>
          <w:b/>
          <w:i/>
          <w:sz w:val="22"/>
          <w:szCs w:val="22"/>
        </w:rPr>
        <w:t>Aşağıdaki ifadelerden doğru olanların başına (D), yanlış olanların başına (Y) harfi koyunuz.</w:t>
      </w:r>
    </w:p>
    <w:p w:rsidR="005205BF" w:rsidRPr="00D020B5" w:rsidRDefault="005205BF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 w:rsidRPr="00D020B5">
        <w:rPr>
          <w:sz w:val="22"/>
          <w:szCs w:val="22"/>
        </w:rPr>
        <w:t>) Buluşlar günlük hayatımızı kolaylaştırır.</w:t>
      </w:r>
    </w:p>
    <w:p w:rsidR="005205BF" w:rsidRPr="00D020B5" w:rsidRDefault="005205BF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 w:rsidRPr="00D020B5">
        <w:rPr>
          <w:sz w:val="22"/>
          <w:szCs w:val="22"/>
        </w:rPr>
        <w:t>) Sadece bilim insanları buluş yapar.</w:t>
      </w:r>
    </w:p>
    <w:p w:rsidR="005205BF" w:rsidRPr="00D020B5" w:rsidRDefault="005205BF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 w:rsidRPr="00D020B5">
        <w:rPr>
          <w:sz w:val="22"/>
          <w:szCs w:val="22"/>
        </w:rPr>
        <w:t>) Teknolojik gelişmelerin yapılan buluşlarla ilgisi yoktur.</w:t>
      </w:r>
    </w:p>
    <w:p w:rsidR="005205BF" w:rsidRPr="00D020B5" w:rsidRDefault="005205BF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 w:rsidRPr="00D020B5">
        <w:rPr>
          <w:sz w:val="22"/>
          <w:szCs w:val="22"/>
        </w:rPr>
        <w:t>) Bilim Çocuk dergisi, çocukları bilimsel konularda bilinçlendirir.</w:t>
      </w:r>
    </w:p>
    <w:p w:rsidR="005205BF" w:rsidRDefault="005205BF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ab/>
      </w:r>
    </w:p>
    <w:p w:rsidR="005205BF" w:rsidRDefault="005205BF" w:rsidP="00E61E0A">
      <w:pPr>
        <w:tabs>
          <w:tab w:val="left" w:pos="360"/>
          <w:tab w:val="left" w:pos="2340"/>
        </w:tabs>
        <w:ind w:firstLine="180"/>
        <w:rPr>
          <w:b/>
          <w:i/>
          <w:sz w:val="22"/>
          <w:szCs w:val="22"/>
        </w:rPr>
      </w:pPr>
      <w:r w:rsidRPr="008529AF">
        <w:rPr>
          <w:b/>
          <w:i/>
          <w:sz w:val="22"/>
          <w:szCs w:val="22"/>
          <w:highlight w:val="lightGray"/>
        </w:rPr>
        <w:t>b)</w:t>
      </w:r>
      <w:r w:rsidRPr="00D020B5">
        <w:rPr>
          <w:b/>
          <w:i/>
          <w:sz w:val="22"/>
          <w:szCs w:val="22"/>
        </w:rPr>
        <w:t xml:space="preserve"> Aşağıdaki eşleştirmeleri yapınız.</w:t>
      </w:r>
    </w:p>
    <w:p w:rsidR="005205BF" w:rsidRPr="00D020B5" w:rsidRDefault="005205BF" w:rsidP="00E61E0A">
      <w:pPr>
        <w:tabs>
          <w:tab w:val="left" w:pos="360"/>
          <w:tab w:val="left" w:pos="2340"/>
        </w:tabs>
        <w:ind w:firstLine="180"/>
        <w:rPr>
          <w:b/>
          <w:i/>
          <w:sz w:val="22"/>
          <w:szCs w:val="22"/>
        </w:rPr>
      </w:pPr>
    </w:p>
    <w:p w:rsidR="005205BF" w:rsidRPr="00D020B5" w:rsidRDefault="005205BF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Edison</w:t>
      </w:r>
      <w:r w:rsidRPr="00D020B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20B5">
        <w:rPr>
          <w:sz w:val="22"/>
          <w:szCs w:val="22"/>
        </w:rPr>
        <w:t>buhar makinesi</w:t>
      </w:r>
    </w:p>
    <w:p w:rsidR="005205BF" w:rsidRPr="00D020B5" w:rsidRDefault="005205BF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Pastör</w:t>
      </w:r>
      <w:r w:rsidRPr="00D020B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20B5">
        <w:rPr>
          <w:sz w:val="22"/>
          <w:szCs w:val="22"/>
        </w:rPr>
        <w:t>telefon</w:t>
      </w:r>
    </w:p>
    <w:p w:rsidR="005205BF" w:rsidRPr="00D020B5" w:rsidRDefault="005205BF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Graham Bell</w:t>
      </w:r>
      <w:r w:rsidRPr="00D020B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20B5">
        <w:rPr>
          <w:sz w:val="22"/>
          <w:szCs w:val="22"/>
        </w:rPr>
        <w:t>ampul</w:t>
      </w:r>
    </w:p>
    <w:p w:rsidR="005205BF" w:rsidRDefault="005205BF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Richard Trevithick</w:t>
      </w:r>
      <w:r w:rsidRPr="00D020B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20B5">
        <w:rPr>
          <w:sz w:val="22"/>
          <w:szCs w:val="22"/>
        </w:rPr>
        <w:t>kuduz aşısı</w:t>
      </w:r>
    </w:p>
    <w:p w:rsidR="005205BF" w:rsidRDefault="005205BF" w:rsidP="00A5599D">
      <w:pPr>
        <w:tabs>
          <w:tab w:val="left" w:pos="360"/>
          <w:tab w:val="left" w:pos="2340"/>
        </w:tabs>
        <w:rPr>
          <w:b/>
          <w:i/>
          <w:sz w:val="22"/>
          <w:szCs w:val="22"/>
        </w:rPr>
      </w:pPr>
    </w:p>
    <w:p w:rsidR="005205BF" w:rsidRDefault="005205BF" w:rsidP="00A5599D">
      <w:pPr>
        <w:tabs>
          <w:tab w:val="left" w:pos="360"/>
          <w:tab w:val="left" w:pos="2340"/>
        </w:tabs>
        <w:rPr>
          <w:b/>
          <w:i/>
          <w:sz w:val="22"/>
          <w:szCs w:val="22"/>
        </w:rPr>
      </w:pPr>
    </w:p>
    <w:p w:rsidR="005205BF" w:rsidRDefault="005205BF" w:rsidP="00A5599D">
      <w:pPr>
        <w:tabs>
          <w:tab w:val="left" w:pos="360"/>
          <w:tab w:val="left" w:pos="2340"/>
        </w:tabs>
        <w:rPr>
          <w:b/>
          <w:i/>
          <w:sz w:val="22"/>
          <w:szCs w:val="22"/>
        </w:rPr>
      </w:pPr>
    </w:p>
    <w:p w:rsidR="005205BF" w:rsidRDefault="005205BF" w:rsidP="00F459B2">
      <w:pPr>
        <w:tabs>
          <w:tab w:val="left" w:pos="360"/>
          <w:tab w:val="left" w:pos="2880"/>
        </w:tabs>
        <w:jc w:val="center"/>
        <w:rPr>
          <w:b/>
          <w:i/>
          <w:sz w:val="22"/>
          <w:szCs w:val="22"/>
        </w:rPr>
      </w:pPr>
    </w:p>
    <w:p w:rsidR="005205BF" w:rsidRDefault="005205BF" w:rsidP="00F459B2">
      <w:pPr>
        <w:tabs>
          <w:tab w:val="left" w:pos="360"/>
          <w:tab w:val="left" w:pos="2340"/>
        </w:tabs>
        <w:jc w:val="center"/>
        <w:rPr>
          <w:b/>
          <w:i/>
          <w:sz w:val="22"/>
          <w:szCs w:val="22"/>
        </w:rPr>
      </w:pPr>
      <w:r w:rsidRPr="003A3381">
        <w:rPr>
          <w:b/>
          <w:i/>
          <w:sz w:val="22"/>
          <w:szCs w:val="22"/>
        </w:rPr>
        <w:t xml:space="preserve">Her soru 4 (dört) puandır. </w:t>
      </w:r>
    </w:p>
    <w:p w:rsidR="005205BF" w:rsidRPr="00A5599D" w:rsidRDefault="005205BF" w:rsidP="00F459B2">
      <w:pPr>
        <w:tabs>
          <w:tab w:val="left" w:pos="360"/>
          <w:tab w:val="left" w:pos="2340"/>
        </w:tabs>
        <w:jc w:val="center"/>
        <w:rPr>
          <w:sz w:val="22"/>
          <w:szCs w:val="22"/>
        </w:rPr>
      </w:pPr>
      <w:r w:rsidRPr="003A3381">
        <w:rPr>
          <w:b/>
          <w:i/>
          <w:sz w:val="22"/>
          <w:szCs w:val="22"/>
        </w:rPr>
        <w:t>BAŞARILAR</w:t>
      </w:r>
    </w:p>
    <w:p w:rsidR="005205BF" w:rsidRPr="00D020B5" w:rsidRDefault="005205BF" w:rsidP="00A54094">
      <w:pPr>
        <w:rPr>
          <w:i/>
          <w:sz w:val="22"/>
          <w:szCs w:val="22"/>
        </w:rPr>
      </w:pPr>
    </w:p>
    <w:p w:rsidR="005205BF" w:rsidRDefault="005205BF" w:rsidP="00A54094">
      <w:pPr>
        <w:rPr>
          <w:b/>
          <w:i/>
        </w:rPr>
      </w:pPr>
    </w:p>
    <w:p w:rsidR="005205BF" w:rsidRDefault="005205BF" w:rsidP="00A54094">
      <w:pPr>
        <w:rPr>
          <w:b/>
          <w:i/>
        </w:rPr>
      </w:pPr>
    </w:p>
    <w:p w:rsidR="005205BF" w:rsidRDefault="005205BF" w:rsidP="00A54094">
      <w:pPr>
        <w:rPr>
          <w:b/>
          <w:i/>
        </w:rPr>
      </w:pPr>
    </w:p>
    <w:p w:rsidR="005205BF" w:rsidRDefault="005205BF" w:rsidP="00A54094">
      <w:pPr>
        <w:rPr>
          <w:b/>
          <w:i/>
        </w:rPr>
      </w:pPr>
      <w:hyperlink r:id="rId15" w:history="1">
        <w:r>
          <w:rPr>
            <w:rStyle w:val="Hyperlink"/>
          </w:rPr>
          <w:t>www.sorubak.com</w:t>
        </w:r>
      </w:hyperlink>
    </w:p>
    <w:p w:rsidR="005205BF" w:rsidRDefault="005205BF" w:rsidP="00A54094">
      <w:pPr>
        <w:rPr>
          <w:b/>
          <w:i/>
        </w:rPr>
      </w:pPr>
    </w:p>
    <w:p w:rsidR="005205BF" w:rsidRDefault="005205BF" w:rsidP="00A54094">
      <w:pPr>
        <w:rPr>
          <w:b/>
          <w:i/>
        </w:rPr>
      </w:pPr>
    </w:p>
    <w:p w:rsidR="005205BF" w:rsidRDefault="005205BF" w:rsidP="00A54094">
      <w:pPr>
        <w:rPr>
          <w:b/>
          <w:i/>
        </w:rPr>
      </w:pPr>
    </w:p>
    <w:p w:rsidR="005205BF" w:rsidRDefault="005205BF" w:rsidP="00A54094">
      <w:pPr>
        <w:rPr>
          <w:b/>
          <w:i/>
        </w:rPr>
      </w:pPr>
    </w:p>
    <w:p w:rsidR="005205BF" w:rsidRDefault="005205BF" w:rsidP="00A54094">
      <w:pPr>
        <w:rPr>
          <w:b/>
          <w:i/>
        </w:rPr>
      </w:pPr>
    </w:p>
    <w:p w:rsidR="005205BF" w:rsidRDefault="005205BF" w:rsidP="00A54094">
      <w:pPr>
        <w:rPr>
          <w:b/>
          <w:i/>
        </w:rPr>
      </w:pPr>
    </w:p>
    <w:p w:rsidR="005205BF" w:rsidRDefault="005205BF" w:rsidP="00A54094">
      <w:pPr>
        <w:rPr>
          <w:b/>
          <w:i/>
        </w:rPr>
      </w:pPr>
    </w:p>
    <w:p w:rsidR="005205BF" w:rsidRDefault="005205BF" w:rsidP="00A54094">
      <w:pPr>
        <w:rPr>
          <w:b/>
          <w:i/>
        </w:rPr>
      </w:pPr>
    </w:p>
    <w:p w:rsidR="005205BF" w:rsidRDefault="005205BF" w:rsidP="00A54094">
      <w:pPr>
        <w:rPr>
          <w:b/>
          <w:i/>
        </w:rPr>
      </w:pPr>
    </w:p>
    <w:p w:rsidR="005205BF" w:rsidRDefault="005205BF" w:rsidP="00A54094">
      <w:pPr>
        <w:rPr>
          <w:b/>
          <w:i/>
        </w:rPr>
      </w:pPr>
    </w:p>
    <w:p w:rsidR="005205BF" w:rsidRDefault="005205BF" w:rsidP="00A54094">
      <w:pPr>
        <w:rPr>
          <w:b/>
          <w:i/>
        </w:rPr>
      </w:pPr>
      <w:r>
        <w:rPr>
          <w:noProof/>
        </w:rPr>
        <w:pict>
          <v:group id="_x0000_s1037" style="position:absolute;margin-left:164.7pt;margin-top:11.45pt;width:17.85pt;height:24.6pt;z-index:-251658240" coordorigin="9594,11471" coordsize="357,4092" o:regroupid="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9594;top:11471;width:357;height:272" o:regroupid="9" filled="f" stroked="f">
              <v:textbox style="mso-next-textbox:#_x0000_s1038" inset="0,0,0,0">
                <w:txbxContent>
                  <w:p w:rsidR="005205BF" w:rsidRPr="003A00DD" w:rsidRDefault="005205BF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9" type="#_x0000_t202" style="position:absolute;left:9594;top:11818;width:357;height:273" o:regroupid="9" filled="f" stroked="f">
              <v:textbox style="mso-next-textbox:#_x0000_s1039" inset="0,0,0,0">
                <w:txbxContent>
                  <w:p w:rsidR="005205BF" w:rsidRPr="003A00DD" w:rsidRDefault="005205BF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0" type="#_x0000_t202" style="position:absolute;left:9594;top:12165;width:357;height:273" o:regroupid="9" filled="f" stroked="f">
              <v:textbox style="mso-next-textbox:#_x0000_s1040" inset="0,0,0,0">
                <w:txbxContent>
                  <w:p w:rsidR="005205BF" w:rsidRPr="003A00DD" w:rsidRDefault="005205BF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1" type="#_x0000_t202" style="position:absolute;left:9594;top:12513;width:357;height:272" o:regroupid="9" filled="f" stroked="f">
              <v:textbox style="mso-next-textbox:#_x0000_s1041" inset="0,0,0,0">
                <w:txbxContent>
                  <w:p w:rsidR="005205BF" w:rsidRPr="003A00DD" w:rsidRDefault="005205BF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2" type="#_x0000_t202" style="position:absolute;left:9594;top:12859;width:357;height:273" o:regroupid="9" filled="f" stroked="f">
              <v:textbox style="mso-next-textbox:#_x0000_s1042" inset="0,0,0,0">
                <w:txbxContent>
                  <w:p w:rsidR="005205BF" w:rsidRPr="003A00DD" w:rsidRDefault="005205BF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3" type="#_x0000_t202" style="position:absolute;left:9594;top:13207;width:357;height:273" o:regroupid="9" filled="f" stroked="f">
              <v:textbox style="mso-next-textbox:#_x0000_s1043" inset="0,0,0,0">
                <w:txbxContent>
                  <w:p w:rsidR="005205BF" w:rsidRPr="003A00DD" w:rsidRDefault="005205BF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4" type="#_x0000_t202" style="position:absolute;left:9594;top:13554;width:357;height:272" o:regroupid="9" filled="f" stroked="f">
              <v:textbox style="mso-next-textbox:#_x0000_s1044" inset="0,0,0,0">
                <w:txbxContent>
                  <w:p w:rsidR="005205BF" w:rsidRPr="003A00DD" w:rsidRDefault="005205BF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5" type="#_x0000_t202" style="position:absolute;left:9594;top:13901;width:357;height:273" o:regroupid="9" filled="f" stroked="f">
              <v:textbox style="mso-next-textbox:#_x0000_s1045" inset="0,0,0,0">
                <w:txbxContent>
                  <w:p w:rsidR="005205BF" w:rsidRPr="003A00DD" w:rsidRDefault="005205BF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6" type="#_x0000_t202" style="position:absolute;left:9594;top:14248;width:357;height:273" o:regroupid="9" filled="f" stroked="f">
              <v:textbox style="mso-next-textbox:#_x0000_s1046" inset="0,0,0,0">
                <w:txbxContent>
                  <w:p w:rsidR="005205BF" w:rsidRPr="003A00DD" w:rsidRDefault="005205BF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7" type="#_x0000_t202" style="position:absolute;left:9594;top:14596;width:357;height:272" o:regroupid="9" filled="f" stroked="f">
              <v:textbox style="mso-next-textbox:#_x0000_s1047" inset="0,0,0,0">
                <w:txbxContent>
                  <w:p w:rsidR="005205BF" w:rsidRPr="003A00DD" w:rsidRDefault="005205BF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8" type="#_x0000_t202" style="position:absolute;left:9594;top:14942;width:357;height:273" o:regroupid="9" filled="f" stroked="f">
              <v:textbox style="mso-next-textbox:#_x0000_s1048" inset="0,0,0,0">
                <w:txbxContent>
                  <w:p w:rsidR="005205BF" w:rsidRPr="003A00DD" w:rsidRDefault="005205BF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9" type="#_x0000_t202" style="position:absolute;left:9594;top:15290;width:357;height:273" o:regroupid="9" filled="f" stroked="f">
              <v:textbox style="mso-next-textbox:#_x0000_s1049" inset="0,0,0,0">
                <w:txbxContent>
                  <w:p w:rsidR="005205BF" w:rsidRPr="005279ED" w:rsidRDefault="005205BF" w:rsidP="005279E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</w:p>
    <w:p w:rsidR="005205BF" w:rsidRDefault="005205BF" w:rsidP="00A54094">
      <w:pPr>
        <w:rPr>
          <w:b/>
          <w:i/>
        </w:rPr>
      </w:pPr>
    </w:p>
    <w:p w:rsidR="005205BF" w:rsidRDefault="005205BF" w:rsidP="006F4F0D"/>
    <w:sectPr w:rsidR="005205BF" w:rsidSect="009611AF">
      <w:type w:val="continuous"/>
      <w:pgSz w:w="11906" w:h="16838" w:code="9"/>
      <w:pgMar w:top="794" w:right="794" w:bottom="794" w:left="794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5BF" w:rsidRDefault="005205BF">
      <w:r>
        <w:separator/>
      </w:r>
    </w:p>
  </w:endnote>
  <w:endnote w:type="continuationSeparator" w:id="0">
    <w:p w:rsidR="005205BF" w:rsidRDefault="00520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BF" w:rsidRDefault="005205B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BF" w:rsidRDefault="005205B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BF" w:rsidRDefault="005205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5BF" w:rsidRDefault="005205BF">
      <w:r>
        <w:separator/>
      </w:r>
    </w:p>
  </w:footnote>
  <w:footnote w:type="continuationSeparator" w:id="0">
    <w:p w:rsidR="005205BF" w:rsidRDefault="00520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BF" w:rsidRDefault="005205B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BF" w:rsidRDefault="005205BF" w:rsidP="00A5599D">
    <w:pPr>
      <w:pStyle w:val="Header"/>
      <w:tabs>
        <w:tab w:val="clear" w:pos="4536"/>
        <w:tab w:val="clear" w:pos="9072"/>
        <w:tab w:val="left" w:pos="1425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134.4pt;margin-top:372.85pt;width:253.25pt;height:24.6pt;rotation:-2916553fd;z-index:-251656192" adj="10802" fillcolor="#eaf1dd" strokecolor="#eaf1dd" strokeweight=".5pt">
          <v:fill opacity="15729f"/>
          <v:shadow color="#868686"/>
          <v:textpath style="font-family:&quot;Monotype Corsiva&quot;;font-size:20pt;v-text-kern:t" trim="t" fitpath="t" string="Bafra Gazi İÖO - Süleyman OCAK"/>
        </v:shape>
      </w:pict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BF" w:rsidRDefault="005205B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7DF5"/>
    <w:rsid w:val="00002122"/>
    <w:rsid w:val="00002532"/>
    <w:rsid w:val="000174ED"/>
    <w:rsid w:val="00062575"/>
    <w:rsid w:val="00072A1C"/>
    <w:rsid w:val="000B4498"/>
    <w:rsid w:val="00116DF1"/>
    <w:rsid w:val="001313F0"/>
    <w:rsid w:val="00143353"/>
    <w:rsid w:val="001C0D94"/>
    <w:rsid w:val="002F68B0"/>
    <w:rsid w:val="00331AF4"/>
    <w:rsid w:val="003711BB"/>
    <w:rsid w:val="003714D6"/>
    <w:rsid w:val="00386DCD"/>
    <w:rsid w:val="00387A9B"/>
    <w:rsid w:val="003A00DD"/>
    <w:rsid w:val="003A037C"/>
    <w:rsid w:val="003A3381"/>
    <w:rsid w:val="003D510F"/>
    <w:rsid w:val="004176A1"/>
    <w:rsid w:val="00492AFB"/>
    <w:rsid w:val="00494E43"/>
    <w:rsid w:val="004B105A"/>
    <w:rsid w:val="005205BF"/>
    <w:rsid w:val="005279ED"/>
    <w:rsid w:val="0053662D"/>
    <w:rsid w:val="005B485F"/>
    <w:rsid w:val="005C2BF7"/>
    <w:rsid w:val="00684E14"/>
    <w:rsid w:val="006A4A54"/>
    <w:rsid w:val="006D0F68"/>
    <w:rsid w:val="006D7260"/>
    <w:rsid w:val="006F4F0D"/>
    <w:rsid w:val="00711794"/>
    <w:rsid w:val="00725142"/>
    <w:rsid w:val="00765108"/>
    <w:rsid w:val="008529AF"/>
    <w:rsid w:val="008761E5"/>
    <w:rsid w:val="008A3921"/>
    <w:rsid w:val="008B51F3"/>
    <w:rsid w:val="008C6F40"/>
    <w:rsid w:val="008E6F75"/>
    <w:rsid w:val="009567A8"/>
    <w:rsid w:val="009611AF"/>
    <w:rsid w:val="009F1F8F"/>
    <w:rsid w:val="00A0526C"/>
    <w:rsid w:val="00A54094"/>
    <w:rsid w:val="00A5599D"/>
    <w:rsid w:val="00A94D0A"/>
    <w:rsid w:val="00AC1F16"/>
    <w:rsid w:val="00AD6CCF"/>
    <w:rsid w:val="00AE0769"/>
    <w:rsid w:val="00AF49A2"/>
    <w:rsid w:val="00B273DC"/>
    <w:rsid w:val="00BE7DF5"/>
    <w:rsid w:val="00BF7BD7"/>
    <w:rsid w:val="00C05109"/>
    <w:rsid w:val="00CC1F93"/>
    <w:rsid w:val="00CF058E"/>
    <w:rsid w:val="00D020B5"/>
    <w:rsid w:val="00D4147E"/>
    <w:rsid w:val="00DC31A8"/>
    <w:rsid w:val="00DD7B4F"/>
    <w:rsid w:val="00E06162"/>
    <w:rsid w:val="00E61E0A"/>
    <w:rsid w:val="00E81AD5"/>
    <w:rsid w:val="00E90452"/>
    <w:rsid w:val="00F14770"/>
    <w:rsid w:val="00F459B2"/>
    <w:rsid w:val="00F81C1F"/>
    <w:rsid w:val="00FC2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49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433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6C8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E9045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46C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9045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46C8"/>
    <w:rPr>
      <w:sz w:val="24"/>
      <w:szCs w:val="24"/>
    </w:rPr>
  </w:style>
  <w:style w:type="character" w:styleId="Hyperlink">
    <w:name w:val="Hyperlink"/>
    <w:basedOn w:val="DefaultParagraphFont"/>
    <w:uiPriority w:val="99"/>
    <w:rsid w:val="00F1477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yperlink" Target="http://www.sorubak.com/" TargetMode="Externa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893</Words>
  <Characters>5095</Characters>
  <Application>Microsoft Office Outlook</Application>
  <DocSecurity>0</DocSecurity>
  <Lines>0</Lines>
  <Paragraphs>0</Paragraphs>
  <ScaleCrop>false</ScaleCrop>
  <Company>ocak5567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5 snf_sınav soruları</dc:subject>
  <dc:creator>5sin</dc:creator>
  <cp:keywords>Bafra Gazi İÖO</cp:keywords>
  <dc:description>ocak5567@gmail.com</dc:description>
  <cp:lastModifiedBy>EDANUR HANIM</cp:lastModifiedBy>
  <cp:revision>3</cp:revision>
  <cp:lastPrinted>2007-03-15T14:19:00Z</cp:lastPrinted>
  <dcterms:created xsi:type="dcterms:W3CDTF">2008-04-06T20:22:00Z</dcterms:created>
  <dcterms:modified xsi:type="dcterms:W3CDTF">2011-12-10T14:10:00Z</dcterms:modified>
</cp:coreProperties>
</file>