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98B" w:rsidRPr="003F3EE7" w:rsidRDefault="007B198B" w:rsidP="003F3EE7">
      <w:pPr>
        <w:jc w:val="center"/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7" o:spid="_x0000_s1027" type="#_x0000_t75" alt="07anaa2" style="position:absolute;left:0;text-align:left;margin-left:414.2pt;margin-top:-9.1pt;width:101.7pt;height:51.7pt;z-index:251656192;visibility:visible">
            <v:imagedata r:id="rId6" o:title=""/>
          </v:shape>
        </w:pict>
      </w:r>
      <w:r>
        <w:rPr>
          <w:noProof/>
        </w:rPr>
        <w:pict>
          <v:shape id="Resim 64" o:spid="_x0000_s1028" type="#_x0000_t75" alt="Türkiye2" style="position:absolute;left:0;text-align:left;margin-left:-9pt;margin-top:-9pt;width:117pt;height:54.75pt;z-index:-251655168;visibility:visible">
            <v:imagedata r:id="rId7" o:title=""/>
          </v:shape>
        </w:pict>
      </w:r>
      <w:r>
        <w:rPr>
          <w:noProof/>
        </w:rPr>
        <w:t>……………..</w:t>
      </w:r>
      <w:r w:rsidRPr="003F3EE7">
        <w:rPr>
          <w:sz w:val="20"/>
          <w:szCs w:val="20"/>
        </w:rPr>
        <w:t xml:space="preserve"> İlköğretim Okulu</w:t>
      </w:r>
    </w:p>
    <w:p w:rsidR="007B198B" w:rsidRPr="003F3EE7" w:rsidRDefault="007B198B" w:rsidP="003F3EE7">
      <w:pPr>
        <w:jc w:val="center"/>
        <w:rPr>
          <w:sz w:val="20"/>
          <w:szCs w:val="20"/>
        </w:rPr>
      </w:pPr>
      <w:r>
        <w:rPr>
          <w:sz w:val="20"/>
          <w:szCs w:val="20"/>
        </w:rPr>
        <w:t>………………..</w:t>
      </w:r>
      <w:r w:rsidRPr="003F3EE7">
        <w:rPr>
          <w:sz w:val="20"/>
          <w:szCs w:val="20"/>
        </w:rPr>
        <w:t xml:space="preserve"> Eğitim Öğretim Yılı 5</w:t>
      </w:r>
      <w:r>
        <w:rPr>
          <w:sz w:val="20"/>
          <w:szCs w:val="20"/>
        </w:rPr>
        <w:t>/</w:t>
      </w:r>
      <w:r w:rsidRPr="003F3EE7">
        <w:rPr>
          <w:sz w:val="20"/>
          <w:szCs w:val="20"/>
        </w:rPr>
        <w:t>B Sınıfı</w:t>
      </w:r>
    </w:p>
    <w:p w:rsidR="007B198B" w:rsidRPr="003F3EE7" w:rsidRDefault="007B198B" w:rsidP="003F3EE7">
      <w:pPr>
        <w:tabs>
          <w:tab w:val="center" w:pos="4677"/>
          <w:tab w:val="left" w:pos="7890"/>
        </w:tabs>
        <w:jc w:val="center"/>
        <w:rPr>
          <w:sz w:val="22"/>
          <w:szCs w:val="22"/>
        </w:rPr>
      </w:pPr>
      <w:r w:rsidRPr="003F3EE7">
        <w:rPr>
          <w:sz w:val="22"/>
          <w:szCs w:val="22"/>
        </w:rPr>
        <w:t>Sosyal Bilgiler Dersi (</w:t>
      </w:r>
      <w:r w:rsidRPr="003F3EE7">
        <w:rPr>
          <w:b/>
          <w:i/>
          <w:sz w:val="22"/>
          <w:szCs w:val="22"/>
        </w:rPr>
        <w:t>Bölgemizi Tanıyalım</w:t>
      </w:r>
      <w:r w:rsidRPr="003F3EE7">
        <w:rPr>
          <w:sz w:val="22"/>
          <w:szCs w:val="22"/>
        </w:rPr>
        <w:t xml:space="preserve">)   </w:t>
      </w:r>
    </w:p>
    <w:p w:rsidR="007B198B" w:rsidRDefault="007B198B" w:rsidP="003F3EE7">
      <w:pPr>
        <w:tabs>
          <w:tab w:val="center" w:pos="4677"/>
          <w:tab w:val="left" w:pos="7890"/>
        </w:tabs>
        <w:jc w:val="center"/>
        <w:rPr>
          <w:sz w:val="20"/>
          <w:szCs w:val="20"/>
        </w:rPr>
      </w:pPr>
    </w:p>
    <w:p w:rsidR="007B198B" w:rsidRDefault="007B198B" w:rsidP="00403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</w:pPr>
      <w:r>
        <w:t xml:space="preserve">DOĞRU : …….                            YANLIŞ : …………..                         PUAN : …………..        </w:t>
      </w:r>
    </w:p>
    <w:p w:rsidR="007B198B" w:rsidRDefault="007B198B" w:rsidP="004038F7">
      <w:pPr>
        <w:tabs>
          <w:tab w:val="center" w:pos="4677"/>
          <w:tab w:val="left" w:pos="7890"/>
        </w:tabs>
      </w:pPr>
    </w:p>
    <w:p w:rsidR="007B198B" w:rsidRPr="00BC6050" w:rsidRDefault="007B198B" w:rsidP="004038F7">
      <w:pPr>
        <w:tabs>
          <w:tab w:val="center" w:pos="4677"/>
          <w:tab w:val="left" w:pos="7890"/>
        </w:tabs>
      </w:pPr>
      <w:r w:rsidRPr="00BC6050">
        <w:t>Adı Soyadı : ………………………</w:t>
      </w:r>
    </w:p>
    <w:p w:rsidR="007B198B" w:rsidRDefault="007B198B" w:rsidP="004038F7">
      <w:pPr>
        <w:tabs>
          <w:tab w:val="center" w:pos="4677"/>
          <w:tab w:val="left" w:pos="7890"/>
        </w:tabs>
      </w:pPr>
      <w:r w:rsidRPr="00BC6050">
        <w:t>Okul No      : ………………………</w:t>
      </w:r>
    </w:p>
    <w:p w:rsidR="007B198B" w:rsidRPr="00BE0545" w:rsidRDefault="007B198B" w:rsidP="004038F7">
      <w:pPr>
        <w:tabs>
          <w:tab w:val="center" w:pos="4677"/>
          <w:tab w:val="left" w:pos="7890"/>
        </w:tabs>
        <w:jc w:val="center"/>
        <w:rPr>
          <w:b/>
          <w:i/>
        </w:rPr>
      </w:pPr>
      <w:r w:rsidRPr="00BE0545">
        <w:rPr>
          <w:b/>
          <w:i/>
        </w:rPr>
        <w:t>S     O     R     U     L     A     R</w:t>
      </w:r>
    </w:p>
    <w:p w:rsidR="007B198B" w:rsidRDefault="007B198B" w:rsidP="004038F7">
      <w:pPr>
        <w:tabs>
          <w:tab w:val="center" w:pos="4677"/>
          <w:tab w:val="left" w:pos="7890"/>
        </w:tabs>
        <w:sectPr w:rsidR="007B198B" w:rsidSect="00D87C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737" w:right="851" w:bottom="737" w:left="851" w:header="0" w:footer="0" w:gutter="0"/>
          <w:cols w:space="708"/>
          <w:rtlGutter/>
          <w:docGrid w:linePitch="360"/>
        </w:sectPr>
      </w:pPr>
    </w:p>
    <w:p w:rsidR="007B198B" w:rsidRPr="00F06905" w:rsidRDefault="007B198B" w:rsidP="00CD78C2">
      <w:pPr>
        <w:tabs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S.1</w:t>
      </w:r>
      <w:r w:rsidRPr="00F06905">
        <w:rPr>
          <w:sz w:val="22"/>
          <w:szCs w:val="22"/>
        </w:rPr>
        <w:t xml:space="preserve"> Aşağıdaki </w:t>
      </w:r>
      <w:r>
        <w:rPr>
          <w:sz w:val="22"/>
          <w:szCs w:val="22"/>
        </w:rPr>
        <w:t xml:space="preserve">kavramları anlamlarıyla eşleştirdiğimizde hangisi uygun </w:t>
      </w:r>
      <w:r w:rsidRPr="00655F6B">
        <w:rPr>
          <w:b/>
          <w:sz w:val="22"/>
          <w:szCs w:val="22"/>
          <w:u w:val="single"/>
        </w:rPr>
        <w:t>olmaz</w:t>
      </w:r>
      <w:r w:rsidRPr="00F06905">
        <w:rPr>
          <w:sz w:val="22"/>
          <w:szCs w:val="22"/>
        </w:rPr>
        <w:t>?</w:t>
      </w:r>
    </w:p>
    <w:p w:rsidR="007B198B" w:rsidRPr="00F06905" w:rsidRDefault="007B198B" w:rsidP="00CD78C2">
      <w:pPr>
        <w:tabs>
          <w:tab w:val="left" w:pos="2340"/>
          <w:tab w:val="center" w:pos="4677"/>
          <w:tab w:val="left" w:pos="7890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0"/>
        <w:gridCol w:w="3095"/>
      </w:tblGrid>
      <w:tr w:rsidR="007B198B" w:rsidTr="00FF25FE">
        <w:tc>
          <w:tcPr>
            <w:tcW w:w="1008" w:type="dxa"/>
            <w:vAlign w:val="center"/>
          </w:tcPr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  <w:r>
              <w:rPr>
                <w:noProof/>
              </w:rPr>
              <w:pict>
                <v:line id="_x0000_s1029" style="position:absolute;flip:y;z-index:251657216" from="36pt,13.35pt" to="57.6pt,13.9pt">
                  <v:stroke endarrow="block"/>
                </v:line>
              </w:pict>
            </w:r>
            <w:r w:rsidRPr="00FF25FE">
              <w:rPr>
                <w:sz w:val="22"/>
                <w:szCs w:val="22"/>
              </w:rPr>
              <w:t>sel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</w:p>
        </w:tc>
        <w:tc>
          <w:tcPr>
            <w:tcW w:w="3095" w:type="dxa"/>
            <w:vAlign w:val="center"/>
          </w:tcPr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  <w:r w:rsidRPr="00FF25FE">
              <w:rPr>
                <w:sz w:val="22"/>
                <w:szCs w:val="22"/>
              </w:rPr>
              <w:t>Yamaçlardan hızla inen su kütlesi</w:t>
            </w:r>
          </w:p>
        </w:tc>
      </w:tr>
      <w:tr w:rsidR="007B198B" w:rsidTr="00FF25FE">
        <w:tc>
          <w:tcPr>
            <w:tcW w:w="1008" w:type="dxa"/>
            <w:vAlign w:val="center"/>
          </w:tcPr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</w:p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  <w:r>
              <w:rPr>
                <w:noProof/>
              </w:rPr>
              <w:pict>
                <v:line id="_x0000_s1030" style="position:absolute;flip:y;z-index:251659264" from="36pt,10.9pt" to="57.6pt,11.45pt">
                  <v:stroke endarrow="block"/>
                </v:line>
              </w:pict>
            </w:r>
            <w:r w:rsidRPr="00FF25FE">
              <w:rPr>
                <w:sz w:val="22"/>
                <w:szCs w:val="22"/>
              </w:rPr>
              <w:t>çığ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</w:p>
        </w:tc>
        <w:tc>
          <w:tcPr>
            <w:tcW w:w="3095" w:type="dxa"/>
            <w:vAlign w:val="center"/>
          </w:tcPr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  <w:r w:rsidRPr="00FF25FE">
              <w:rPr>
                <w:sz w:val="22"/>
                <w:szCs w:val="22"/>
              </w:rPr>
              <w:t>Dağın yüksek bir yerinden kopup yuvarlanan ve yuvarlandıkça büyüyen kar kütlesi</w:t>
            </w:r>
          </w:p>
        </w:tc>
      </w:tr>
      <w:tr w:rsidR="007B198B" w:rsidTr="00FF25FE">
        <w:tc>
          <w:tcPr>
            <w:tcW w:w="1008" w:type="dxa"/>
            <w:vAlign w:val="center"/>
          </w:tcPr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  <w:r>
              <w:rPr>
                <w:noProof/>
              </w:rPr>
              <w:pict>
                <v:line id="_x0000_s1031" style="position:absolute;flip:y;z-index:251660288;mso-position-horizontal-relative:text;mso-position-vertical-relative:text" from="41.4pt,8.1pt" to="63pt,8.65pt">
                  <v:stroke endarrow="block"/>
                </v:line>
              </w:pict>
            </w:r>
            <w:r w:rsidRPr="00FF25FE">
              <w:rPr>
                <w:sz w:val="22"/>
                <w:szCs w:val="22"/>
              </w:rPr>
              <w:t>toprak kayması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</w:p>
        </w:tc>
        <w:tc>
          <w:tcPr>
            <w:tcW w:w="3095" w:type="dxa"/>
            <w:vAlign w:val="center"/>
          </w:tcPr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  <w:r w:rsidRPr="00FF25FE">
              <w:rPr>
                <w:sz w:val="22"/>
                <w:szCs w:val="22"/>
              </w:rPr>
              <w:t>Yerin sarsılarak binaların yıkılması, toprağın yarılması</w:t>
            </w:r>
          </w:p>
        </w:tc>
      </w:tr>
      <w:tr w:rsidR="007B198B" w:rsidTr="00FF25FE">
        <w:tc>
          <w:tcPr>
            <w:tcW w:w="1008" w:type="dxa"/>
            <w:vAlign w:val="center"/>
          </w:tcPr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</w:p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  <w:r>
              <w:rPr>
                <w:noProof/>
              </w:rPr>
              <w:pict>
                <v:line id="_x0000_s1032" style="position:absolute;flip:y;z-index:251658240" from="41.4pt,5.1pt" to="63pt,5.65pt">
                  <v:stroke endarrow="block"/>
                </v:line>
              </w:pict>
            </w:r>
            <w:r w:rsidRPr="00FF25FE">
              <w:rPr>
                <w:sz w:val="22"/>
                <w:szCs w:val="22"/>
              </w:rPr>
              <w:t>erozyon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</w:p>
        </w:tc>
        <w:tc>
          <w:tcPr>
            <w:tcW w:w="3095" w:type="dxa"/>
            <w:vAlign w:val="center"/>
          </w:tcPr>
          <w:p w:rsidR="007B198B" w:rsidRPr="00FF25FE" w:rsidRDefault="007B198B" w:rsidP="00FF25FE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rPr>
                <w:sz w:val="22"/>
                <w:szCs w:val="22"/>
              </w:rPr>
            </w:pPr>
            <w:r w:rsidRPr="00FF25FE">
              <w:rPr>
                <w:sz w:val="22"/>
                <w:szCs w:val="22"/>
              </w:rPr>
              <w:t>Toprağın tarım yapılan üst tabakasının, su veya rüzgârın etkisiyle taşınması</w:t>
            </w:r>
          </w:p>
        </w:tc>
      </w:tr>
    </w:tbl>
    <w:p w:rsidR="007B198B" w:rsidRDefault="007B198B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</w:r>
    </w:p>
    <w:p w:rsidR="007B198B" w:rsidRPr="00F06905" w:rsidRDefault="007B198B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A) </w:t>
      </w:r>
      <w:r>
        <w:rPr>
          <w:sz w:val="22"/>
          <w:szCs w:val="22"/>
        </w:rPr>
        <w:t>sel</w:t>
      </w:r>
      <w:r w:rsidRPr="00F0690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çığ</w:t>
      </w:r>
    </w:p>
    <w:p w:rsidR="007B198B" w:rsidRPr="00F06905" w:rsidRDefault="007B198B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toprak kayması</w:t>
      </w:r>
      <w:r w:rsidRPr="00F0690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erozyon</w:t>
      </w:r>
    </w:p>
    <w:p w:rsidR="007B198B" w:rsidRPr="00F06905" w:rsidRDefault="007B198B" w:rsidP="00CD78C2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</w:p>
    <w:p w:rsidR="007B198B" w:rsidRPr="00F06905" w:rsidRDefault="007B198B" w:rsidP="00CD78C2">
      <w:pPr>
        <w:tabs>
          <w:tab w:val="left" w:pos="180"/>
          <w:tab w:val="left" w:pos="2340"/>
          <w:tab w:val="center" w:pos="4677"/>
          <w:tab w:val="left" w:pos="7890"/>
        </w:tabs>
        <w:ind w:right="-177"/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S.2</w:t>
      </w:r>
      <w:r w:rsidRPr="00F06905">
        <w:rPr>
          <w:sz w:val="22"/>
          <w:szCs w:val="22"/>
        </w:rPr>
        <w:t xml:space="preserve"> Aşağıdakilerden hangisi</w:t>
      </w:r>
      <w:r>
        <w:rPr>
          <w:sz w:val="22"/>
          <w:szCs w:val="22"/>
        </w:rPr>
        <w:t xml:space="preserve">nin oluşumunda bitki örtüsünün etkisi </w:t>
      </w:r>
      <w:r w:rsidRPr="007E5928">
        <w:rPr>
          <w:b/>
          <w:sz w:val="22"/>
          <w:szCs w:val="22"/>
          <w:u w:val="single"/>
        </w:rPr>
        <w:t>yoktur</w:t>
      </w:r>
      <w:r w:rsidRPr="00F06905">
        <w:rPr>
          <w:sz w:val="22"/>
          <w:szCs w:val="22"/>
        </w:rPr>
        <w:t>?</w:t>
      </w:r>
    </w:p>
    <w:p w:rsidR="007B198B" w:rsidRPr="00F06905" w:rsidRDefault="007B198B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deprem</w:t>
      </w:r>
      <w:r w:rsidRPr="00F0690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erozyon</w:t>
      </w:r>
    </w:p>
    <w:p w:rsidR="007B198B" w:rsidRPr="00F06905" w:rsidRDefault="007B198B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>C)</w:t>
      </w:r>
      <w:r w:rsidRPr="00C91402">
        <w:rPr>
          <w:sz w:val="22"/>
          <w:szCs w:val="22"/>
        </w:rPr>
        <w:t xml:space="preserve"> </w:t>
      </w:r>
      <w:r>
        <w:rPr>
          <w:sz w:val="22"/>
          <w:szCs w:val="22"/>
        </w:rPr>
        <w:t>sel</w:t>
      </w:r>
      <w:r w:rsidRPr="00F0690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çığ</w:t>
      </w:r>
      <w:r w:rsidRPr="00F06905">
        <w:rPr>
          <w:sz w:val="22"/>
          <w:szCs w:val="22"/>
        </w:rPr>
        <w:t xml:space="preserve"> </w:t>
      </w:r>
    </w:p>
    <w:p w:rsidR="007B198B" w:rsidRPr="00F06905" w:rsidRDefault="007B198B" w:rsidP="00CD78C2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</w:r>
    </w:p>
    <w:p w:rsidR="007B198B" w:rsidRPr="00F06905" w:rsidRDefault="007B198B" w:rsidP="005C03AB">
      <w:pPr>
        <w:tabs>
          <w:tab w:val="left" w:pos="180"/>
          <w:tab w:val="left" w:pos="54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S.3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 ifadelerden kaç tanesi </w:t>
      </w:r>
      <w:r w:rsidRPr="00DA3C62">
        <w:rPr>
          <w:b/>
          <w:sz w:val="22"/>
          <w:szCs w:val="22"/>
          <w:u w:val="single"/>
        </w:rPr>
        <w:t>doğrudur</w:t>
      </w:r>
      <w:r>
        <w:rPr>
          <w:sz w:val="22"/>
          <w:szCs w:val="22"/>
        </w:rPr>
        <w:t>?</w:t>
      </w:r>
    </w:p>
    <w:p w:rsidR="007B198B" w:rsidRPr="00F06905" w:rsidRDefault="007B198B" w:rsidP="00DA3C62">
      <w:pPr>
        <w:ind w:firstLine="708"/>
        <w:rPr>
          <w:sz w:val="22"/>
          <w:szCs w:val="22"/>
        </w:rPr>
      </w:pPr>
      <w:r w:rsidRPr="00F06905">
        <w:rPr>
          <w:sz w:val="22"/>
          <w:szCs w:val="22"/>
        </w:rPr>
        <w:t xml:space="preserve">I) </w:t>
      </w:r>
      <w:r>
        <w:rPr>
          <w:sz w:val="22"/>
          <w:szCs w:val="22"/>
        </w:rPr>
        <w:t>Coğrafya, doğal çevreyi ve çevre ile insan arasındaki ilişkileri inceleyen bilim dalıdır</w:t>
      </w:r>
    </w:p>
    <w:p w:rsidR="007B198B" w:rsidRPr="00F06905" w:rsidRDefault="007B198B" w:rsidP="00DA3C62">
      <w:pPr>
        <w:ind w:firstLine="708"/>
        <w:rPr>
          <w:sz w:val="22"/>
          <w:szCs w:val="22"/>
        </w:rPr>
      </w:pPr>
      <w:r w:rsidRPr="00F06905">
        <w:rPr>
          <w:sz w:val="22"/>
          <w:szCs w:val="22"/>
        </w:rPr>
        <w:t xml:space="preserve">II) </w:t>
      </w:r>
      <w:r>
        <w:rPr>
          <w:sz w:val="22"/>
          <w:szCs w:val="22"/>
        </w:rPr>
        <w:t>Dağ, tepe, düzlük ve çukurlar yeryüzü şekillerini oluşturur.</w:t>
      </w:r>
    </w:p>
    <w:p w:rsidR="007B198B" w:rsidRPr="00F06905" w:rsidRDefault="007B198B" w:rsidP="00DA3C62">
      <w:pPr>
        <w:ind w:firstLine="708"/>
        <w:rPr>
          <w:sz w:val="22"/>
          <w:szCs w:val="22"/>
        </w:rPr>
      </w:pPr>
      <w:r w:rsidRPr="00F06905">
        <w:rPr>
          <w:sz w:val="22"/>
          <w:szCs w:val="22"/>
        </w:rPr>
        <w:t xml:space="preserve">III) </w:t>
      </w:r>
      <w:r>
        <w:rPr>
          <w:sz w:val="22"/>
          <w:szCs w:val="22"/>
        </w:rPr>
        <w:t>Belli bir alanda yaşayan insan sayısına nüfus denir.</w:t>
      </w:r>
    </w:p>
    <w:p w:rsidR="007B198B" w:rsidRDefault="007B198B" w:rsidP="009667F1">
      <w:pPr>
        <w:ind w:firstLine="708"/>
        <w:rPr>
          <w:sz w:val="22"/>
          <w:szCs w:val="22"/>
        </w:rPr>
      </w:pPr>
      <w:r w:rsidRPr="00F06905">
        <w:rPr>
          <w:sz w:val="22"/>
          <w:szCs w:val="22"/>
        </w:rPr>
        <w:t xml:space="preserve">IV) </w:t>
      </w:r>
      <w:r>
        <w:rPr>
          <w:sz w:val="22"/>
          <w:szCs w:val="22"/>
        </w:rPr>
        <w:t>Ülkemiz depremler fazla yıkıcı olmaz.</w:t>
      </w:r>
    </w:p>
    <w:p w:rsidR="007B198B" w:rsidRPr="00F06905" w:rsidRDefault="007B198B" w:rsidP="009667F1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A) </w:t>
      </w:r>
      <w:r>
        <w:rPr>
          <w:sz w:val="22"/>
          <w:szCs w:val="22"/>
        </w:rPr>
        <w:t xml:space="preserve">1          </w:t>
      </w:r>
      <w:r w:rsidRPr="00F06905">
        <w:rPr>
          <w:sz w:val="22"/>
          <w:szCs w:val="22"/>
        </w:rPr>
        <w:t xml:space="preserve">B) </w:t>
      </w:r>
      <w:r>
        <w:rPr>
          <w:sz w:val="22"/>
          <w:szCs w:val="22"/>
        </w:rPr>
        <w:t xml:space="preserve">2                 </w:t>
      </w:r>
      <w:r w:rsidRPr="00F06905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3       </w:t>
      </w:r>
      <w:r w:rsidRPr="00F06905">
        <w:rPr>
          <w:sz w:val="22"/>
          <w:szCs w:val="22"/>
        </w:rPr>
        <w:t xml:space="preserve">D) </w:t>
      </w:r>
      <w:r>
        <w:rPr>
          <w:sz w:val="22"/>
          <w:szCs w:val="22"/>
        </w:rPr>
        <w:t>4</w:t>
      </w:r>
    </w:p>
    <w:p w:rsidR="007B198B" w:rsidRPr="00F06905" w:rsidRDefault="007B198B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7B198B" w:rsidRDefault="007B198B" w:rsidP="00CD78C2">
      <w:pPr>
        <w:tabs>
          <w:tab w:val="left" w:pos="180"/>
          <w:tab w:val="left" w:pos="330"/>
          <w:tab w:val="left" w:pos="234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S.4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 cümleleri kutu içindeki uygun kelimelerle tamamladığımızda hangisi </w:t>
      </w:r>
      <w:r>
        <w:rPr>
          <w:b/>
          <w:sz w:val="22"/>
          <w:szCs w:val="22"/>
          <w:u w:val="single"/>
        </w:rPr>
        <w:t>yanlış olur?</w:t>
      </w:r>
    </w:p>
    <w:p w:rsidR="007B198B" w:rsidRPr="009667F1" w:rsidRDefault="007B198B" w:rsidP="00966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80"/>
          <w:tab w:val="left" w:pos="330"/>
          <w:tab w:val="left" w:pos="2340"/>
        </w:tabs>
        <w:rPr>
          <w:b/>
          <w:sz w:val="22"/>
          <w:szCs w:val="22"/>
        </w:rPr>
      </w:pPr>
      <w:r w:rsidRPr="009667F1">
        <w:rPr>
          <w:b/>
          <w:sz w:val="22"/>
          <w:szCs w:val="22"/>
        </w:rPr>
        <w:t>doğal afet – Bafra – sel – iklim – Tuz Gölü</w:t>
      </w:r>
    </w:p>
    <w:p w:rsidR="007B198B" w:rsidRPr="00F06905" w:rsidRDefault="007B198B" w:rsidP="00CD78C2">
      <w:pPr>
        <w:tabs>
          <w:tab w:val="left" w:pos="180"/>
          <w:tab w:val="left" w:pos="33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>I) Doğada meydana gelen yıkıcı değişikliklere ………..    ……….. denir.</w:t>
      </w:r>
    </w:p>
    <w:p w:rsidR="007B198B" w:rsidRDefault="007B198B" w:rsidP="00CD78C2">
      <w:pPr>
        <w:tabs>
          <w:tab w:val="left" w:pos="180"/>
          <w:tab w:val="left" w:pos="33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>II) ………. şiddetli yağışlar ve kısa sürede eriyen kar suları sonucunda oluşur.</w:t>
      </w:r>
    </w:p>
    <w:p w:rsidR="007B198B" w:rsidRDefault="007B198B" w:rsidP="00CD78C2">
      <w:pPr>
        <w:tabs>
          <w:tab w:val="left" w:pos="180"/>
          <w:tab w:val="left" w:pos="33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>III) Kızılırmak, ……….. ovasından geçerek denize dökülür.</w:t>
      </w:r>
    </w:p>
    <w:p w:rsidR="007B198B" w:rsidRDefault="007B198B" w:rsidP="00CD78C2">
      <w:pPr>
        <w:tabs>
          <w:tab w:val="left" w:pos="180"/>
          <w:tab w:val="left" w:pos="33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>IV) ……… bir yerin veya bölgenin uzun yıllar boyunca sahip olduğu hava durumu özelliğidir.</w:t>
      </w:r>
    </w:p>
    <w:p w:rsidR="007B198B" w:rsidRPr="00F06905" w:rsidRDefault="007B198B" w:rsidP="00CD78C2">
      <w:pPr>
        <w:tabs>
          <w:tab w:val="left" w:pos="180"/>
          <w:tab w:val="left" w:pos="33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>V) ……  …….. yurdumuzun en büyük gölüdür.</w:t>
      </w:r>
    </w:p>
    <w:p w:rsidR="007B198B" w:rsidRPr="00F06905" w:rsidRDefault="007B198B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>A)</w:t>
      </w:r>
      <w:r w:rsidRPr="00C91402">
        <w:rPr>
          <w:sz w:val="22"/>
          <w:szCs w:val="22"/>
        </w:rPr>
        <w:t xml:space="preserve"> </w:t>
      </w:r>
      <w:r>
        <w:rPr>
          <w:sz w:val="22"/>
          <w:szCs w:val="22"/>
        </w:rPr>
        <w:t>doğal afet</w:t>
      </w:r>
      <w:r w:rsidRPr="00F0690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Tuz Gölü</w:t>
      </w:r>
    </w:p>
    <w:p w:rsidR="007B198B" w:rsidRPr="00F06905" w:rsidRDefault="007B198B" w:rsidP="005C03A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>C)</w:t>
      </w:r>
      <w:r w:rsidRPr="00C91402">
        <w:rPr>
          <w:sz w:val="22"/>
          <w:szCs w:val="22"/>
        </w:rPr>
        <w:t xml:space="preserve"> </w:t>
      </w:r>
      <w:r>
        <w:rPr>
          <w:sz w:val="22"/>
          <w:szCs w:val="22"/>
        </w:rPr>
        <w:t>iklim</w:t>
      </w:r>
      <w:r w:rsidRPr="00F0690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Bafra</w:t>
      </w:r>
    </w:p>
    <w:p w:rsidR="007B198B" w:rsidRDefault="007B198B" w:rsidP="00CD78C2">
      <w:pPr>
        <w:tabs>
          <w:tab w:val="left" w:pos="180"/>
          <w:tab w:val="left" w:pos="330"/>
          <w:tab w:val="left" w:pos="234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S.5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>Bacasından veya tepesinden lav püsküren dağlara ……………. denir.</w:t>
      </w:r>
    </w:p>
    <w:p w:rsidR="007B198B" w:rsidRPr="009667F1" w:rsidRDefault="007B198B" w:rsidP="00CD78C2">
      <w:pPr>
        <w:tabs>
          <w:tab w:val="left" w:pos="180"/>
          <w:tab w:val="left" w:pos="330"/>
          <w:tab w:val="left" w:pos="2340"/>
        </w:tabs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 w:rsidRPr="009667F1">
        <w:rPr>
          <w:b/>
          <w:i/>
          <w:sz w:val="22"/>
          <w:szCs w:val="22"/>
        </w:rPr>
        <w:t>Boş bırakılan yere hangi kelime yazılmalıdır?</w:t>
      </w:r>
    </w:p>
    <w:p w:rsidR="007B198B" w:rsidRPr="00F06905" w:rsidRDefault="007B198B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sıradağ</w:t>
      </w:r>
      <w:r w:rsidRPr="00F0690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tek dağ</w:t>
      </w:r>
    </w:p>
    <w:p w:rsidR="007B198B" w:rsidRPr="00F06905" w:rsidRDefault="007B198B" w:rsidP="00596396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volkan</w:t>
      </w:r>
      <w:r w:rsidRPr="00F0690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plato</w:t>
      </w:r>
    </w:p>
    <w:p w:rsidR="007B198B" w:rsidRPr="00F06905" w:rsidRDefault="007B198B" w:rsidP="004038F7">
      <w:pPr>
        <w:tabs>
          <w:tab w:val="left" w:pos="330"/>
        </w:tabs>
        <w:rPr>
          <w:sz w:val="22"/>
          <w:szCs w:val="22"/>
        </w:rPr>
      </w:pPr>
    </w:p>
    <w:p w:rsidR="007B198B" w:rsidRPr="00F06905" w:rsidRDefault="007B198B" w:rsidP="004038F7">
      <w:pPr>
        <w:tabs>
          <w:tab w:val="left" w:pos="33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S.6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Taşıdığı coğrafi özelliklerle etrafından ayrılan, buna karşılık kendi sınırları içinde benzerlik gösteren </w:t>
      </w:r>
      <w:r w:rsidRPr="00E1775F">
        <w:rPr>
          <w:b/>
          <w:sz w:val="22"/>
          <w:szCs w:val="22"/>
          <w:u w:val="single"/>
        </w:rPr>
        <w:t>coğrafi birime</w:t>
      </w:r>
      <w:r>
        <w:rPr>
          <w:sz w:val="22"/>
          <w:szCs w:val="22"/>
        </w:rPr>
        <w:t xml:space="preserve"> ne denir?</w:t>
      </w:r>
    </w:p>
    <w:p w:rsidR="007B198B" w:rsidRPr="00F06905" w:rsidRDefault="007B198B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bölge</w:t>
      </w: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B) </w:t>
      </w:r>
      <w:r>
        <w:rPr>
          <w:sz w:val="22"/>
          <w:szCs w:val="22"/>
        </w:rPr>
        <w:t>ilçe</w:t>
      </w:r>
    </w:p>
    <w:p w:rsidR="007B198B" w:rsidRPr="00F06905" w:rsidRDefault="007B198B" w:rsidP="00E1775F">
      <w:pPr>
        <w:tabs>
          <w:tab w:val="left" w:pos="330"/>
        </w:tabs>
        <w:rPr>
          <w:sz w:val="22"/>
          <w:szCs w:val="22"/>
        </w:rPr>
      </w:pPr>
      <w:r w:rsidRPr="00F06905">
        <w:rPr>
          <w:sz w:val="22"/>
          <w:szCs w:val="22"/>
        </w:rPr>
        <w:t xml:space="preserve">   C) </w:t>
      </w:r>
      <w:r>
        <w:rPr>
          <w:sz w:val="22"/>
          <w:szCs w:val="22"/>
        </w:rPr>
        <w:t>şehir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Pr="00F06905">
        <w:rPr>
          <w:sz w:val="22"/>
          <w:szCs w:val="22"/>
        </w:rPr>
        <w:t xml:space="preserve">D) </w:t>
      </w:r>
      <w:r>
        <w:rPr>
          <w:sz w:val="22"/>
          <w:szCs w:val="22"/>
        </w:rPr>
        <w:t>vadi</w:t>
      </w:r>
    </w:p>
    <w:p w:rsidR="007B198B" w:rsidRPr="00F06905" w:rsidRDefault="007B198B" w:rsidP="00596396">
      <w:pPr>
        <w:tabs>
          <w:tab w:val="left" w:pos="180"/>
        </w:tabs>
        <w:rPr>
          <w:sz w:val="22"/>
          <w:szCs w:val="22"/>
        </w:rPr>
      </w:pPr>
    </w:p>
    <w:p w:rsidR="007B198B" w:rsidRDefault="007B198B" w:rsidP="002807B5">
      <w:pPr>
        <w:tabs>
          <w:tab w:val="left" w:pos="33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S.7</w:t>
      </w:r>
      <w:r w:rsidRPr="00F06905">
        <w:rPr>
          <w:sz w:val="22"/>
          <w:szCs w:val="22"/>
        </w:rPr>
        <w:t xml:space="preserve"> Aşağıdakilerden hangi</w:t>
      </w:r>
      <w:r>
        <w:rPr>
          <w:sz w:val="22"/>
          <w:szCs w:val="22"/>
        </w:rPr>
        <w:t xml:space="preserve">leri orman yangınlarının </w:t>
      </w:r>
      <w:r w:rsidRPr="00E1775F">
        <w:rPr>
          <w:b/>
          <w:sz w:val="22"/>
          <w:szCs w:val="22"/>
          <w:u w:val="single"/>
        </w:rPr>
        <w:t>nedenlerindendir</w:t>
      </w:r>
      <w:r>
        <w:rPr>
          <w:sz w:val="22"/>
          <w:szCs w:val="22"/>
        </w:rPr>
        <w:t>?</w:t>
      </w:r>
    </w:p>
    <w:p w:rsidR="007B198B" w:rsidRPr="00F06905" w:rsidRDefault="007B198B" w:rsidP="00E1775F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06905">
        <w:rPr>
          <w:sz w:val="22"/>
          <w:szCs w:val="22"/>
        </w:rPr>
        <w:t xml:space="preserve">I) </w:t>
      </w:r>
      <w:r>
        <w:rPr>
          <w:sz w:val="22"/>
          <w:szCs w:val="22"/>
        </w:rPr>
        <w:t>söndürülmeden atılan sigaralar</w:t>
      </w:r>
    </w:p>
    <w:p w:rsidR="007B198B" w:rsidRPr="00F06905" w:rsidRDefault="007B198B" w:rsidP="00E1775F">
      <w:pPr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F06905">
        <w:rPr>
          <w:sz w:val="22"/>
          <w:szCs w:val="22"/>
        </w:rPr>
        <w:t xml:space="preserve">II) </w:t>
      </w:r>
      <w:r>
        <w:rPr>
          <w:sz w:val="22"/>
          <w:szCs w:val="22"/>
        </w:rPr>
        <w:t>anız yakmalar</w:t>
      </w:r>
    </w:p>
    <w:p w:rsidR="007B198B" w:rsidRPr="00F06905" w:rsidRDefault="007B198B" w:rsidP="0005196A">
      <w:pPr>
        <w:rPr>
          <w:sz w:val="22"/>
          <w:szCs w:val="22"/>
        </w:rPr>
      </w:pPr>
      <w:r w:rsidRPr="00F06905">
        <w:rPr>
          <w:sz w:val="22"/>
          <w:szCs w:val="22"/>
        </w:rPr>
        <w:t xml:space="preserve">            III) </w:t>
      </w:r>
      <w:r>
        <w:rPr>
          <w:sz w:val="22"/>
          <w:szCs w:val="22"/>
        </w:rPr>
        <w:t>piknikten sonra söndürülmeyen ateşler</w:t>
      </w:r>
    </w:p>
    <w:p w:rsidR="007B198B" w:rsidRPr="00F06905" w:rsidRDefault="007B198B" w:rsidP="002807B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I, II</w:t>
      </w:r>
      <w:r w:rsidRPr="00F06905">
        <w:rPr>
          <w:sz w:val="22"/>
          <w:szCs w:val="22"/>
        </w:rPr>
        <w:t xml:space="preserve"> </w:t>
      </w:r>
      <w:r w:rsidRPr="00F0690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I, III</w:t>
      </w:r>
    </w:p>
    <w:p w:rsidR="007B198B" w:rsidRPr="00F06905" w:rsidRDefault="007B198B" w:rsidP="00D1456C">
      <w:pPr>
        <w:tabs>
          <w:tab w:val="left" w:pos="330"/>
        </w:tabs>
        <w:rPr>
          <w:sz w:val="22"/>
          <w:szCs w:val="22"/>
        </w:rPr>
      </w:pPr>
      <w:r w:rsidRPr="00F06905">
        <w:rPr>
          <w:sz w:val="22"/>
          <w:szCs w:val="22"/>
        </w:rPr>
        <w:t xml:space="preserve">   C) </w:t>
      </w:r>
      <w:r>
        <w:rPr>
          <w:sz w:val="22"/>
          <w:szCs w:val="22"/>
        </w:rPr>
        <w:t>III</w:t>
      </w:r>
      <w:r w:rsidRPr="00F06905">
        <w:rPr>
          <w:sz w:val="22"/>
          <w:szCs w:val="22"/>
        </w:rPr>
        <w:t xml:space="preserve"> </w:t>
      </w:r>
      <w:r w:rsidRPr="00F06905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</w:t>
      </w:r>
      <w:r w:rsidRPr="00F06905">
        <w:rPr>
          <w:sz w:val="22"/>
          <w:szCs w:val="22"/>
        </w:rPr>
        <w:t xml:space="preserve"> D) </w:t>
      </w:r>
      <w:r>
        <w:rPr>
          <w:sz w:val="22"/>
          <w:szCs w:val="22"/>
        </w:rPr>
        <w:t>I, II, III</w:t>
      </w:r>
    </w:p>
    <w:p w:rsidR="007B198B" w:rsidRPr="00F06905" w:rsidRDefault="007B198B" w:rsidP="00564D35">
      <w:pPr>
        <w:tabs>
          <w:tab w:val="left" w:pos="330"/>
        </w:tabs>
        <w:ind w:right="-177"/>
        <w:rPr>
          <w:b/>
          <w:sz w:val="22"/>
          <w:szCs w:val="22"/>
          <w:bdr w:val="single" w:sz="4" w:space="0" w:color="auto"/>
        </w:rPr>
      </w:pPr>
    </w:p>
    <w:p w:rsidR="007B198B" w:rsidRPr="00F06905" w:rsidRDefault="007B198B" w:rsidP="00564D35">
      <w:pPr>
        <w:tabs>
          <w:tab w:val="left" w:pos="330"/>
        </w:tabs>
        <w:ind w:right="-177"/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S.8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yurdumuzdaki coğrafi bölgelerimizden </w:t>
      </w:r>
      <w:r w:rsidRPr="0005196A">
        <w:rPr>
          <w:b/>
          <w:sz w:val="22"/>
          <w:szCs w:val="22"/>
          <w:u w:val="single"/>
        </w:rPr>
        <w:t>biri değildir</w:t>
      </w:r>
      <w:r>
        <w:rPr>
          <w:sz w:val="22"/>
          <w:szCs w:val="22"/>
        </w:rPr>
        <w:t>?</w:t>
      </w:r>
    </w:p>
    <w:p w:rsidR="007B198B" w:rsidRPr="00F06905" w:rsidRDefault="007B198B" w:rsidP="004038F7">
      <w:pPr>
        <w:tabs>
          <w:tab w:val="left" w:pos="330"/>
        </w:tabs>
        <w:rPr>
          <w:sz w:val="22"/>
          <w:szCs w:val="22"/>
        </w:rPr>
      </w:pPr>
      <w:r w:rsidRPr="00F06905">
        <w:rPr>
          <w:sz w:val="22"/>
          <w:szCs w:val="22"/>
        </w:rPr>
        <w:t xml:space="preserve">   A) </w:t>
      </w:r>
      <w:r>
        <w:rPr>
          <w:sz w:val="22"/>
          <w:szCs w:val="22"/>
        </w:rPr>
        <w:t>Karadeniz Bölgesi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Pr="00F06905">
        <w:rPr>
          <w:sz w:val="22"/>
          <w:szCs w:val="22"/>
        </w:rPr>
        <w:t xml:space="preserve">B) </w:t>
      </w:r>
      <w:r>
        <w:rPr>
          <w:sz w:val="22"/>
          <w:szCs w:val="22"/>
        </w:rPr>
        <w:t>İç Anadolu Bölgesi</w:t>
      </w:r>
      <w:r w:rsidRPr="00F06905">
        <w:rPr>
          <w:sz w:val="22"/>
          <w:szCs w:val="22"/>
        </w:rPr>
        <w:t xml:space="preserve"> </w:t>
      </w:r>
    </w:p>
    <w:p w:rsidR="007B198B" w:rsidRPr="00F06905" w:rsidRDefault="007B198B" w:rsidP="004038F7">
      <w:pPr>
        <w:tabs>
          <w:tab w:val="left" w:pos="330"/>
        </w:tabs>
        <w:rPr>
          <w:sz w:val="22"/>
          <w:szCs w:val="22"/>
        </w:rPr>
      </w:pPr>
      <w:r w:rsidRPr="00F06905">
        <w:rPr>
          <w:sz w:val="22"/>
          <w:szCs w:val="22"/>
        </w:rPr>
        <w:t xml:space="preserve">   C) </w:t>
      </w:r>
      <w:r>
        <w:rPr>
          <w:sz w:val="22"/>
          <w:szCs w:val="22"/>
        </w:rPr>
        <w:t>Konya Bölgesi</w:t>
      </w:r>
      <w:r w:rsidRPr="00F06905">
        <w:rPr>
          <w:sz w:val="22"/>
          <w:szCs w:val="22"/>
        </w:rPr>
        <w:t xml:space="preserve"> </w:t>
      </w:r>
      <w:r w:rsidRPr="00F06905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F06905">
        <w:rPr>
          <w:sz w:val="22"/>
          <w:szCs w:val="22"/>
        </w:rPr>
        <w:t xml:space="preserve">D) </w:t>
      </w:r>
      <w:r>
        <w:rPr>
          <w:sz w:val="22"/>
          <w:szCs w:val="22"/>
        </w:rPr>
        <w:t>Marmara Bölgesi</w:t>
      </w:r>
    </w:p>
    <w:p w:rsidR="007B198B" w:rsidRPr="00F06905" w:rsidRDefault="007B198B" w:rsidP="004038F7">
      <w:pPr>
        <w:tabs>
          <w:tab w:val="left" w:pos="330"/>
        </w:tabs>
        <w:rPr>
          <w:sz w:val="22"/>
          <w:szCs w:val="22"/>
        </w:rPr>
      </w:pPr>
    </w:p>
    <w:p w:rsidR="007B198B" w:rsidRPr="00F06905" w:rsidRDefault="007B198B" w:rsidP="004038F7">
      <w:pPr>
        <w:tabs>
          <w:tab w:val="left" w:pos="33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S.9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>Aşağıdaki haritada gösterilen bölgenin adı nedir</w:t>
      </w:r>
      <w:r w:rsidRPr="00F06905">
        <w:rPr>
          <w:sz w:val="22"/>
          <w:szCs w:val="22"/>
        </w:rPr>
        <w:t>?</w:t>
      </w:r>
    </w:p>
    <w:p w:rsidR="007B198B" w:rsidRDefault="007B198B" w:rsidP="0075233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F25FE">
        <w:rPr>
          <w:noProof/>
          <w:sz w:val="22"/>
          <w:szCs w:val="22"/>
        </w:rPr>
        <w:pict>
          <v:shape id="Resim 1" o:spid="_x0000_i1025" type="#_x0000_t75" alt="0000" style="width:215.25pt;height:108pt;visibility:visible">
            <v:imagedata r:id="rId14" o:title=""/>
          </v:shape>
        </w:pict>
      </w:r>
      <w:r w:rsidRPr="00F06905">
        <w:rPr>
          <w:sz w:val="22"/>
          <w:szCs w:val="22"/>
        </w:rPr>
        <w:tab/>
      </w:r>
    </w:p>
    <w:p w:rsidR="007B198B" w:rsidRDefault="007B198B" w:rsidP="0075233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A) </w:t>
      </w:r>
      <w:r>
        <w:rPr>
          <w:sz w:val="22"/>
          <w:szCs w:val="22"/>
        </w:rPr>
        <w:t>Güneydoğu Anadolu bölgesi</w:t>
      </w:r>
    </w:p>
    <w:p w:rsidR="007B198B" w:rsidRPr="00F06905" w:rsidRDefault="007B198B" w:rsidP="0075233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B) </w:t>
      </w:r>
      <w:r>
        <w:rPr>
          <w:sz w:val="22"/>
          <w:szCs w:val="22"/>
        </w:rPr>
        <w:t>Marmara Bölgesi</w:t>
      </w:r>
    </w:p>
    <w:p w:rsidR="007B198B" w:rsidRPr="00F06905" w:rsidRDefault="007B198B" w:rsidP="0075233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Doğu Anadolu Bölgesi</w:t>
      </w:r>
    </w:p>
    <w:p w:rsidR="007B198B" w:rsidRPr="00F06905" w:rsidRDefault="007B198B" w:rsidP="0075233B">
      <w:pPr>
        <w:tabs>
          <w:tab w:val="left" w:pos="18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Akdeniz Bölgesi</w:t>
      </w:r>
    </w:p>
    <w:p w:rsidR="007B198B" w:rsidRPr="00F06905" w:rsidRDefault="007B198B" w:rsidP="0075233B">
      <w:pPr>
        <w:tabs>
          <w:tab w:val="left" w:pos="180"/>
        </w:tabs>
        <w:rPr>
          <w:sz w:val="22"/>
          <w:szCs w:val="22"/>
        </w:rPr>
      </w:pPr>
    </w:p>
    <w:p w:rsidR="007B198B" w:rsidRPr="00F06905" w:rsidRDefault="007B198B" w:rsidP="005C03AB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S.10</w:t>
      </w:r>
      <w:r w:rsidRPr="00F06905">
        <w:rPr>
          <w:b/>
          <w:sz w:val="22"/>
          <w:szCs w:val="22"/>
        </w:rPr>
        <w:t xml:space="preserve"> </w:t>
      </w:r>
      <w:r w:rsidRPr="00F06905">
        <w:rPr>
          <w:sz w:val="22"/>
          <w:szCs w:val="22"/>
        </w:rPr>
        <w:t>Aşağıdaki</w:t>
      </w:r>
      <w:r>
        <w:rPr>
          <w:sz w:val="22"/>
          <w:szCs w:val="22"/>
        </w:rPr>
        <w:t xml:space="preserve"> bölgelerden hangisi Karadeniz Bölgesine </w:t>
      </w:r>
      <w:r w:rsidRPr="00E24153">
        <w:rPr>
          <w:b/>
          <w:sz w:val="22"/>
          <w:szCs w:val="22"/>
          <w:u w:val="single"/>
        </w:rPr>
        <w:t>komşu değildir</w:t>
      </w:r>
      <w:r>
        <w:rPr>
          <w:sz w:val="22"/>
          <w:szCs w:val="22"/>
        </w:rPr>
        <w:t>?</w:t>
      </w:r>
    </w:p>
    <w:p w:rsidR="007B198B" w:rsidRPr="00F06905" w:rsidRDefault="007B198B" w:rsidP="005C03A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Marmara Bölgesi</w:t>
      </w:r>
    </w:p>
    <w:p w:rsidR="007B198B" w:rsidRPr="00F06905" w:rsidRDefault="007B198B" w:rsidP="005C03A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İç Anadolu Bölgesi</w:t>
      </w:r>
    </w:p>
    <w:p w:rsidR="007B198B" w:rsidRPr="00F06905" w:rsidRDefault="007B198B" w:rsidP="005C03A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Doğu Anadolu Bölgesi</w:t>
      </w:r>
    </w:p>
    <w:p w:rsidR="007B198B" w:rsidRDefault="007B198B" w:rsidP="008A1999">
      <w:pPr>
        <w:tabs>
          <w:tab w:val="left" w:pos="18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Akdeniz Bölgesi</w:t>
      </w:r>
    </w:p>
    <w:p w:rsidR="007B198B" w:rsidRDefault="007B198B" w:rsidP="008A1999">
      <w:pPr>
        <w:tabs>
          <w:tab w:val="left" w:pos="180"/>
        </w:tabs>
        <w:rPr>
          <w:sz w:val="22"/>
          <w:szCs w:val="22"/>
        </w:rPr>
      </w:pPr>
    </w:p>
    <w:p w:rsidR="007B198B" w:rsidRDefault="007B198B" w:rsidP="008A1999">
      <w:pPr>
        <w:tabs>
          <w:tab w:val="left" w:pos="180"/>
        </w:tabs>
        <w:rPr>
          <w:sz w:val="22"/>
          <w:szCs w:val="22"/>
        </w:rPr>
      </w:pPr>
    </w:p>
    <w:p w:rsidR="007B198B" w:rsidRPr="00F06905" w:rsidRDefault="007B198B" w:rsidP="008A1999">
      <w:pPr>
        <w:tabs>
          <w:tab w:val="left" w:pos="180"/>
        </w:tabs>
        <w:rPr>
          <w:sz w:val="22"/>
          <w:szCs w:val="22"/>
        </w:rPr>
      </w:pPr>
    </w:p>
    <w:p w:rsidR="007B198B" w:rsidRPr="00F06905" w:rsidRDefault="007B198B" w:rsidP="004038F7">
      <w:pPr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S.11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depremin etkilerini en aza indirmek için yapılması gerekenlerden </w:t>
      </w:r>
      <w:r w:rsidRPr="00E24153">
        <w:rPr>
          <w:b/>
          <w:sz w:val="22"/>
          <w:szCs w:val="22"/>
          <w:u w:val="single"/>
        </w:rPr>
        <w:t>değildir?</w:t>
      </w:r>
    </w:p>
    <w:p w:rsidR="007B198B" w:rsidRDefault="007B198B" w:rsidP="00781D52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Binaların sağlam zemine yapılması</w:t>
      </w:r>
    </w:p>
    <w:p w:rsidR="007B198B" w:rsidRPr="00F06905" w:rsidRDefault="007B198B" w:rsidP="00781D52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Binaların ovalara yapılması</w:t>
      </w:r>
    </w:p>
    <w:p w:rsidR="007B198B" w:rsidRDefault="007B198B" w:rsidP="00781D5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Binaların deprem yönetmeliğine uygun yapılması</w:t>
      </w:r>
    </w:p>
    <w:p w:rsidR="007B198B" w:rsidRPr="00F06905" w:rsidRDefault="007B198B" w:rsidP="00781D5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D) </w:t>
      </w:r>
      <w:r>
        <w:rPr>
          <w:sz w:val="22"/>
          <w:szCs w:val="22"/>
        </w:rPr>
        <w:t>Büyük eşyaların duvarlara sabitlenmesi</w:t>
      </w:r>
    </w:p>
    <w:p w:rsidR="007B198B" w:rsidRPr="00F06905" w:rsidRDefault="007B198B" w:rsidP="004038F7">
      <w:pPr>
        <w:rPr>
          <w:b/>
          <w:sz w:val="22"/>
          <w:szCs w:val="22"/>
          <w:bdr w:val="single" w:sz="4" w:space="0" w:color="auto"/>
        </w:rPr>
      </w:pPr>
    </w:p>
    <w:p w:rsidR="007B198B" w:rsidRPr="00F06905" w:rsidRDefault="007B198B" w:rsidP="004038F7">
      <w:pPr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S.12</w:t>
      </w:r>
      <w:r>
        <w:rPr>
          <w:sz w:val="22"/>
          <w:szCs w:val="22"/>
        </w:rPr>
        <w:t xml:space="preserve"> Türkiye’deki toprak kaymalarının büyük bölümünün Karadeniz Bölgesi’nde meydana gelmesinde </w:t>
      </w:r>
      <w:r w:rsidRPr="00E24153">
        <w:rPr>
          <w:b/>
          <w:sz w:val="22"/>
          <w:szCs w:val="22"/>
          <w:u w:val="single"/>
        </w:rPr>
        <w:t>en önemli faktör</w:t>
      </w:r>
      <w:r>
        <w:rPr>
          <w:sz w:val="22"/>
          <w:szCs w:val="22"/>
        </w:rPr>
        <w:t xml:space="preserve"> aşağıdakilerden hangisidir?</w:t>
      </w:r>
    </w:p>
    <w:p w:rsidR="007B198B" w:rsidRDefault="007B198B" w:rsidP="00E24153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A) </w:t>
      </w:r>
      <w:r>
        <w:rPr>
          <w:sz w:val="22"/>
          <w:szCs w:val="22"/>
        </w:rPr>
        <w:t>ormanların kapladığı alan</w:t>
      </w:r>
    </w:p>
    <w:p w:rsidR="007B198B" w:rsidRPr="00F06905" w:rsidRDefault="007B198B" w:rsidP="00E24153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depremler</w:t>
      </w:r>
    </w:p>
    <w:p w:rsidR="007B198B" w:rsidRDefault="007B198B" w:rsidP="00E2415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yağış ve eğimin fazla olması</w:t>
      </w:r>
    </w:p>
    <w:p w:rsidR="007B198B" w:rsidRPr="00F06905" w:rsidRDefault="007B198B" w:rsidP="00E2415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D) </w:t>
      </w:r>
      <w:r>
        <w:rPr>
          <w:sz w:val="22"/>
          <w:szCs w:val="22"/>
        </w:rPr>
        <w:t>yol yapımları</w:t>
      </w:r>
    </w:p>
    <w:p w:rsidR="007B198B" w:rsidRDefault="007B198B" w:rsidP="00E24153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</w:r>
    </w:p>
    <w:p w:rsidR="007B198B" w:rsidRPr="00F06905" w:rsidRDefault="007B198B" w:rsidP="00E24153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S.13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>Aşağıdakilerden hangisi Karadeniz ikliminin özelliğidir</w:t>
      </w:r>
      <w:r w:rsidRPr="00F06905">
        <w:rPr>
          <w:sz w:val="22"/>
          <w:szCs w:val="22"/>
        </w:rPr>
        <w:t>?</w:t>
      </w:r>
    </w:p>
    <w:p w:rsidR="007B198B" w:rsidRDefault="007B198B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Yazları sıcak ve kurak, kışları ılıman ve yağışlıdır.</w:t>
      </w:r>
    </w:p>
    <w:p w:rsidR="007B198B" w:rsidRPr="00F06905" w:rsidRDefault="007B198B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B) </w:t>
      </w:r>
      <w:r>
        <w:rPr>
          <w:sz w:val="22"/>
          <w:szCs w:val="22"/>
        </w:rPr>
        <w:t>Yazları serin, kışları ılık ve her mevsim yağışlıdır.</w:t>
      </w:r>
    </w:p>
    <w:p w:rsidR="007B198B" w:rsidRDefault="007B198B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Yazları kurak ve sıcak, kışları ılık ve yağışlıdır.</w:t>
      </w:r>
    </w:p>
    <w:p w:rsidR="007B198B" w:rsidRPr="00F06905" w:rsidRDefault="007B198B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Yazları sıcak ve yağışlı, kışlar soğuk ve kuraktır.</w:t>
      </w:r>
    </w:p>
    <w:p w:rsidR="007B198B" w:rsidRPr="00F06905" w:rsidRDefault="007B198B" w:rsidP="004038F7">
      <w:pPr>
        <w:rPr>
          <w:sz w:val="22"/>
          <w:szCs w:val="22"/>
        </w:rPr>
      </w:pPr>
    </w:p>
    <w:p w:rsidR="007B198B" w:rsidRPr="00F06905" w:rsidRDefault="007B198B" w:rsidP="004038F7">
      <w:pPr>
        <w:rPr>
          <w:i/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S.14</w:t>
      </w:r>
      <w:r>
        <w:rPr>
          <w:sz w:val="22"/>
          <w:szCs w:val="22"/>
        </w:rPr>
        <w:t xml:space="preserve"> Aşağıdakilerden hangisi, günümüzde insanların yerleşme istedikleri alanlarda aradıkları özellikler arasında </w:t>
      </w:r>
      <w:r w:rsidRPr="00E94517">
        <w:rPr>
          <w:b/>
          <w:sz w:val="22"/>
          <w:szCs w:val="22"/>
          <w:u w:val="single"/>
        </w:rPr>
        <w:t>yer almaz</w:t>
      </w:r>
      <w:r>
        <w:rPr>
          <w:sz w:val="22"/>
          <w:szCs w:val="22"/>
        </w:rPr>
        <w:t>?</w:t>
      </w:r>
    </w:p>
    <w:p w:rsidR="007B198B" w:rsidRDefault="007B198B" w:rsidP="00E94517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A) </w:t>
      </w:r>
      <w:r>
        <w:rPr>
          <w:sz w:val="22"/>
          <w:szCs w:val="22"/>
        </w:rPr>
        <w:t>Tarıma elverişli, verimli alanlar</w:t>
      </w:r>
    </w:p>
    <w:p w:rsidR="007B198B" w:rsidRPr="00F06905" w:rsidRDefault="007B198B" w:rsidP="00E94517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B) </w:t>
      </w:r>
      <w:r>
        <w:rPr>
          <w:sz w:val="22"/>
          <w:szCs w:val="22"/>
        </w:rPr>
        <w:t>Sanayinin geliştiği alanlar</w:t>
      </w:r>
    </w:p>
    <w:p w:rsidR="007B198B" w:rsidRDefault="007B198B" w:rsidP="00E94517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Ulaşımın geliştiği alanlar</w:t>
      </w:r>
    </w:p>
    <w:p w:rsidR="007B198B" w:rsidRPr="00F06905" w:rsidRDefault="007B198B" w:rsidP="00E94517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Çevresine göre yüksekte kalan alanlar</w:t>
      </w:r>
    </w:p>
    <w:p w:rsidR="007B198B" w:rsidRDefault="007B198B" w:rsidP="00903F7C">
      <w:pPr>
        <w:tabs>
          <w:tab w:val="left" w:pos="180"/>
        </w:tabs>
        <w:rPr>
          <w:sz w:val="22"/>
          <w:szCs w:val="22"/>
        </w:rPr>
      </w:pPr>
    </w:p>
    <w:p w:rsidR="007B198B" w:rsidRDefault="007B198B" w:rsidP="00903F7C">
      <w:pPr>
        <w:tabs>
          <w:tab w:val="left" w:pos="180"/>
        </w:tabs>
        <w:rPr>
          <w:sz w:val="22"/>
          <w:szCs w:val="22"/>
        </w:rPr>
      </w:pPr>
    </w:p>
    <w:p w:rsidR="007B198B" w:rsidRPr="00E94517" w:rsidRDefault="007B198B" w:rsidP="00903F7C">
      <w:pPr>
        <w:tabs>
          <w:tab w:val="left" w:pos="180"/>
        </w:tabs>
        <w:rPr>
          <w:sz w:val="22"/>
          <w:szCs w:val="22"/>
        </w:rPr>
      </w:pPr>
      <w:r w:rsidRPr="00FF25FE">
        <w:rPr>
          <w:noProof/>
          <w:sz w:val="22"/>
          <w:szCs w:val="22"/>
        </w:rPr>
        <w:pict>
          <v:shape id="Resim 2" o:spid="_x0000_i1026" type="#_x0000_t75" alt="bb121" style="width:218.25pt;height:99.75pt;visibility:visible">
            <v:imagedata r:id="rId15" o:title=""/>
          </v:shape>
        </w:pict>
      </w:r>
    </w:p>
    <w:p w:rsidR="007B198B" w:rsidRDefault="007B198B" w:rsidP="004038F7">
      <w:pPr>
        <w:rPr>
          <w:b/>
          <w:sz w:val="22"/>
          <w:szCs w:val="22"/>
          <w:bdr w:val="single" w:sz="4" w:space="0" w:color="auto"/>
        </w:rPr>
      </w:pPr>
    </w:p>
    <w:p w:rsidR="007B198B" w:rsidRPr="00F06905" w:rsidRDefault="007B198B" w:rsidP="004038F7">
      <w:pPr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S.15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Yukarıdaki haritada </w:t>
      </w:r>
      <w:r w:rsidRPr="00864235">
        <w:rPr>
          <w:b/>
        </w:rPr>
        <w:t>X</w:t>
      </w:r>
      <w:r>
        <w:rPr>
          <w:b/>
        </w:rPr>
        <w:t xml:space="preserve"> </w:t>
      </w:r>
      <w:r w:rsidRPr="00864235">
        <w:rPr>
          <w:sz w:val="22"/>
          <w:szCs w:val="22"/>
        </w:rPr>
        <w:t>ile işaretlenmiş ırmağın adı nedir</w:t>
      </w:r>
      <w:r>
        <w:rPr>
          <w:b/>
        </w:rPr>
        <w:t>?</w:t>
      </w:r>
    </w:p>
    <w:p w:rsidR="007B198B" w:rsidRPr="00F06905" w:rsidRDefault="007B198B" w:rsidP="00C017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Çoruh</w:t>
      </w: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B) </w:t>
      </w:r>
      <w:r>
        <w:rPr>
          <w:sz w:val="22"/>
          <w:szCs w:val="22"/>
        </w:rPr>
        <w:t>Yeşilırmak</w:t>
      </w:r>
    </w:p>
    <w:p w:rsidR="007B198B" w:rsidRPr="00F06905" w:rsidRDefault="007B198B" w:rsidP="0086423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Meriç</w:t>
      </w: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D) </w:t>
      </w:r>
      <w:r>
        <w:rPr>
          <w:sz w:val="22"/>
          <w:szCs w:val="22"/>
        </w:rPr>
        <w:t>Fırat</w:t>
      </w:r>
    </w:p>
    <w:p w:rsidR="007B198B" w:rsidRPr="00F06905" w:rsidRDefault="007B198B" w:rsidP="00C3724C">
      <w:pPr>
        <w:rPr>
          <w:sz w:val="22"/>
          <w:szCs w:val="22"/>
        </w:rPr>
      </w:pPr>
    </w:p>
    <w:p w:rsidR="007B198B" w:rsidRPr="00F06905" w:rsidRDefault="007B198B" w:rsidP="00C3724C">
      <w:pPr>
        <w:rPr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08.3pt;margin-top:26.4pt;width:18pt;height:18pt;z-index:251654144" filled="f" stroked="f">
            <v:textbox style="mso-next-textbox:#_x0000_s1033">
              <w:txbxContent>
                <w:p w:rsidR="007B198B" w:rsidRPr="00E56A63" w:rsidRDefault="007B198B" w:rsidP="00E56A6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 w:rsidRPr="00F06905">
        <w:rPr>
          <w:sz w:val="22"/>
          <w:szCs w:val="22"/>
        </w:rPr>
        <w:t xml:space="preserve"> </w:t>
      </w:r>
      <w:r w:rsidRPr="00F06905">
        <w:rPr>
          <w:b/>
          <w:sz w:val="22"/>
          <w:szCs w:val="22"/>
          <w:bdr w:val="single" w:sz="4" w:space="0" w:color="auto"/>
        </w:rPr>
        <w:t>S.16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Akarsuların getirdiği alüvyonların deniz veya göl kıyılarında birikmesiyle oluşan </w:t>
      </w:r>
      <w:r w:rsidRPr="00864235">
        <w:rPr>
          <w:sz w:val="22"/>
          <w:szCs w:val="22"/>
          <w:u w:val="single"/>
        </w:rPr>
        <w:t>ovalara ne denir</w:t>
      </w:r>
      <w:r>
        <w:rPr>
          <w:sz w:val="22"/>
          <w:szCs w:val="22"/>
        </w:rPr>
        <w:t>?</w:t>
      </w:r>
      <w:r w:rsidRPr="00F06905">
        <w:rPr>
          <w:sz w:val="22"/>
          <w:szCs w:val="22"/>
        </w:rPr>
        <w:t xml:space="preserve"> </w:t>
      </w:r>
    </w:p>
    <w:p w:rsidR="007B198B" w:rsidRPr="00F06905" w:rsidRDefault="007B198B" w:rsidP="00B7798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>A)</w:t>
      </w:r>
      <w:r w:rsidRPr="00C91402">
        <w:rPr>
          <w:sz w:val="22"/>
          <w:szCs w:val="22"/>
        </w:rPr>
        <w:t xml:space="preserve"> </w:t>
      </w:r>
      <w:r>
        <w:rPr>
          <w:sz w:val="22"/>
          <w:szCs w:val="22"/>
        </w:rPr>
        <w:t>körfez</w:t>
      </w:r>
      <w:r w:rsidRPr="00F06905">
        <w:rPr>
          <w:sz w:val="22"/>
          <w:szCs w:val="22"/>
        </w:rPr>
        <w:tab/>
        <w:t xml:space="preserve"> B) </w:t>
      </w:r>
      <w:r>
        <w:rPr>
          <w:sz w:val="22"/>
          <w:szCs w:val="22"/>
        </w:rPr>
        <w:t>plato</w:t>
      </w:r>
    </w:p>
    <w:p w:rsidR="007B198B" w:rsidRPr="00F06905" w:rsidRDefault="007B198B" w:rsidP="0086423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nehir</w:t>
      </w:r>
      <w:r>
        <w:rPr>
          <w:sz w:val="22"/>
          <w:szCs w:val="22"/>
        </w:rPr>
        <w:tab/>
        <w:t xml:space="preserve"> </w:t>
      </w:r>
      <w:r w:rsidRPr="00F06905">
        <w:rPr>
          <w:sz w:val="22"/>
          <w:szCs w:val="22"/>
        </w:rPr>
        <w:t xml:space="preserve">D) </w:t>
      </w:r>
      <w:r>
        <w:rPr>
          <w:sz w:val="22"/>
          <w:szCs w:val="22"/>
        </w:rPr>
        <w:t>delta</w:t>
      </w:r>
    </w:p>
    <w:p w:rsidR="007B198B" w:rsidRPr="00F06905" w:rsidRDefault="007B198B" w:rsidP="00C01713">
      <w:pPr>
        <w:tabs>
          <w:tab w:val="left" w:pos="180"/>
        </w:tabs>
        <w:rPr>
          <w:sz w:val="22"/>
          <w:szCs w:val="22"/>
        </w:rPr>
      </w:pPr>
      <w:r>
        <w:rPr>
          <w:noProof/>
        </w:rPr>
        <w:pict>
          <v:shape id="_x0000_s1034" type="#_x0000_t202" style="position:absolute;margin-left:-108.3pt;margin-top:1.85pt;width:18pt;height:18pt;z-index:251655168" filled="f" stroked="f">
            <v:textbox style="mso-next-textbox:#_x0000_s1034">
              <w:txbxContent>
                <w:p w:rsidR="007B198B" w:rsidRPr="00E56A63" w:rsidRDefault="007B198B" w:rsidP="00E56A6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</w:p>
    <w:p w:rsidR="007B198B" w:rsidRDefault="007B198B" w:rsidP="00C017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7B198B" w:rsidRPr="00F06905" w:rsidRDefault="007B198B" w:rsidP="00C017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S.17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erozyona sebep </w:t>
      </w:r>
      <w:r w:rsidRPr="00864235">
        <w:rPr>
          <w:b/>
          <w:sz w:val="22"/>
          <w:szCs w:val="22"/>
          <w:u w:val="single"/>
        </w:rPr>
        <w:t>olmaz</w:t>
      </w:r>
      <w:r w:rsidRPr="00F06905">
        <w:rPr>
          <w:sz w:val="22"/>
          <w:szCs w:val="22"/>
        </w:rPr>
        <w:t>?</w:t>
      </w:r>
    </w:p>
    <w:p w:rsidR="007B198B" w:rsidRDefault="007B198B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Barajların yapılması</w:t>
      </w:r>
    </w:p>
    <w:p w:rsidR="007B198B" w:rsidRPr="00F06905" w:rsidRDefault="007B198B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Arazinin yanlış kullanımı</w:t>
      </w:r>
    </w:p>
    <w:p w:rsidR="007B198B" w:rsidRPr="00F06905" w:rsidRDefault="007B198B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Hayvanların yanlış otlatılması</w:t>
      </w:r>
    </w:p>
    <w:p w:rsidR="007B198B" w:rsidRDefault="007B198B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Ormanların azaltılması</w:t>
      </w:r>
    </w:p>
    <w:p w:rsidR="007B198B" w:rsidRPr="00F06905" w:rsidRDefault="007B198B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7B198B" w:rsidRPr="00F06905" w:rsidRDefault="007B198B" w:rsidP="008C7B9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S.18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Yeryüzü şekillerinden hangisi deniz kıyılarında </w:t>
      </w:r>
      <w:r w:rsidRPr="00864235">
        <w:rPr>
          <w:b/>
          <w:sz w:val="22"/>
          <w:szCs w:val="22"/>
          <w:u w:val="single"/>
        </w:rPr>
        <w:t>görülmez?</w:t>
      </w:r>
    </w:p>
    <w:p w:rsidR="007B198B" w:rsidRPr="00F06905" w:rsidRDefault="007B198B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A) </w:t>
      </w:r>
      <w:r>
        <w:rPr>
          <w:sz w:val="22"/>
          <w:szCs w:val="22"/>
        </w:rPr>
        <w:t>plato</w:t>
      </w:r>
      <w:r w:rsidRPr="00F0690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yarımada</w:t>
      </w:r>
    </w:p>
    <w:p w:rsidR="007B198B" w:rsidRDefault="007B198B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körfez</w:t>
      </w: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D) </w:t>
      </w:r>
      <w:r>
        <w:rPr>
          <w:sz w:val="22"/>
          <w:szCs w:val="22"/>
        </w:rPr>
        <w:t>delta ovaları</w:t>
      </w:r>
    </w:p>
    <w:p w:rsidR="007B198B" w:rsidRPr="00F06905" w:rsidRDefault="007B198B" w:rsidP="00E56A6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7B198B" w:rsidRPr="00F06905" w:rsidRDefault="007B198B" w:rsidP="00BD3194">
      <w:pPr>
        <w:tabs>
          <w:tab w:val="left" w:pos="18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</w:t>
      </w:r>
      <w:r>
        <w:rPr>
          <w:b/>
          <w:sz w:val="22"/>
          <w:szCs w:val="22"/>
          <w:bdr w:val="single" w:sz="4" w:space="0" w:color="auto"/>
        </w:rPr>
        <w:t>19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Ülkemizin güneyinde iklim niçin daha </w:t>
      </w:r>
      <w:r w:rsidRPr="00836DFE">
        <w:rPr>
          <w:b/>
          <w:sz w:val="22"/>
          <w:szCs w:val="22"/>
          <w:u w:val="single"/>
        </w:rPr>
        <w:t>sıcaktır</w:t>
      </w:r>
      <w:r>
        <w:rPr>
          <w:sz w:val="22"/>
          <w:szCs w:val="22"/>
        </w:rPr>
        <w:t>?</w:t>
      </w:r>
    </w:p>
    <w:p w:rsidR="007B198B" w:rsidRDefault="007B198B" w:rsidP="00BD319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>A)</w:t>
      </w:r>
      <w:r w:rsidRPr="00C91402">
        <w:rPr>
          <w:sz w:val="22"/>
          <w:szCs w:val="22"/>
        </w:rPr>
        <w:t xml:space="preserve"> </w:t>
      </w:r>
      <w:r>
        <w:rPr>
          <w:sz w:val="22"/>
          <w:szCs w:val="22"/>
        </w:rPr>
        <w:t>Dağlık bölge olduğu için</w:t>
      </w:r>
    </w:p>
    <w:p w:rsidR="007B198B" w:rsidRPr="00F06905" w:rsidRDefault="007B198B" w:rsidP="00BD319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B) </w:t>
      </w:r>
      <w:r>
        <w:rPr>
          <w:sz w:val="22"/>
          <w:szCs w:val="22"/>
        </w:rPr>
        <w:t>Çok körfez olduğu için</w:t>
      </w:r>
    </w:p>
    <w:p w:rsidR="007B198B" w:rsidRDefault="007B198B" w:rsidP="00BD3194">
      <w:pPr>
        <w:tabs>
          <w:tab w:val="left" w:pos="180"/>
          <w:tab w:val="left" w:pos="234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Ekvator’a daha yakın olduğu için</w:t>
      </w:r>
    </w:p>
    <w:p w:rsidR="007B198B" w:rsidRPr="00F06905" w:rsidRDefault="007B198B" w:rsidP="00BD3194">
      <w:pPr>
        <w:tabs>
          <w:tab w:val="left" w:pos="18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D) </w:t>
      </w:r>
      <w:r>
        <w:rPr>
          <w:sz w:val="22"/>
          <w:szCs w:val="22"/>
        </w:rPr>
        <w:t>Ormanlık alanların az oluşundan</w:t>
      </w:r>
    </w:p>
    <w:p w:rsidR="007B198B" w:rsidRPr="00F06905" w:rsidRDefault="007B198B" w:rsidP="00BD3194">
      <w:pPr>
        <w:tabs>
          <w:tab w:val="left" w:pos="180"/>
          <w:tab w:val="left" w:pos="2340"/>
        </w:tabs>
        <w:rPr>
          <w:sz w:val="22"/>
          <w:szCs w:val="22"/>
        </w:rPr>
      </w:pPr>
    </w:p>
    <w:p w:rsidR="007B198B" w:rsidRPr="00F06905" w:rsidRDefault="007B198B" w:rsidP="00BD3194">
      <w:pPr>
        <w:tabs>
          <w:tab w:val="left" w:pos="180"/>
        </w:tabs>
        <w:rPr>
          <w:sz w:val="22"/>
          <w:szCs w:val="22"/>
        </w:rPr>
      </w:pPr>
      <w:r w:rsidRPr="00F06905">
        <w:rPr>
          <w:b/>
          <w:sz w:val="22"/>
          <w:szCs w:val="22"/>
          <w:bdr w:val="single" w:sz="4" w:space="0" w:color="auto"/>
        </w:rPr>
        <w:t>S.2</w:t>
      </w:r>
      <w:r>
        <w:rPr>
          <w:b/>
          <w:sz w:val="22"/>
          <w:szCs w:val="22"/>
          <w:bdr w:val="single" w:sz="4" w:space="0" w:color="auto"/>
        </w:rPr>
        <w:t>0</w:t>
      </w:r>
      <w:r w:rsidRPr="00F06905">
        <w:rPr>
          <w:sz w:val="22"/>
          <w:szCs w:val="22"/>
        </w:rPr>
        <w:t xml:space="preserve"> </w:t>
      </w:r>
      <w:r>
        <w:rPr>
          <w:sz w:val="22"/>
          <w:szCs w:val="22"/>
        </w:rPr>
        <w:t>İnsanların hangi uygulamaları sellerin bir felakete dönüşmesine yol açar?</w:t>
      </w:r>
    </w:p>
    <w:p w:rsidR="007B198B" w:rsidRDefault="007B198B" w:rsidP="00836DF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</w:r>
      <w:r>
        <w:rPr>
          <w:sz w:val="22"/>
          <w:szCs w:val="22"/>
        </w:rPr>
        <w:t>I</w:t>
      </w:r>
      <w:r w:rsidRPr="00F06905">
        <w:rPr>
          <w:sz w:val="22"/>
          <w:szCs w:val="22"/>
        </w:rPr>
        <w:t>)</w:t>
      </w:r>
      <w:r w:rsidRPr="00C91402">
        <w:rPr>
          <w:sz w:val="22"/>
          <w:szCs w:val="22"/>
        </w:rPr>
        <w:t xml:space="preserve"> </w:t>
      </w:r>
      <w:r>
        <w:rPr>
          <w:sz w:val="22"/>
          <w:szCs w:val="22"/>
        </w:rPr>
        <w:t>Yamaçlardaki ormanların kesilmesi</w:t>
      </w:r>
    </w:p>
    <w:p w:rsidR="007B198B" w:rsidRPr="00F06905" w:rsidRDefault="007B198B" w:rsidP="00836DF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  <w:t>II</w:t>
      </w:r>
      <w:r w:rsidRPr="00F06905">
        <w:rPr>
          <w:sz w:val="22"/>
          <w:szCs w:val="22"/>
        </w:rPr>
        <w:t xml:space="preserve">) </w:t>
      </w:r>
      <w:r>
        <w:rPr>
          <w:sz w:val="22"/>
          <w:szCs w:val="22"/>
        </w:rPr>
        <w:t>Dere yataklarına ev ve iş yerlerinin yapılması</w:t>
      </w:r>
    </w:p>
    <w:p w:rsidR="007B198B" w:rsidRDefault="007B198B" w:rsidP="00836DFE">
      <w:pPr>
        <w:tabs>
          <w:tab w:val="left" w:pos="180"/>
          <w:tab w:val="left" w:pos="234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</w:r>
      <w:r>
        <w:rPr>
          <w:sz w:val="22"/>
          <w:szCs w:val="22"/>
        </w:rPr>
        <w:t>III</w:t>
      </w:r>
      <w:r w:rsidRPr="00F06905">
        <w:rPr>
          <w:sz w:val="22"/>
          <w:szCs w:val="22"/>
        </w:rPr>
        <w:t xml:space="preserve">) </w:t>
      </w:r>
      <w:r>
        <w:rPr>
          <w:sz w:val="22"/>
          <w:szCs w:val="22"/>
        </w:rPr>
        <w:t>Barajların yapılması</w:t>
      </w:r>
    </w:p>
    <w:p w:rsidR="007B198B" w:rsidRDefault="007B198B" w:rsidP="00836DF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  <w:t>IV</w:t>
      </w:r>
      <w:r w:rsidRPr="00F06905">
        <w:rPr>
          <w:sz w:val="22"/>
          <w:szCs w:val="22"/>
        </w:rPr>
        <w:t xml:space="preserve">) </w:t>
      </w:r>
      <w:r>
        <w:rPr>
          <w:sz w:val="22"/>
          <w:szCs w:val="22"/>
        </w:rPr>
        <w:t>Ormanların çoğaltılması</w:t>
      </w:r>
      <w:r w:rsidRPr="00F06905">
        <w:rPr>
          <w:sz w:val="22"/>
          <w:szCs w:val="22"/>
        </w:rPr>
        <w:t xml:space="preserve"> </w:t>
      </w:r>
    </w:p>
    <w:p w:rsidR="007B198B" w:rsidRDefault="007B198B" w:rsidP="00836DF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7B198B" w:rsidRPr="00F06905" w:rsidRDefault="007B198B" w:rsidP="00836DF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06905">
        <w:rPr>
          <w:sz w:val="22"/>
          <w:szCs w:val="22"/>
        </w:rPr>
        <w:t xml:space="preserve">A) </w:t>
      </w:r>
      <w:r>
        <w:rPr>
          <w:sz w:val="22"/>
          <w:szCs w:val="22"/>
        </w:rPr>
        <w:t>II, III</w:t>
      </w:r>
      <w:r w:rsidRPr="00F06905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I, IV</w:t>
      </w:r>
    </w:p>
    <w:p w:rsidR="007B198B" w:rsidRDefault="007B198B" w:rsidP="00BD3194">
      <w:pPr>
        <w:tabs>
          <w:tab w:val="left" w:pos="180"/>
          <w:tab w:val="left" w:pos="2340"/>
        </w:tabs>
        <w:rPr>
          <w:sz w:val="22"/>
          <w:szCs w:val="22"/>
        </w:rPr>
      </w:pPr>
      <w:r w:rsidRPr="00F06905">
        <w:rPr>
          <w:sz w:val="22"/>
          <w:szCs w:val="22"/>
        </w:rPr>
        <w:tab/>
        <w:t>C)</w:t>
      </w:r>
      <w:r w:rsidRPr="0061763A">
        <w:rPr>
          <w:sz w:val="22"/>
          <w:szCs w:val="22"/>
        </w:rPr>
        <w:t xml:space="preserve"> </w:t>
      </w:r>
      <w:r>
        <w:rPr>
          <w:sz w:val="22"/>
          <w:szCs w:val="22"/>
        </w:rPr>
        <w:t>II, III, IV</w:t>
      </w:r>
      <w:r w:rsidRPr="00F06905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I, II</w:t>
      </w:r>
    </w:p>
    <w:p w:rsidR="007B198B" w:rsidRDefault="007B198B" w:rsidP="003133F7">
      <w:pPr>
        <w:tabs>
          <w:tab w:val="left" w:pos="180"/>
          <w:tab w:val="left" w:pos="2340"/>
        </w:tabs>
        <w:rPr>
          <w:sz w:val="22"/>
          <w:szCs w:val="22"/>
        </w:rPr>
      </w:pPr>
    </w:p>
    <w:p w:rsidR="007B198B" w:rsidRDefault="007B198B" w:rsidP="003133F7">
      <w:pPr>
        <w:tabs>
          <w:tab w:val="left" w:pos="180"/>
          <w:tab w:val="left" w:pos="2340"/>
        </w:tabs>
        <w:rPr>
          <w:sz w:val="22"/>
          <w:szCs w:val="22"/>
        </w:rPr>
      </w:pPr>
    </w:p>
    <w:p w:rsidR="007B198B" w:rsidRDefault="007B198B" w:rsidP="003133F7">
      <w:pPr>
        <w:tabs>
          <w:tab w:val="left" w:pos="180"/>
          <w:tab w:val="left" w:pos="2340"/>
        </w:tabs>
        <w:rPr>
          <w:sz w:val="22"/>
          <w:szCs w:val="22"/>
        </w:rPr>
      </w:pPr>
    </w:p>
    <w:p w:rsidR="007B198B" w:rsidRDefault="007B198B" w:rsidP="003133F7">
      <w:pPr>
        <w:tabs>
          <w:tab w:val="left" w:pos="180"/>
          <w:tab w:val="left" w:pos="2340"/>
        </w:tabs>
        <w:rPr>
          <w:sz w:val="22"/>
          <w:szCs w:val="22"/>
        </w:rPr>
      </w:pPr>
    </w:p>
    <w:p w:rsidR="007B198B" w:rsidRDefault="007B198B" w:rsidP="003133F7">
      <w:pPr>
        <w:tabs>
          <w:tab w:val="left" w:pos="180"/>
          <w:tab w:val="left" w:pos="2340"/>
        </w:tabs>
        <w:rPr>
          <w:sz w:val="22"/>
          <w:szCs w:val="22"/>
        </w:rPr>
      </w:pPr>
    </w:p>
    <w:p w:rsidR="007B198B" w:rsidRDefault="007B198B" w:rsidP="004038F7">
      <w:pPr>
        <w:rPr>
          <w:b/>
          <w:i/>
          <w:sz w:val="22"/>
          <w:szCs w:val="22"/>
        </w:rPr>
      </w:pPr>
      <w:r w:rsidRPr="00F06905">
        <w:rPr>
          <w:b/>
          <w:i/>
          <w:sz w:val="22"/>
          <w:szCs w:val="22"/>
        </w:rPr>
        <w:t>Cevaplarınızı aşağıdaki tabloya işaretleyiniz.</w:t>
      </w:r>
    </w:p>
    <w:p w:rsidR="007B198B" w:rsidRDefault="007B198B" w:rsidP="004038F7">
      <w:pPr>
        <w:rPr>
          <w:b/>
          <w:i/>
          <w:sz w:val="22"/>
          <w:szCs w:val="22"/>
        </w:rPr>
      </w:pPr>
    </w:p>
    <w:p w:rsidR="007B198B" w:rsidRPr="00F06905" w:rsidRDefault="007B198B" w:rsidP="004038F7">
      <w:pPr>
        <w:rPr>
          <w:b/>
          <w:i/>
          <w:sz w:val="22"/>
          <w:szCs w:val="22"/>
        </w:rPr>
      </w:pPr>
    </w:p>
    <w:tbl>
      <w:tblPr>
        <w:tblpPr w:leftFromText="141" w:rightFromText="141" w:vertAnchor="text" w:horzAnchor="margin" w:tblpXSpec="right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62"/>
      </w:tblGrid>
      <w:tr w:rsidR="007B198B" w:rsidRPr="001536EB">
        <w:trPr>
          <w:trHeight w:val="288"/>
        </w:trPr>
        <w:tc>
          <w:tcPr>
            <w:tcW w:w="1862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 xml:space="preserve">      A   B  C  D</w:t>
            </w:r>
          </w:p>
        </w:tc>
      </w:tr>
      <w:tr w:rsidR="007B198B" w:rsidRPr="001536EB">
        <w:trPr>
          <w:trHeight w:val="288"/>
        </w:trPr>
        <w:tc>
          <w:tcPr>
            <w:tcW w:w="1862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>11- O  O  O  O</w:t>
            </w:r>
          </w:p>
        </w:tc>
      </w:tr>
      <w:tr w:rsidR="007B198B" w:rsidRPr="001536EB">
        <w:trPr>
          <w:trHeight w:val="288"/>
        </w:trPr>
        <w:tc>
          <w:tcPr>
            <w:tcW w:w="1862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>12- O  O  O  O</w:t>
            </w:r>
          </w:p>
        </w:tc>
      </w:tr>
      <w:tr w:rsidR="007B198B" w:rsidRPr="001536EB">
        <w:trPr>
          <w:trHeight w:val="288"/>
        </w:trPr>
        <w:tc>
          <w:tcPr>
            <w:tcW w:w="1862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>13- O  O  O  O</w:t>
            </w:r>
          </w:p>
        </w:tc>
      </w:tr>
      <w:tr w:rsidR="007B198B" w:rsidRPr="001536EB">
        <w:trPr>
          <w:trHeight w:val="288"/>
        </w:trPr>
        <w:tc>
          <w:tcPr>
            <w:tcW w:w="1862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>14- O  O  O  O</w:t>
            </w:r>
          </w:p>
        </w:tc>
      </w:tr>
      <w:tr w:rsidR="007B198B" w:rsidRPr="001536EB">
        <w:trPr>
          <w:trHeight w:val="288"/>
        </w:trPr>
        <w:tc>
          <w:tcPr>
            <w:tcW w:w="1862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>15- O  O  O  O</w:t>
            </w:r>
          </w:p>
        </w:tc>
      </w:tr>
      <w:tr w:rsidR="007B198B" w:rsidRPr="001536EB">
        <w:trPr>
          <w:trHeight w:val="288"/>
        </w:trPr>
        <w:tc>
          <w:tcPr>
            <w:tcW w:w="1862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>16- O  O  O  O</w:t>
            </w:r>
          </w:p>
        </w:tc>
      </w:tr>
      <w:tr w:rsidR="007B198B" w:rsidRPr="001536EB">
        <w:trPr>
          <w:trHeight w:val="288"/>
        </w:trPr>
        <w:tc>
          <w:tcPr>
            <w:tcW w:w="1862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>17- O  O  O  O</w:t>
            </w:r>
          </w:p>
        </w:tc>
      </w:tr>
      <w:tr w:rsidR="007B198B" w:rsidRPr="001536EB">
        <w:trPr>
          <w:trHeight w:val="288"/>
        </w:trPr>
        <w:tc>
          <w:tcPr>
            <w:tcW w:w="1862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>18- O  O  O  O</w:t>
            </w:r>
          </w:p>
        </w:tc>
      </w:tr>
      <w:tr w:rsidR="007B198B" w:rsidRPr="001536EB">
        <w:trPr>
          <w:trHeight w:val="288"/>
        </w:trPr>
        <w:tc>
          <w:tcPr>
            <w:tcW w:w="1862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>19- O  O  O  O</w:t>
            </w:r>
          </w:p>
        </w:tc>
      </w:tr>
      <w:tr w:rsidR="007B198B" w:rsidRPr="001536EB">
        <w:trPr>
          <w:trHeight w:val="288"/>
        </w:trPr>
        <w:tc>
          <w:tcPr>
            <w:tcW w:w="1862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>20- O  O  O  O</w:t>
            </w:r>
          </w:p>
        </w:tc>
      </w:tr>
    </w:tbl>
    <w:tbl>
      <w:tblPr>
        <w:tblpPr w:leftFromText="141" w:rightFromText="141" w:vertAnchor="text" w:horzAnchor="page" w:tblpX="6645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50"/>
      </w:tblGrid>
      <w:tr w:rsidR="007B198B" w:rsidRPr="001536EB">
        <w:trPr>
          <w:trHeight w:val="288"/>
        </w:trPr>
        <w:tc>
          <w:tcPr>
            <w:tcW w:w="1950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 xml:space="preserve">      A   B  C  D</w:t>
            </w:r>
          </w:p>
        </w:tc>
      </w:tr>
      <w:tr w:rsidR="007B198B" w:rsidRPr="001536EB">
        <w:trPr>
          <w:trHeight w:val="288"/>
        </w:trPr>
        <w:tc>
          <w:tcPr>
            <w:tcW w:w="1950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 xml:space="preserve">  1- O  O  O  O</w:t>
            </w:r>
          </w:p>
        </w:tc>
      </w:tr>
      <w:tr w:rsidR="007B198B" w:rsidRPr="001536EB">
        <w:trPr>
          <w:trHeight w:val="288"/>
        </w:trPr>
        <w:tc>
          <w:tcPr>
            <w:tcW w:w="1950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 xml:space="preserve">  2- O  O  O  O</w:t>
            </w:r>
          </w:p>
        </w:tc>
      </w:tr>
      <w:tr w:rsidR="007B198B" w:rsidRPr="001536EB">
        <w:trPr>
          <w:trHeight w:val="288"/>
        </w:trPr>
        <w:tc>
          <w:tcPr>
            <w:tcW w:w="1950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 xml:space="preserve">  3- O  O  O  O</w:t>
            </w:r>
          </w:p>
        </w:tc>
      </w:tr>
      <w:tr w:rsidR="007B198B" w:rsidRPr="001536EB">
        <w:trPr>
          <w:trHeight w:val="288"/>
        </w:trPr>
        <w:tc>
          <w:tcPr>
            <w:tcW w:w="1950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 xml:space="preserve">  4- O  O  O  O</w:t>
            </w:r>
          </w:p>
        </w:tc>
      </w:tr>
      <w:tr w:rsidR="007B198B" w:rsidRPr="001536EB">
        <w:trPr>
          <w:trHeight w:val="288"/>
        </w:trPr>
        <w:tc>
          <w:tcPr>
            <w:tcW w:w="1950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 xml:space="preserve">  5- O  O  O  O</w:t>
            </w:r>
          </w:p>
        </w:tc>
      </w:tr>
      <w:tr w:rsidR="007B198B" w:rsidRPr="001536EB">
        <w:trPr>
          <w:trHeight w:val="288"/>
        </w:trPr>
        <w:tc>
          <w:tcPr>
            <w:tcW w:w="1950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 xml:space="preserve">  6- O  O  O  O</w:t>
            </w:r>
          </w:p>
        </w:tc>
      </w:tr>
      <w:tr w:rsidR="007B198B" w:rsidRPr="001536EB">
        <w:trPr>
          <w:trHeight w:val="288"/>
        </w:trPr>
        <w:tc>
          <w:tcPr>
            <w:tcW w:w="1950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 xml:space="preserve">  7- O  O  O  O</w:t>
            </w:r>
          </w:p>
        </w:tc>
      </w:tr>
      <w:tr w:rsidR="007B198B" w:rsidRPr="001536EB">
        <w:trPr>
          <w:trHeight w:val="288"/>
        </w:trPr>
        <w:tc>
          <w:tcPr>
            <w:tcW w:w="1950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 xml:space="preserve">  8- O  O  O  O</w:t>
            </w:r>
          </w:p>
        </w:tc>
      </w:tr>
      <w:tr w:rsidR="007B198B" w:rsidRPr="001536EB">
        <w:trPr>
          <w:trHeight w:val="288"/>
        </w:trPr>
        <w:tc>
          <w:tcPr>
            <w:tcW w:w="1950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 xml:space="preserve">  9- O  O  O  O</w:t>
            </w:r>
          </w:p>
        </w:tc>
      </w:tr>
      <w:tr w:rsidR="007B198B" w:rsidRPr="001536EB">
        <w:trPr>
          <w:trHeight w:val="288"/>
        </w:trPr>
        <w:tc>
          <w:tcPr>
            <w:tcW w:w="1950" w:type="dxa"/>
          </w:tcPr>
          <w:p w:rsidR="007B198B" w:rsidRPr="001536EB" w:rsidRDefault="007B198B" w:rsidP="00B67A87">
            <w:pPr>
              <w:rPr>
                <w:sz w:val="28"/>
                <w:szCs w:val="28"/>
              </w:rPr>
            </w:pPr>
            <w:r w:rsidRPr="001536EB">
              <w:rPr>
                <w:sz w:val="28"/>
                <w:szCs w:val="28"/>
              </w:rPr>
              <w:t>10- O  O  O  O</w:t>
            </w:r>
          </w:p>
        </w:tc>
      </w:tr>
    </w:tbl>
    <w:p w:rsidR="007B198B" w:rsidRDefault="007B198B" w:rsidP="004038F7"/>
    <w:p w:rsidR="007B198B" w:rsidRDefault="007B198B" w:rsidP="00277946">
      <w:pPr>
        <w:rPr>
          <w:b/>
          <w:i/>
          <w:sz w:val="20"/>
          <w:szCs w:val="20"/>
        </w:rPr>
      </w:pPr>
    </w:p>
    <w:p w:rsidR="007B198B" w:rsidRDefault="007B198B" w:rsidP="00277946">
      <w:pPr>
        <w:rPr>
          <w:b/>
          <w:i/>
          <w:sz w:val="20"/>
          <w:szCs w:val="20"/>
        </w:rPr>
      </w:pPr>
    </w:p>
    <w:p w:rsidR="007B198B" w:rsidRDefault="007B198B" w:rsidP="00277946">
      <w:pPr>
        <w:jc w:val="center"/>
        <w:rPr>
          <w:b/>
          <w:i/>
          <w:sz w:val="20"/>
          <w:szCs w:val="20"/>
        </w:rPr>
      </w:pPr>
      <w:r w:rsidRPr="00E65EED">
        <w:rPr>
          <w:b/>
          <w:i/>
          <w:sz w:val="20"/>
          <w:szCs w:val="20"/>
        </w:rPr>
        <w:t>B A Ş A R I L A R</w:t>
      </w:r>
      <w:r w:rsidRPr="00E65EED">
        <w:rPr>
          <w:b/>
          <w:i/>
        </w:rPr>
        <w:t>…</w:t>
      </w:r>
      <w:r>
        <w:rPr>
          <w:b/>
          <w:i/>
        </w:rPr>
        <w:t>C</w:t>
      </w:r>
      <w:r w:rsidRPr="00E65EED">
        <w:rPr>
          <w:b/>
          <w:i/>
        </w:rPr>
        <w:t>evaplarınızı</w:t>
      </w:r>
      <w:r w:rsidRPr="00E65EED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K</w:t>
      </w:r>
      <w:r w:rsidRPr="00E65EED">
        <w:rPr>
          <w:b/>
          <w:i/>
          <w:sz w:val="20"/>
          <w:szCs w:val="20"/>
        </w:rPr>
        <w:t xml:space="preserve">ontrol </w:t>
      </w:r>
      <w:r>
        <w:rPr>
          <w:b/>
          <w:i/>
          <w:sz w:val="20"/>
          <w:szCs w:val="20"/>
        </w:rPr>
        <w:t>E</w:t>
      </w:r>
      <w:r w:rsidRPr="00E65EED">
        <w:rPr>
          <w:b/>
          <w:i/>
          <w:sz w:val="20"/>
          <w:szCs w:val="20"/>
        </w:rPr>
        <w:t>diniz</w:t>
      </w:r>
    </w:p>
    <w:p w:rsidR="007B198B" w:rsidRPr="00E65EED" w:rsidRDefault="007B198B" w:rsidP="00277946">
      <w:pPr>
        <w:jc w:val="center"/>
        <w:rPr>
          <w:b/>
          <w:i/>
          <w:sz w:val="20"/>
          <w:szCs w:val="20"/>
        </w:rPr>
      </w:pPr>
    </w:p>
    <w:p w:rsidR="007B198B" w:rsidRDefault="007B198B" w:rsidP="00AF509A">
      <w:pPr>
        <w:jc w:val="center"/>
        <w:rPr>
          <w:b/>
          <w:i/>
          <w:sz w:val="20"/>
          <w:szCs w:val="20"/>
        </w:rPr>
      </w:pPr>
      <w:r w:rsidRPr="00E65EED">
        <w:rPr>
          <w:b/>
          <w:i/>
          <w:sz w:val="20"/>
          <w:szCs w:val="20"/>
        </w:rPr>
        <w:t xml:space="preserve">NOT: Her soru </w:t>
      </w:r>
      <w:r>
        <w:rPr>
          <w:b/>
          <w:i/>
          <w:sz w:val="20"/>
          <w:szCs w:val="20"/>
        </w:rPr>
        <w:t>5</w:t>
      </w:r>
      <w:r w:rsidRPr="00E65EED">
        <w:rPr>
          <w:b/>
          <w:i/>
          <w:sz w:val="20"/>
          <w:szCs w:val="20"/>
        </w:rPr>
        <w:t xml:space="preserve"> (</w:t>
      </w:r>
      <w:r>
        <w:rPr>
          <w:b/>
          <w:i/>
          <w:sz w:val="20"/>
          <w:szCs w:val="20"/>
        </w:rPr>
        <w:t>beş</w:t>
      </w:r>
      <w:r w:rsidRPr="00E65EED">
        <w:rPr>
          <w:b/>
          <w:i/>
          <w:sz w:val="20"/>
          <w:szCs w:val="20"/>
        </w:rPr>
        <w:t xml:space="preserve">) puandır.                                                                       </w:t>
      </w:r>
    </w:p>
    <w:p w:rsidR="007B198B" w:rsidRDefault="007B198B" w:rsidP="00AF509A">
      <w:pPr>
        <w:jc w:val="center"/>
        <w:rPr>
          <w:b/>
          <w:i/>
          <w:sz w:val="20"/>
          <w:szCs w:val="20"/>
        </w:rPr>
      </w:pPr>
    </w:p>
    <w:p w:rsidR="007B198B" w:rsidRPr="00277946" w:rsidRDefault="007B198B" w:rsidP="00747DDA">
      <w:pPr>
        <w:jc w:val="center"/>
      </w:pPr>
      <w:hyperlink r:id="rId16" w:history="1">
        <w:r>
          <w:rPr>
            <w:rStyle w:val="Hyperlink"/>
          </w:rPr>
          <w:t>www.sorubak.com</w:t>
        </w:r>
      </w:hyperlink>
    </w:p>
    <w:sectPr w:rsidR="007B198B" w:rsidRPr="00277946" w:rsidSect="003F3EE7">
      <w:type w:val="continuous"/>
      <w:pgSz w:w="11906" w:h="16838" w:code="9"/>
      <w:pgMar w:top="737" w:right="1134" w:bottom="737" w:left="1134" w:header="0" w:footer="0" w:gutter="0"/>
      <w:cols w:num="2" w:space="708" w:equalWidth="0">
        <w:col w:w="4323" w:space="843"/>
        <w:col w:w="447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98B" w:rsidRDefault="007B198B">
      <w:r>
        <w:separator/>
      </w:r>
    </w:p>
  </w:endnote>
  <w:endnote w:type="continuationSeparator" w:id="0">
    <w:p w:rsidR="007B198B" w:rsidRDefault="007B1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98B" w:rsidRDefault="007B198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98B" w:rsidRDefault="007B198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98B" w:rsidRDefault="007B19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98B" w:rsidRDefault="007B198B">
      <w:r>
        <w:separator/>
      </w:r>
    </w:p>
  </w:footnote>
  <w:footnote w:type="continuationSeparator" w:id="0">
    <w:p w:rsidR="007B198B" w:rsidRDefault="007B19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98B" w:rsidRDefault="007B198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98B" w:rsidRDefault="007B198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134.4pt;margin-top:372.85pt;width:253.25pt;height:24.6pt;rotation:-2916553fd;z-index:-251656192" adj="10802" fillcolor="#eaf1dd" strokecolor="#eaf1dd" strokeweight=".5pt">
          <v:fill opacity="15729f"/>
          <v:shadow color="#868686"/>
          <v:textpath style="font-family:&quot;Monotype Corsiva&quot;;font-size:20pt;v-text-kern:t" trim="t" fitpath="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98B" w:rsidRDefault="007B198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8F7"/>
    <w:rsid w:val="000144B1"/>
    <w:rsid w:val="00031143"/>
    <w:rsid w:val="0005196A"/>
    <w:rsid w:val="000D7DC1"/>
    <w:rsid w:val="001536EB"/>
    <w:rsid w:val="00165BD5"/>
    <w:rsid w:val="001A4093"/>
    <w:rsid w:val="00277946"/>
    <w:rsid w:val="002807B5"/>
    <w:rsid w:val="002B5073"/>
    <w:rsid w:val="002E267A"/>
    <w:rsid w:val="0030385F"/>
    <w:rsid w:val="003133F7"/>
    <w:rsid w:val="00372816"/>
    <w:rsid w:val="003F3EE7"/>
    <w:rsid w:val="004038F7"/>
    <w:rsid w:val="0045282F"/>
    <w:rsid w:val="00497516"/>
    <w:rsid w:val="004E33B7"/>
    <w:rsid w:val="00540A1E"/>
    <w:rsid w:val="00564D35"/>
    <w:rsid w:val="00596396"/>
    <w:rsid w:val="005C03AB"/>
    <w:rsid w:val="0061763A"/>
    <w:rsid w:val="0062660E"/>
    <w:rsid w:val="00641C8B"/>
    <w:rsid w:val="00655F6B"/>
    <w:rsid w:val="00664205"/>
    <w:rsid w:val="006B366F"/>
    <w:rsid w:val="006C14AD"/>
    <w:rsid w:val="0072688A"/>
    <w:rsid w:val="00747DDA"/>
    <w:rsid w:val="0075233B"/>
    <w:rsid w:val="00781D52"/>
    <w:rsid w:val="007B198B"/>
    <w:rsid w:val="007E1512"/>
    <w:rsid w:val="007E3B4A"/>
    <w:rsid w:val="007E5928"/>
    <w:rsid w:val="00805081"/>
    <w:rsid w:val="00836DFE"/>
    <w:rsid w:val="00864235"/>
    <w:rsid w:val="008A1999"/>
    <w:rsid w:val="008C7B9E"/>
    <w:rsid w:val="00903F7C"/>
    <w:rsid w:val="009333AD"/>
    <w:rsid w:val="00935D1D"/>
    <w:rsid w:val="009667F1"/>
    <w:rsid w:val="009F17F2"/>
    <w:rsid w:val="00A15D74"/>
    <w:rsid w:val="00A25AD0"/>
    <w:rsid w:val="00A63E6B"/>
    <w:rsid w:val="00A81FC7"/>
    <w:rsid w:val="00AC659B"/>
    <w:rsid w:val="00AF509A"/>
    <w:rsid w:val="00B151EA"/>
    <w:rsid w:val="00B67A87"/>
    <w:rsid w:val="00B77980"/>
    <w:rsid w:val="00BB7EF9"/>
    <w:rsid w:val="00BC6050"/>
    <w:rsid w:val="00BD3194"/>
    <w:rsid w:val="00BE0545"/>
    <w:rsid w:val="00BE62FB"/>
    <w:rsid w:val="00C01713"/>
    <w:rsid w:val="00C3724C"/>
    <w:rsid w:val="00C476FE"/>
    <w:rsid w:val="00C828A1"/>
    <w:rsid w:val="00C91402"/>
    <w:rsid w:val="00CD78C2"/>
    <w:rsid w:val="00D1456C"/>
    <w:rsid w:val="00D2361E"/>
    <w:rsid w:val="00D87C6E"/>
    <w:rsid w:val="00DA3C62"/>
    <w:rsid w:val="00DE6D09"/>
    <w:rsid w:val="00E1775F"/>
    <w:rsid w:val="00E24153"/>
    <w:rsid w:val="00E4365E"/>
    <w:rsid w:val="00E56A63"/>
    <w:rsid w:val="00E65EED"/>
    <w:rsid w:val="00E94517"/>
    <w:rsid w:val="00F06167"/>
    <w:rsid w:val="00F06905"/>
    <w:rsid w:val="00F35472"/>
    <w:rsid w:val="00F40F75"/>
    <w:rsid w:val="00F93C55"/>
    <w:rsid w:val="00FF2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F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038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F3E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593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F3EE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593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D87C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87C6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47DD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4.jpeg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817</Words>
  <Characters>4661</Characters>
  <Application>Microsoft Office Outlook</Application>
  <DocSecurity>0</DocSecurity>
  <Lines>0</Lines>
  <Paragraphs>0</Paragraphs>
  <ScaleCrop>false</ScaleCrop>
  <Company>ocak5567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5_snf sınav soruları</dc:subject>
  <dc:creator>5sin</dc:creator>
  <cp:keywords>Bafra Gazi İÖO</cp:keywords>
  <dc:description>ocak5567@gmail.com</dc:description>
  <cp:lastModifiedBy>EDANUR HANIM</cp:lastModifiedBy>
  <cp:revision>4</cp:revision>
  <cp:lastPrinted>2006-10-29T19:44:00Z</cp:lastPrinted>
  <dcterms:created xsi:type="dcterms:W3CDTF">2008-04-06T20:12:00Z</dcterms:created>
  <dcterms:modified xsi:type="dcterms:W3CDTF">2011-12-10T14:10:00Z</dcterms:modified>
</cp:coreProperties>
</file>