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66" w:rsidRPr="004B105A" w:rsidRDefault="00B47C66" w:rsidP="003A4AC3">
      <w:pPr>
        <w:jc w:val="center"/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3pt;margin-top:5.4pt;width:111pt;height:30.6pt;z-index:251656704" stroked="f">
            <v:textbox style="mso-next-textbox:#_x0000_s1027">
              <w:txbxContent>
                <w:p w:rsidR="00B47C66" w:rsidRPr="00DF1EA6" w:rsidRDefault="00B47C66" w:rsidP="00DF1EA6">
                  <w:pPr>
                    <w:rPr>
                      <w:szCs w:val="16"/>
                    </w:rPr>
                  </w:pPr>
                  <w:hyperlink r:id="rId6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</w:rPr>
        <w:t>…………………</w:t>
      </w:r>
      <w:r w:rsidRPr="002338EE">
        <w:rPr>
          <w:sz w:val="22"/>
          <w:szCs w:val="22"/>
          <w:highlight w:val="lightGray"/>
        </w:rPr>
        <w:t xml:space="preserve"> İlköğretim Okulu</w:t>
      </w:r>
    </w:p>
    <w:p w:rsidR="00B47C66" w:rsidRPr="004B105A" w:rsidRDefault="00B47C66" w:rsidP="003A4AC3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4B105A">
        <w:rPr>
          <w:sz w:val="22"/>
          <w:szCs w:val="22"/>
        </w:rPr>
        <w:t xml:space="preserve"> Eğitim Öğretim Yılı 5-B Sınıfı</w:t>
      </w:r>
    </w:p>
    <w:p w:rsidR="00B47C66" w:rsidRDefault="00B47C66" w:rsidP="003A4AC3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 w:rsidRPr="00AD6CCF">
        <w:rPr>
          <w:b/>
          <w:i/>
          <w:sz w:val="22"/>
          <w:szCs w:val="22"/>
        </w:rPr>
        <w:t>Sosyal Bilgiler Dersi (</w:t>
      </w:r>
      <w:r>
        <w:rPr>
          <w:b/>
          <w:i/>
          <w:sz w:val="22"/>
          <w:szCs w:val="22"/>
        </w:rPr>
        <w:t>Bir Ülke Bir Bayrak</w:t>
      </w:r>
      <w:r w:rsidRPr="00AD6CCF">
        <w:rPr>
          <w:b/>
          <w:i/>
          <w:sz w:val="22"/>
          <w:szCs w:val="22"/>
        </w:rPr>
        <w:t>) Sınavı</w:t>
      </w:r>
    </w:p>
    <w:p w:rsidR="00B47C66" w:rsidRPr="004B105A" w:rsidRDefault="00B47C66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B47C66" w:rsidRPr="004B105A" w:rsidRDefault="00B47C66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YANLIŞ : …………..                 </w:t>
      </w:r>
      <w:r>
        <w:rPr>
          <w:sz w:val="22"/>
          <w:szCs w:val="22"/>
        </w:rPr>
        <w:t xml:space="preserve">          </w:t>
      </w:r>
      <w:r w:rsidRPr="004B105A">
        <w:rPr>
          <w:sz w:val="22"/>
          <w:szCs w:val="22"/>
        </w:rPr>
        <w:t xml:space="preserve">PUAN : …………..        </w:t>
      </w:r>
    </w:p>
    <w:p w:rsidR="00B47C66" w:rsidRPr="004B105A" w:rsidRDefault="00B47C66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B47C66" w:rsidRPr="004B105A" w:rsidRDefault="00B47C66" w:rsidP="00725142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>Okul N</w:t>
      </w:r>
      <w:r>
        <w:rPr>
          <w:sz w:val="22"/>
          <w:szCs w:val="22"/>
        </w:rPr>
        <w:t>umaram</w:t>
      </w:r>
      <w:r w:rsidRPr="004B105A">
        <w:rPr>
          <w:sz w:val="22"/>
          <w:szCs w:val="22"/>
        </w:rPr>
        <w:t xml:space="preserve">      : ………………………</w:t>
      </w:r>
    </w:p>
    <w:p w:rsidR="00B47C66" w:rsidRPr="00725142" w:rsidRDefault="00B47C66" w:rsidP="00A0526C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B47C66" w:rsidRPr="00725142" w:rsidSect="008125D5">
          <w:headerReference w:type="default" r:id="rId7"/>
          <w:type w:val="continuous"/>
          <w:pgSz w:w="11906" w:h="16838" w:code="9"/>
          <w:pgMar w:top="794" w:right="794" w:bottom="794" w:left="794" w:header="0" w:footer="0" w:gutter="0"/>
          <w:cols w:sep="1" w:space="708"/>
          <w:rtlGutter/>
          <w:docGrid w:linePitch="360"/>
        </w:sectPr>
      </w:pPr>
      <w:r w:rsidRPr="002338EE">
        <w:rPr>
          <w:b/>
          <w:i/>
          <w:spacing w:val="80"/>
          <w:position w:val="-6"/>
          <w:sz w:val="22"/>
          <w:szCs w:val="22"/>
          <w:highlight w:val="yellow"/>
        </w:rPr>
        <w:t>S O R U L A R</w:t>
      </w:r>
    </w:p>
    <w:p w:rsidR="00B47C66" w:rsidRDefault="00B47C66">
      <w:pPr>
        <w:rPr>
          <w:sz w:val="20"/>
          <w:szCs w:val="20"/>
        </w:rPr>
      </w:pPr>
    </w:p>
    <w:p w:rsidR="00B47C66" w:rsidRPr="00FC2896" w:rsidRDefault="00B47C66">
      <w:pPr>
        <w:rPr>
          <w:sz w:val="20"/>
          <w:szCs w:val="20"/>
        </w:rPr>
        <w:sectPr w:rsidR="00B47C66" w:rsidRPr="00FC2896" w:rsidSect="00062575">
          <w:type w:val="continuous"/>
          <w:pgSz w:w="11906" w:h="16838" w:code="9"/>
          <w:pgMar w:top="21" w:right="1134" w:bottom="737" w:left="1134" w:header="360" w:footer="0" w:gutter="0"/>
          <w:cols w:num="2" w:sep="1" w:space="851"/>
          <w:docGrid w:linePitch="360"/>
        </w:sectPr>
      </w:pPr>
    </w:p>
    <w:p w:rsidR="00B47C66" w:rsidRPr="00FC2896" w:rsidRDefault="00B47C66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Aşağıdakilerden hangisi toplumsal yaşamı genel olarak düzenleyen yazılı kuralların tümüne birden verilen addır?</w:t>
      </w:r>
    </w:p>
    <w:p w:rsidR="00B47C66" w:rsidRPr="00FC2896" w:rsidRDefault="00B47C66" w:rsidP="00FB15D7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Âdet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Töre</w:t>
      </w:r>
    </w:p>
    <w:p w:rsidR="00B47C66" w:rsidRPr="00FC2896" w:rsidRDefault="00B47C66" w:rsidP="00FB15D7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Kurallar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Anayasa</w:t>
      </w:r>
    </w:p>
    <w:p w:rsidR="00B47C66" w:rsidRPr="00FC2896" w:rsidRDefault="00B47C66">
      <w:pPr>
        <w:rPr>
          <w:sz w:val="22"/>
          <w:szCs w:val="22"/>
        </w:rPr>
      </w:pPr>
    </w:p>
    <w:p w:rsidR="00B47C66" w:rsidRPr="00FC2896" w:rsidRDefault="00B47C66" w:rsidP="00725142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Aşağıdakilerden hangisi, anayasamızın ilk üç maddesi içinde yer </w:t>
      </w:r>
      <w:r w:rsidRPr="00FB15D7">
        <w:rPr>
          <w:b/>
          <w:i/>
          <w:sz w:val="22"/>
          <w:szCs w:val="22"/>
          <w:u w:val="single"/>
        </w:rPr>
        <w:t>almaz</w:t>
      </w:r>
      <w:r>
        <w:rPr>
          <w:sz w:val="22"/>
          <w:szCs w:val="22"/>
        </w:rPr>
        <w:t>?</w:t>
      </w:r>
    </w:p>
    <w:p w:rsidR="00B47C66" w:rsidRDefault="00B47C66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Türkiye devleti, bir cumhuriyettir.</w:t>
      </w:r>
    </w:p>
    <w:p w:rsidR="00B47C66" w:rsidRPr="00FC2896" w:rsidRDefault="00B47C66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Türk devleti; ülkesi ve milletiyle bölünmez bir bütündür.</w:t>
      </w:r>
    </w:p>
    <w:p w:rsidR="00B47C66" w:rsidRDefault="00B47C66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Millî marşımız “İstiklâl Marşı”dır.</w:t>
      </w:r>
    </w:p>
    <w:p w:rsidR="00B47C66" w:rsidRDefault="00B47C66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Her Türk vatandaşı 8 yıl zorunlu eğitim hakkına sahiptir.</w:t>
      </w:r>
    </w:p>
    <w:p w:rsidR="00B47C66" w:rsidRDefault="00B47C66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Pr="00FC2896" w:rsidRDefault="00B47C66" w:rsidP="00725142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Yasalar bize aşağıdakilerden hangisini </w:t>
      </w:r>
      <w:r w:rsidRPr="00A5580C">
        <w:rPr>
          <w:b/>
          <w:i/>
          <w:sz w:val="22"/>
          <w:szCs w:val="22"/>
          <w:u w:val="single"/>
        </w:rPr>
        <w:t>sağlamaz</w:t>
      </w:r>
      <w:r>
        <w:rPr>
          <w:sz w:val="22"/>
          <w:szCs w:val="22"/>
        </w:rPr>
        <w:t>?</w:t>
      </w:r>
    </w:p>
    <w:p w:rsidR="00B47C66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Huzur</w:t>
      </w:r>
      <w:r>
        <w:rPr>
          <w:sz w:val="22"/>
          <w:szCs w:val="22"/>
        </w:rPr>
        <w:tab/>
      </w:r>
    </w:p>
    <w:p w:rsidR="00B47C66" w:rsidRPr="00FC2896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İstediğimiz gibi davranma özgürlüğü</w:t>
      </w:r>
    </w:p>
    <w:p w:rsidR="00B47C66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BB4D65">
        <w:rPr>
          <w:sz w:val="22"/>
          <w:szCs w:val="22"/>
        </w:rPr>
        <w:t xml:space="preserve"> </w:t>
      </w:r>
      <w:r>
        <w:rPr>
          <w:sz w:val="22"/>
          <w:szCs w:val="22"/>
        </w:rPr>
        <w:t>Güven</w:t>
      </w:r>
    </w:p>
    <w:p w:rsidR="00B47C66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Hayatımızı kolaylaştırma</w:t>
      </w:r>
    </w:p>
    <w:p w:rsidR="00B47C66" w:rsidRDefault="00B47C66" w:rsidP="00725142">
      <w:pPr>
        <w:rPr>
          <w:b/>
          <w:sz w:val="20"/>
          <w:szCs w:val="20"/>
          <w:bdr w:val="single" w:sz="4" w:space="0" w:color="auto"/>
        </w:rPr>
      </w:pPr>
    </w:p>
    <w:p w:rsidR="00B47C66" w:rsidRPr="000D651E" w:rsidRDefault="00B47C66" w:rsidP="00725142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S–4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Ülkemizde şu anda yürürlükte olan anayasa, hangi tarihte hazırlanmıştır?</w:t>
      </w:r>
    </w:p>
    <w:p w:rsidR="00B47C66" w:rsidRPr="00F81C1F" w:rsidRDefault="00B47C66" w:rsidP="00A5580C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1876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1982</w:t>
      </w:r>
    </w:p>
    <w:p w:rsidR="00B47C66" w:rsidRDefault="00B47C66" w:rsidP="00A5580C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1961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1921</w:t>
      </w:r>
    </w:p>
    <w:p w:rsidR="00B47C66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Pr="00F81C1F" w:rsidRDefault="00B47C66" w:rsidP="00F81C1F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TBMM, aşağıdakilerden hangisini </w:t>
      </w:r>
      <w:r w:rsidRPr="00A5580C">
        <w:rPr>
          <w:b/>
          <w:i/>
          <w:sz w:val="22"/>
          <w:szCs w:val="22"/>
          <w:u w:val="single"/>
        </w:rPr>
        <w:t>yapmaz</w:t>
      </w:r>
      <w:r>
        <w:rPr>
          <w:sz w:val="22"/>
          <w:szCs w:val="22"/>
        </w:rPr>
        <w:t>?</w:t>
      </w:r>
    </w:p>
    <w:p w:rsidR="00B47C66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Anayasanın bütün maddelerini değiştirebilir.</w:t>
      </w:r>
    </w:p>
    <w:p w:rsidR="00B47C66" w:rsidRPr="00F81C1F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Kanun yapar.</w:t>
      </w:r>
    </w:p>
    <w:p w:rsidR="00B47C66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Kanunda değişiklik gerekiyorsa yapar.</w:t>
      </w:r>
    </w:p>
    <w:p w:rsidR="00B47C66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Kanunda kalkması gerekeni kaldırır.</w:t>
      </w:r>
    </w:p>
    <w:p w:rsidR="00B47C66" w:rsidRDefault="00B47C66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Default="00B47C66" w:rsidP="00D4147E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S–6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Aşağıdakilerden hangileri seçimle göreve </w:t>
      </w:r>
      <w:r w:rsidRPr="008E0101">
        <w:rPr>
          <w:b/>
          <w:i/>
          <w:sz w:val="22"/>
          <w:szCs w:val="22"/>
          <w:u w:val="single"/>
        </w:rPr>
        <w:t>gelmez</w:t>
      </w:r>
      <w:r>
        <w:rPr>
          <w:sz w:val="22"/>
          <w:szCs w:val="22"/>
        </w:rPr>
        <w:t>?</w:t>
      </w:r>
    </w:p>
    <w:p w:rsidR="00B47C66" w:rsidRPr="008E0101" w:rsidRDefault="00B47C66" w:rsidP="00D4147E">
      <w:pPr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8E0101">
        <w:rPr>
          <w:b/>
          <w:i/>
          <w:sz w:val="22"/>
          <w:szCs w:val="22"/>
        </w:rPr>
        <w:t>I. Milletvekili</w:t>
      </w:r>
    </w:p>
    <w:p w:rsidR="00B47C66" w:rsidRPr="008E0101" w:rsidRDefault="00B47C66" w:rsidP="008E0101">
      <w:pPr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</w:t>
      </w:r>
      <w:r w:rsidRPr="008E0101">
        <w:rPr>
          <w:b/>
          <w:i/>
          <w:sz w:val="22"/>
          <w:szCs w:val="22"/>
        </w:rPr>
        <w:t>I. Kaymakam</w:t>
      </w:r>
    </w:p>
    <w:p w:rsidR="00B47C66" w:rsidRPr="008E0101" w:rsidRDefault="00B47C66" w:rsidP="00D4147E">
      <w:pPr>
        <w:rPr>
          <w:b/>
          <w:i/>
          <w:sz w:val="22"/>
          <w:szCs w:val="22"/>
        </w:rPr>
      </w:pPr>
      <w:r w:rsidRPr="008E0101"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>I</w:t>
      </w:r>
      <w:r w:rsidRPr="008E0101">
        <w:rPr>
          <w:b/>
          <w:i/>
          <w:sz w:val="22"/>
          <w:szCs w:val="22"/>
        </w:rPr>
        <w:t>II. Vali</w:t>
      </w:r>
    </w:p>
    <w:p w:rsidR="00B47C66" w:rsidRPr="008E0101" w:rsidRDefault="00B47C66" w:rsidP="00D4147E">
      <w:pPr>
        <w:rPr>
          <w:b/>
          <w:i/>
          <w:sz w:val="22"/>
          <w:szCs w:val="22"/>
        </w:rPr>
      </w:pPr>
      <w:r w:rsidRPr="008E0101">
        <w:rPr>
          <w:b/>
          <w:i/>
          <w:sz w:val="22"/>
          <w:szCs w:val="22"/>
        </w:rPr>
        <w:tab/>
        <w:t>I</w:t>
      </w:r>
      <w:r>
        <w:rPr>
          <w:b/>
          <w:i/>
          <w:sz w:val="22"/>
          <w:szCs w:val="22"/>
        </w:rPr>
        <w:t>V</w:t>
      </w:r>
      <w:r w:rsidRPr="008E0101">
        <w:rPr>
          <w:b/>
          <w:i/>
          <w:sz w:val="22"/>
          <w:szCs w:val="22"/>
        </w:rPr>
        <w:t>. Belediye Başkanı</w:t>
      </w:r>
    </w:p>
    <w:p w:rsidR="00B47C66" w:rsidRPr="008E0101" w:rsidRDefault="00B47C66" w:rsidP="00D4147E">
      <w:pPr>
        <w:rPr>
          <w:b/>
          <w:i/>
          <w:sz w:val="22"/>
          <w:szCs w:val="22"/>
        </w:rPr>
      </w:pPr>
      <w:r w:rsidRPr="008E0101">
        <w:rPr>
          <w:b/>
          <w:i/>
          <w:sz w:val="22"/>
          <w:szCs w:val="22"/>
        </w:rPr>
        <w:tab/>
        <w:t>V. Muhtar</w:t>
      </w:r>
    </w:p>
    <w:p w:rsidR="00B47C66" w:rsidRPr="00F81C1F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V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II, III ve V</w:t>
      </w:r>
    </w:p>
    <w:p w:rsidR="00B47C66" w:rsidRDefault="00B47C66" w:rsidP="00E26ABA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 ve V</w:t>
      </w:r>
    </w:p>
    <w:p w:rsidR="00B47C66" w:rsidRPr="00FC2896" w:rsidRDefault="00B47C66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Pr="00492AFB" w:rsidRDefault="00B47C66" w:rsidP="00492AFB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S–7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Aşağıdaki yasalardan hangisi, toplumsal yaşamı düzenlemekle ilgili </w:t>
      </w:r>
      <w:r w:rsidRPr="008E0101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Kapalı yerlerde sigara içmek yasaktır.</w:t>
      </w:r>
    </w:p>
    <w:p w:rsidR="00B47C66" w:rsidRDefault="00B47C66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Alkollü araç kullanmak yasaktır.</w:t>
      </w:r>
    </w:p>
    <w:p w:rsidR="00B47C66" w:rsidRDefault="00B47C66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D96A6A">
        <w:rPr>
          <w:sz w:val="22"/>
          <w:szCs w:val="22"/>
        </w:rPr>
        <w:t xml:space="preserve"> </w:t>
      </w:r>
      <w:r>
        <w:rPr>
          <w:sz w:val="22"/>
          <w:szCs w:val="22"/>
        </w:rPr>
        <w:t>Sokakları kirletmek, çöp atmak yasaktır.</w:t>
      </w:r>
      <w:r>
        <w:rPr>
          <w:sz w:val="22"/>
          <w:szCs w:val="22"/>
        </w:rPr>
        <w:tab/>
      </w:r>
    </w:p>
    <w:p w:rsidR="00B47C66" w:rsidRPr="00492AFB" w:rsidRDefault="00B47C66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Meclis Başkanı, milletvekillerinin oyuyla seçilir.</w:t>
      </w:r>
    </w:p>
    <w:p w:rsidR="00B47C66" w:rsidRDefault="00B47C66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B47C66" w:rsidRPr="00492AFB" w:rsidRDefault="00B47C66" w:rsidP="00D96A6A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S–8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Toplumda yazılı olmayan kurallar vardır. Bunlar gelenek, görenek ve ahlak kurallarıdır. Bunlar karşılıklı sevgi, saygı ve yardımlaşmaya dayanır. Buna göre aşağıdakilerden hangisi yazısız kurallardan </w:t>
      </w:r>
      <w:r w:rsidRPr="00C85E2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E26AB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 taşıma araçlarında yaşlılara ve hamilelere yer vermek.</w:t>
      </w:r>
    </w:p>
    <w:p w:rsidR="00B47C66" w:rsidRPr="00F81C1F" w:rsidRDefault="00B47C66" w:rsidP="00E26AB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Hastane, banka vb. yerlerde sıraya girmek.</w:t>
      </w:r>
    </w:p>
    <w:p w:rsidR="00B47C66" w:rsidRDefault="00B47C66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Sürücü belgesi olmadan taşıt kullanmak.</w:t>
      </w:r>
    </w:p>
    <w:p w:rsidR="00B47C66" w:rsidRDefault="00B47C66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Başkalarının kusurları ve engelleriyle alay etmek.</w:t>
      </w:r>
    </w:p>
    <w:p w:rsidR="00B47C66" w:rsidRDefault="00B47C66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Default="00B47C66" w:rsidP="0036656F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S–9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Başbakanlığa bağlı kurumlardan biri </w:t>
      </w:r>
      <w:r w:rsidRPr="00C85E2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D96A6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Mahkemeler </w:t>
      </w:r>
    </w:p>
    <w:p w:rsidR="00B47C66" w:rsidRDefault="00B47C66" w:rsidP="00D96A6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Milli Savunma Bakanlığı</w:t>
      </w:r>
    </w:p>
    <w:p w:rsidR="00B47C66" w:rsidRDefault="00B47C66" w:rsidP="00CC1F93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Dış İşleri Bakanlığı</w:t>
      </w:r>
    </w:p>
    <w:p w:rsidR="00B47C66" w:rsidRDefault="00B47C66" w:rsidP="0036656F">
      <w:pPr>
        <w:tabs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Adalet Bakanlığı</w:t>
      </w:r>
    </w:p>
    <w:p w:rsidR="00B47C66" w:rsidRDefault="00B47C66" w:rsidP="00A54094">
      <w:pPr>
        <w:rPr>
          <w:i/>
        </w:rPr>
      </w:pPr>
    </w:p>
    <w:p w:rsidR="00B47C66" w:rsidRPr="00F21491" w:rsidRDefault="00B47C66" w:rsidP="004B2507">
      <w:pPr>
        <w:tabs>
          <w:tab w:val="left" w:pos="72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S–10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 w:rsidRPr="00F21491">
        <w:rPr>
          <w:sz w:val="22"/>
          <w:szCs w:val="22"/>
        </w:rPr>
        <w:t>Aşağıdakilerden hangisi merkezî yönetim birimidir?</w:t>
      </w:r>
    </w:p>
    <w:p w:rsidR="00B47C66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Türk Hava Kurumu</w:t>
      </w:r>
    </w:p>
    <w:p w:rsidR="00B47C66" w:rsidRPr="00F81C1F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TEMA</w:t>
      </w:r>
    </w:p>
    <w:p w:rsidR="00B47C66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Millî Eğitim Bakanlığı</w:t>
      </w:r>
    </w:p>
    <w:p w:rsidR="00B47C66" w:rsidRPr="00FD56F4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Dernekler</w:t>
      </w:r>
    </w:p>
    <w:p w:rsidR="00B47C66" w:rsidRDefault="00B47C66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B47C66" w:rsidRPr="008E0101" w:rsidRDefault="00B47C66" w:rsidP="00FD56F4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 w:rsidRPr="008E0101">
        <w:rPr>
          <w:b/>
          <w:i/>
          <w:sz w:val="22"/>
          <w:szCs w:val="22"/>
        </w:rPr>
        <w:t xml:space="preserve">I. </w:t>
      </w:r>
      <w:r>
        <w:rPr>
          <w:b/>
          <w:i/>
          <w:sz w:val="22"/>
          <w:szCs w:val="22"/>
        </w:rPr>
        <w:t>Oyun alanları ve parklar yapar.</w:t>
      </w:r>
    </w:p>
    <w:p w:rsidR="00B47C66" w:rsidRPr="008E0101" w:rsidRDefault="00B47C66" w:rsidP="00FD56F4">
      <w:pPr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</w:t>
      </w:r>
      <w:r w:rsidRPr="008E0101">
        <w:rPr>
          <w:b/>
          <w:i/>
          <w:sz w:val="22"/>
          <w:szCs w:val="22"/>
        </w:rPr>
        <w:t xml:space="preserve">I. </w:t>
      </w:r>
      <w:r>
        <w:rPr>
          <w:b/>
          <w:i/>
          <w:sz w:val="22"/>
          <w:szCs w:val="22"/>
        </w:rPr>
        <w:t>Yolları ve caddeleri yapar.</w:t>
      </w:r>
    </w:p>
    <w:p w:rsidR="00B47C66" w:rsidRDefault="00B47C66" w:rsidP="00FD56F4">
      <w:pPr>
        <w:rPr>
          <w:b/>
          <w:i/>
          <w:sz w:val="22"/>
          <w:szCs w:val="22"/>
        </w:rPr>
      </w:pPr>
      <w:r w:rsidRPr="008E0101"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>I</w:t>
      </w:r>
      <w:r w:rsidRPr="008E0101">
        <w:rPr>
          <w:b/>
          <w:i/>
          <w:sz w:val="22"/>
          <w:szCs w:val="22"/>
        </w:rPr>
        <w:t xml:space="preserve">II. </w:t>
      </w:r>
      <w:r>
        <w:rPr>
          <w:b/>
          <w:i/>
          <w:sz w:val="22"/>
          <w:szCs w:val="22"/>
        </w:rPr>
        <w:t>Ulaşımı kolaylaştırır.</w:t>
      </w:r>
    </w:p>
    <w:p w:rsidR="00B47C66" w:rsidRDefault="00B47C66" w:rsidP="00FD56F4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  <w:t>IV. Temizlik işlerini düzenler.</w:t>
      </w:r>
    </w:p>
    <w:p w:rsidR="00B47C66" w:rsidRPr="00FD56F4" w:rsidRDefault="00B47C66" w:rsidP="00FD56F4">
      <w:pPr>
        <w:rPr>
          <w:sz w:val="22"/>
          <w:szCs w:val="22"/>
        </w:rPr>
      </w:pPr>
      <w:r>
        <w:rPr>
          <w:sz w:val="22"/>
          <w:szCs w:val="22"/>
        </w:rPr>
        <w:t>Yukarıdaki görevler aşağıdakilerden hangisinin sorumlulukları arsında yer alır?</w:t>
      </w:r>
    </w:p>
    <w:p w:rsidR="00B47C66" w:rsidRPr="00F81C1F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Vali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Belediye başkanı </w:t>
      </w:r>
    </w:p>
    <w:p w:rsidR="00B47C66" w:rsidRDefault="00B47C66" w:rsidP="00FD56F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C435A3">
        <w:rPr>
          <w:sz w:val="22"/>
          <w:szCs w:val="22"/>
        </w:rPr>
        <w:t xml:space="preserve"> </w:t>
      </w:r>
      <w:r>
        <w:rPr>
          <w:sz w:val="22"/>
          <w:szCs w:val="22"/>
        </w:rPr>
        <w:t>Kaymakam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Muhtar</w:t>
      </w:r>
    </w:p>
    <w:p w:rsidR="00B47C66" w:rsidRDefault="00B47C66" w:rsidP="00A54094">
      <w:pPr>
        <w:rPr>
          <w:i/>
        </w:rPr>
      </w:pPr>
    </w:p>
    <w:p w:rsidR="00B47C66" w:rsidRPr="004B2507" w:rsidRDefault="00B47C66" w:rsidP="004176A1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Türkiye’nin bağımsız bir ülke olduğunu gösteren semboller arasında aşağıdakilerden hangisi </w:t>
      </w:r>
      <w:r w:rsidRPr="00FD56F4">
        <w:rPr>
          <w:b/>
          <w:i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B47C66" w:rsidRPr="00F81C1F" w:rsidRDefault="00B47C66" w:rsidP="000B73B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Anıtkabir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</w:t>
      </w:r>
    </w:p>
    <w:p w:rsidR="00B47C66" w:rsidRDefault="00B47C66" w:rsidP="000B73B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BB4D65">
        <w:rPr>
          <w:sz w:val="22"/>
          <w:szCs w:val="22"/>
        </w:rPr>
        <w:t xml:space="preserve"> </w:t>
      </w:r>
      <w:r>
        <w:rPr>
          <w:sz w:val="22"/>
          <w:szCs w:val="22"/>
        </w:rPr>
        <w:t>İstiklal Marşı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Bayrak</w:t>
      </w:r>
    </w:p>
    <w:p w:rsidR="00B47C66" w:rsidRDefault="00B47C66" w:rsidP="00062575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B47C66" w:rsidRDefault="00B47C66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İstiklal Marşımızın yazarı kimdir?</w:t>
      </w:r>
    </w:p>
    <w:p w:rsidR="00B47C66" w:rsidRPr="000B73B4" w:rsidRDefault="00B47C66" w:rsidP="000B73B4">
      <w:pPr>
        <w:tabs>
          <w:tab w:val="left" w:pos="360"/>
          <w:tab w:val="left" w:pos="2520"/>
        </w:tabs>
        <w:ind w:firstLine="180"/>
        <w:rPr>
          <w:sz w:val="22"/>
          <w:szCs w:val="22"/>
        </w:rPr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Âşık Veysel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M. Kemal Atatürk</w:t>
      </w:r>
    </w:p>
    <w:p w:rsidR="00B47C66" w:rsidRPr="000B73B4" w:rsidRDefault="00B47C66" w:rsidP="000B73B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Yunus Emre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Mehmet Akif Ersoy</w:t>
      </w:r>
    </w:p>
    <w:p w:rsidR="00B47C66" w:rsidRPr="00F459B2" w:rsidRDefault="00B47C66" w:rsidP="000B73B4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B47C66" w:rsidRPr="00492AFB" w:rsidRDefault="00B47C66" w:rsidP="00684E14">
      <w:pPr>
        <w:tabs>
          <w:tab w:val="left" w:pos="36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S–14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Şu an görevde bulunan Cumhurbaşkanımız kimdir?</w:t>
      </w:r>
    </w:p>
    <w:p w:rsidR="00B47C66" w:rsidRDefault="00B47C66" w:rsidP="000B73B4">
      <w:pPr>
        <w:tabs>
          <w:tab w:val="left" w:pos="180"/>
          <w:tab w:val="left" w:pos="360"/>
          <w:tab w:val="left" w:pos="1260"/>
          <w:tab w:val="left" w:pos="252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R. Tayip Erdoğan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A. Necdet Sezer</w:t>
      </w:r>
    </w:p>
    <w:p w:rsidR="00B47C66" w:rsidRDefault="00B47C66" w:rsidP="000B73B4">
      <w:pPr>
        <w:tabs>
          <w:tab w:val="left" w:pos="180"/>
          <w:tab w:val="left" w:pos="360"/>
          <w:tab w:val="left" w:pos="1260"/>
          <w:tab w:val="left" w:pos="2520"/>
          <w:tab w:val="left" w:pos="342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Abdullah GÜL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Deniz Baykal</w:t>
      </w:r>
    </w:p>
    <w:p w:rsidR="00B47C66" w:rsidRPr="004D51FD" w:rsidRDefault="00B47C66" w:rsidP="008125D5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rPr>
          <w:sz w:val="22"/>
          <w:szCs w:val="22"/>
        </w:rPr>
      </w:pPr>
    </w:p>
    <w:p w:rsidR="00B47C66" w:rsidRPr="00BB4D65" w:rsidRDefault="00B47C66" w:rsidP="002732D4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Bazı bakanlıklar ve görevleri ile ilgili aşağıdaki eşleştirmelerden hangisi </w:t>
      </w:r>
      <w:r w:rsidRPr="00C26D8A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B47C66" w:rsidRPr="00762F13" w:rsidRDefault="00B47C66" w:rsidP="00684E14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C435A3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Sağlık Bakanlığı – </w:t>
      </w:r>
      <w:r w:rsidRPr="00762F13">
        <w:rPr>
          <w:i/>
          <w:sz w:val="22"/>
          <w:szCs w:val="22"/>
        </w:rPr>
        <w:t>Gıda maddelerini sağlık açısından denetlemek.</w:t>
      </w:r>
    </w:p>
    <w:p w:rsidR="00B47C66" w:rsidRPr="00F81C1F" w:rsidRDefault="00B47C66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C435A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Milli Eğitim Bakanlığı – </w:t>
      </w:r>
      <w:r w:rsidRPr="00762F13">
        <w:rPr>
          <w:i/>
          <w:sz w:val="22"/>
          <w:szCs w:val="22"/>
        </w:rPr>
        <w:t>Okul öncesi, ilköğretim ve ortaöğretim kurumları açmak.</w:t>
      </w:r>
      <w:r>
        <w:rPr>
          <w:sz w:val="22"/>
          <w:szCs w:val="22"/>
        </w:rPr>
        <w:t xml:space="preserve"> </w:t>
      </w:r>
    </w:p>
    <w:p w:rsidR="00B47C66" w:rsidRPr="00762F13" w:rsidRDefault="00B47C66" w:rsidP="00684E14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C435A3">
        <w:rPr>
          <w:b/>
          <w:sz w:val="22"/>
          <w:szCs w:val="22"/>
        </w:rPr>
        <w:t>C)</w:t>
      </w:r>
      <w:r w:rsidRPr="00C435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Dış İşleri Bakanlığı – </w:t>
      </w:r>
      <w:r w:rsidRPr="00762F13">
        <w:rPr>
          <w:i/>
          <w:sz w:val="22"/>
          <w:szCs w:val="22"/>
        </w:rPr>
        <w:t>Nüfus ve va</w:t>
      </w:r>
      <w:r>
        <w:rPr>
          <w:i/>
          <w:sz w:val="22"/>
          <w:szCs w:val="22"/>
        </w:rPr>
        <w:t>tandaşlık hizmetlerini yürütmek.</w:t>
      </w:r>
    </w:p>
    <w:p w:rsidR="00B47C66" w:rsidRPr="00762F13" w:rsidRDefault="00B47C66" w:rsidP="00684E14">
      <w:pPr>
        <w:tabs>
          <w:tab w:val="left" w:pos="180"/>
          <w:tab w:val="left" w:pos="360"/>
          <w:tab w:val="left" w:pos="2340"/>
        </w:tabs>
        <w:ind w:left="180" w:hanging="180"/>
        <w:rPr>
          <w:i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C435A3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Adalet Bakanlığı – </w:t>
      </w:r>
      <w:r w:rsidRPr="00762F13">
        <w:rPr>
          <w:i/>
          <w:sz w:val="22"/>
          <w:szCs w:val="22"/>
        </w:rPr>
        <w:t>Mahkemeleri açmak ve teşkilatlandırmak</w:t>
      </w:r>
    </w:p>
    <w:p w:rsidR="00B47C66" w:rsidRDefault="00B47C66" w:rsidP="00A54094">
      <w:pPr>
        <w:rPr>
          <w:i/>
        </w:rPr>
      </w:pPr>
    </w:p>
    <w:p w:rsidR="00B47C66" w:rsidRPr="00492AFB" w:rsidRDefault="00B47C66" w:rsidP="00DC31A8">
      <w:pPr>
        <w:tabs>
          <w:tab w:val="left" w:pos="180"/>
          <w:tab w:val="left" w:pos="2880"/>
        </w:tabs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S–16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Vali ve kaymakam, aşağıdaki bakanlıklardan hangisine bağlı olarak çalışır?</w:t>
      </w:r>
    </w:p>
    <w:p w:rsidR="00B47C66" w:rsidRDefault="00B47C66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Dış İşleri Bakanlığı</w:t>
      </w:r>
    </w:p>
    <w:p w:rsidR="00B47C66" w:rsidRPr="00F81C1F" w:rsidRDefault="00B47C66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İç İşleri Bakanlığı</w:t>
      </w:r>
    </w:p>
    <w:p w:rsidR="00B47C66" w:rsidRDefault="00B47C66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Maliye Bakanlığı</w:t>
      </w:r>
    </w:p>
    <w:p w:rsidR="00B47C66" w:rsidRDefault="00B47C66" w:rsidP="002732D4">
      <w:pPr>
        <w:tabs>
          <w:tab w:val="left" w:pos="180"/>
          <w:tab w:val="left" w:pos="360"/>
          <w:tab w:val="left" w:pos="2340"/>
        </w:tabs>
        <w:ind w:left="1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Savunma Bakanlığı</w:t>
      </w:r>
    </w:p>
    <w:p w:rsidR="00B47C66" w:rsidRDefault="00B47C66" w:rsidP="00A54094">
      <w:pPr>
        <w:rPr>
          <w:i/>
        </w:rPr>
      </w:pPr>
    </w:p>
    <w:p w:rsidR="00B47C66" w:rsidRDefault="00B47C66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S–17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 bilgilerden hangisi </w:t>
      </w:r>
      <w:r w:rsidRPr="00C26D8A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B47C66" w:rsidRDefault="00B47C66" w:rsidP="00C26D8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Başka milletlerin bayraklarına ve millî marşlarına saygı göstermeye gerek yoktur.</w:t>
      </w:r>
    </w:p>
    <w:p w:rsidR="00B47C66" w:rsidRPr="00F81C1F" w:rsidRDefault="00B47C66" w:rsidP="00C26D8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Bayrak olmadan özgür insan, güçlü bir ulus var olamaz.</w:t>
      </w:r>
    </w:p>
    <w:p w:rsidR="00B47C66" w:rsidRDefault="00B47C66" w:rsidP="00C26D8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Bayrağa ve İstiklal Marşı’na saygı her Türk’ün görevidir.</w:t>
      </w:r>
    </w:p>
    <w:p w:rsidR="00B47C66" w:rsidRDefault="00B47C66" w:rsidP="00C26D8A">
      <w:pPr>
        <w:tabs>
          <w:tab w:val="left" w:pos="180"/>
          <w:tab w:val="left" w:pos="360"/>
          <w:tab w:val="left" w:pos="2340"/>
        </w:tabs>
        <w:ind w:left="1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İstiklal Marşı’mız, Türk milletinin onurudur. </w:t>
      </w:r>
    </w:p>
    <w:tbl>
      <w:tblPr>
        <w:tblpPr w:leftFromText="141" w:rightFromText="141" w:vertAnchor="text" w:horzAnchor="page" w:tblpX="6267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3"/>
        <w:gridCol w:w="335"/>
        <w:gridCol w:w="1465"/>
        <w:gridCol w:w="335"/>
        <w:gridCol w:w="1465"/>
      </w:tblGrid>
      <w:tr w:rsidR="00B47C66" w:rsidTr="00C23EDC">
        <w:trPr>
          <w:trHeight w:val="312"/>
        </w:trPr>
        <w:tc>
          <w:tcPr>
            <w:tcW w:w="1468" w:type="dxa"/>
            <w:vAlign w:val="bottom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 w:rsidRPr="00C23EDC">
              <w:rPr>
                <w:sz w:val="22"/>
                <w:szCs w:val="22"/>
              </w:rPr>
              <w:t>Y……….</w:t>
            </w:r>
          </w:p>
        </w:tc>
        <w:tc>
          <w:tcPr>
            <w:tcW w:w="337" w:type="dxa"/>
            <w:tcBorders>
              <w:top w:val="nil"/>
              <w:bottom w:val="nil"/>
            </w:tcBorders>
            <w:vAlign w:val="bottom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vAlign w:val="bottom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 w:rsidRPr="00C23EDC">
              <w:rPr>
                <w:sz w:val="22"/>
                <w:szCs w:val="22"/>
              </w:rPr>
              <w:t>Y………..</w:t>
            </w:r>
          </w:p>
        </w:tc>
        <w:tc>
          <w:tcPr>
            <w:tcW w:w="337" w:type="dxa"/>
            <w:tcBorders>
              <w:top w:val="nil"/>
              <w:bottom w:val="nil"/>
            </w:tcBorders>
            <w:vAlign w:val="bottom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vAlign w:val="bottom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 w:rsidRPr="00C23EDC">
              <w:rPr>
                <w:sz w:val="22"/>
                <w:szCs w:val="22"/>
              </w:rPr>
              <w:t>Y………..</w:t>
            </w:r>
          </w:p>
        </w:tc>
      </w:tr>
      <w:tr w:rsidR="00B47C66" w:rsidTr="00C23EDC">
        <w:trPr>
          <w:trHeight w:val="62"/>
        </w:trPr>
        <w:tc>
          <w:tcPr>
            <w:tcW w:w="1468" w:type="dxa"/>
            <w:tcBorders>
              <w:left w:val="nil"/>
              <w:right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28" style="position:absolute;z-index:251657728;mso-position-horizontal-relative:text;mso-position-vertical-relative:text" from="32.4pt,3.8pt" to="32.4pt,12.8pt">
                  <v:stroke endarrow="block"/>
                </v:line>
              </w:pic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29" style="position:absolute;z-index:251658752;mso-position-horizontal-relative:text;mso-position-vertical-relative:text" from="23.15pt,5.7pt" to="23.15pt,14.7pt">
                  <v:stroke endarrow="block"/>
                </v:line>
              </w:pic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30" style="position:absolute;z-index:251659776;mso-position-horizontal-relative:text;mso-position-vertical-relative:text" from="23.5pt,3.8pt" to="23.5pt,12.8pt">
                  <v:stroke endarrow="block"/>
                </v:line>
              </w:pict>
            </w:r>
          </w:p>
        </w:tc>
      </w:tr>
      <w:tr w:rsidR="00B47C66" w:rsidTr="00C23EDC">
        <w:trPr>
          <w:trHeight w:val="312"/>
        </w:trPr>
        <w:tc>
          <w:tcPr>
            <w:tcW w:w="1468" w:type="dxa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</w:tcPr>
          <w:p w:rsidR="00B47C66" w:rsidRPr="00C23EDC" w:rsidRDefault="00B47C66" w:rsidP="00C23EDC">
            <w:pPr>
              <w:rPr>
                <w:sz w:val="22"/>
                <w:szCs w:val="22"/>
              </w:rPr>
            </w:pPr>
          </w:p>
        </w:tc>
      </w:tr>
    </w:tbl>
    <w:p w:rsidR="00B47C66" w:rsidRDefault="00B47C66" w:rsidP="00E81AD5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B47C66" w:rsidRPr="00386DCD" w:rsidRDefault="00B47C66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S–18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Merkeze bağlı yönetim birimlerinden biri </w:t>
      </w:r>
      <w:r w:rsidRPr="00762F13">
        <w:rPr>
          <w:b/>
          <w:sz w:val="22"/>
          <w:szCs w:val="22"/>
        </w:rPr>
        <w:t>il</w:t>
      </w:r>
      <w:r>
        <w:rPr>
          <w:sz w:val="22"/>
          <w:szCs w:val="22"/>
        </w:rPr>
        <w:t xml:space="preserve">, diğeri ise </w:t>
      </w:r>
      <w:r w:rsidRPr="00762F13">
        <w:rPr>
          <w:b/>
          <w:sz w:val="22"/>
          <w:szCs w:val="22"/>
        </w:rPr>
        <w:t>ilçedir</w:t>
      </w:r>
      <w:r>
        <w:rPr>
          <w:sz w:val="22"/>
          <w:szCs w:val="22"/>
        </w:rPr>
        <w:t>. İl ve ilçenin başına devlet tarafından görevliler atanmaktadır. Aşağıdakilerden hangisinde il ve ilçe yöneticileri doğru olarak verilmiştir?</w:t>
      </w:r>
    </w:p>
    <w:p w:rsidR="00B47C66" w:rsidRDefault="00B47C66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tab/>
      </w:r>
      <w:r>
        <w:rPr>
          <w:b/>
        </w:rPr>
        <w:t>A</w:t>
      </w:r>
      <w:r w:rsidRPr="00FC2896">
        <w:t>)</w:t>
      </w:r>
      <w:r>
        <w:t xml:space="preserve"> Vali – Muhtar </w:t>
      </w:r>
    </w:p>
    <w:p w:rsidR="00B47C66" w:rsidRDefault="00B47C66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Belediye Başkanı – Kaymakam </w:t>
      </w:r>
    </w:p>
    <w:p w:rsidR="00B47C66" w:rsidRDefault="00B47C66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Kaymakam – Muhtar</w:t>
      </w:r>
    </w:p>
    <w:p w:rsidR="00B47C66" w:rsidRPr="003714D6" w:rsidRDefault="00B47C66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Vali – Kaymakam </w:t>
      </w:r>
    </w:p>
    <w:p w:rsidR="00B47C66" w:rsidRDefault="00B47C66" w:rsidP="00A54094">
      <w:pPr>
        <w:rPr>
          <w:i/>
        </w:rPr>
      </w:pPr>
    </w:p>
    <w:p w:rsidR="00B47C66" w:rsidRPr="00F21491" w:rsidRDefault="00B47C66" w:rsidP="00850E03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S–19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 w:rsidRPr="00F21491">
        <w:rPr>
          <w:b/>
          <w:i/>
          <w:sz w:val="22"/>
          <w:szCs w:val="22"/>
        </w:rPr>
        <w:t xml:space="preserve">*Bir milletin varlığının ve bağımsızlığının sembolüdür. </w:t>
      </w:r>
    </w:p>
    <w:p w:rsidR="00B47C66" w:rsidRPr="00F21491" w:rsidRDefault="00B47C66" w:rsidP="00850E03">
      <w:pPr>
        <w:rPr>
          <w:b/>
          <w:i/>
          <w:sz w:val="22"/>
          <w:szCs w:val="22"/>
        </w:rPr>
      </w:pPr>
      <w:r w:rsidRPr="00F21491">
        <w:rPr>
          <w:b/>
          <w:i/>
          <w:sz w:val="22"/>
          <w:szCs w:val="22"/>
        </w:rPr>
        <w:tab/>
        <w:t>*Türk milleti tarih boyunca değişik renk ve şekillerde kullanmıştır.</w:t>
      </w:r>
    </w:p>
    <w:p w:rsidR="00B47C66" w:rsidRDefault="00B47C66" w:rsidP="00850E03">
      <w:pPr>
        <w:rPr>
          <w:sz w:val="22"/>
          <w:szCs w:val="22"/>
        </w:rPr>
      </w:pPr>
      <w:r w:rsidRPr="00F21491">
        <w:rPr>
          <w:b/>
          <w:i/>
          <w:sz w:val="22"/>
          <w:szCs w:val="22"/>
        </w:rPr>
        <w:tab/>
        <w:t>*29 Mayıs 1936 yılında çıkarılan bir kanunla şekli tespit edilmiştir.</w:t>
      </w:r>
    </w:p>
    <w:p w:rsidR="00B47C66" w:rsidRPr="005E0709" w:rsidRDefault="00B47C66" w:rsidP="00850E03">
      <w:pPr>
        <w:rPr>
          <w:sz w:val="22"/>
          <w:szCs w:val="22"/>
        </w:rPr>
      </w:pPr>
      <w:r>
        <w:rPr>
          <w:sz w:val="22"/>
          <w:szCs w:val="22"/>
        </w:rPr>
        <w:t>Yukarıda özellikleri verilen bağımsızlık sembolümüz aşağıdakilerden hangisidir?</w:t>
      </w:r>
    </w:p>
    <w:p w:rsidR="00B47C66" w:rsidRPr="00DC31A8" w:rsidRDefault="00B47C66" w:rsidP="00944634">
      <w:pPr>
        <w:tabs>
          <w:tab w:val="left" w:pos="360"/>
          <w:tab w:val="left" w:pos="252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Bayrak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</w:t>
      </w:r>
    </w:p>
    <w:p w:rsidR="00B47C66" w:rsidRDefault="00B47C66" w:rsidP="0094463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İstiklal Marşı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Başkent</w:t>
      </w:r>
    </w:p>
    <w:p w:rsidR="00B47C66" w:rsidRDefault="00B47C66" w:rsidP="00E81AD5">
      <w:pPr>
        <w:rPr>
          <w:b/>
          <w:sz w:val="20"/>
          <w:szCs w:val="20"/>
          <w:bdr w:val="single" w:sz="4" w:space="0" w:color="auto"/>
        </w:rPr>
      </w:pPr>
    </w:p>
    <w:p w:rsidR="00B47C66" w:rsidRPr="00762F13" w:rsidRDefault="00B47C66" w:rsidP="00E81AD5">
      <w:pPr>
        <w:rPr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S–20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 kurum çalışanlarının hangisinin belirli aralıklarla halkın seçimi sonucu yenilenmesi </w:t>
      </w:r>
      <w:r w:rsidRPr="005E0709">
        <w:rPr>
          <w:b/>
          <w:i/>
          <w:sz w:val="22"/>
          <w:szCs w:val="22"/>
          <w:u w:val="single"/>
        </w:rPr>
        <w:t>düşünülemez</w:t>
      </w:r>
      <w:r>
        <w:rPr>
          <w:sz w:val="22"/>
          <w:szCs w:val="22"/>
        </w:rPr>
        <w:t xml:space="preserve">? </w:t>
      </w:r>
    </w:p>
    <w:p w:rsidR="00B47C66" w:rsidRDefault="00B47C66" w:rsidP="004D51FD">
      <w:pPr>
        <w:tabs>
          <w:tab w:val="left" w:pos="360"/>
          <w:tab w:val="left" w:pos="1440"/>
          <w:tab w:val="left" w:pos="234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TBMM üyeleri</w:t>
      </w:r>
    </w:p>
    <w:p w:rsidR="00B47C66" w:rsidRDefault="00B47C66" w:rsidP="004D51FD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sz w:val="22"/>
          <w:szCs w:val="22"/>
        </w:rPr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Belediye Başkanları</w:t>
      </w:r>
    </w:p>
    <w:p w:rsidR="00B47C66" w:rsidRDefault="00B47C66" w:rsidP="004D51FD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sz w:val="22"/>
          <w:szCs w:val="22"/>
        </w:rPr>
      </w:pP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4D51FD">
        <w:rPr>
          <w:sz w:val="22"/>
          <w:szCs w:val="22"/>
        </w:rPr>
        <w:t xml:space="preserve"> </w:t>
      </w:r>
      <w:r>
        <w:rPr>
          <w:sz w:val="22"/>
          <w:szCs w:val="22"/>
        </w:rPr>
        <w:t>Hâkimler</w:t>
      </w:r>
    </w:p>
    <w:p w:rsidR="00B47C66" w:rsidRPr="003714D6" w:rsidRDefault="00B47C66" w:rsidP="004D51FD">
      <w:pPr>
        <w:tabs>
          <w:tab w:val="left" w:pos="360"/>
          <w:tab w:val="left" w:pos="1440"/>
          <w:tab w:val="left" w:pos="2340"/>
          <w:tab w:val="left" w:pos="3600"/>
        </w:tabs>
        <w:ind w:firstLine="180"/>
      </w:pP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Muhtarlar</w:t>
      </w:r>
    </w:p>
    <w:p w:rsidR="00B47C66" w:rsidRDefault="00B47C66" w:rsidP="00E81AD5">
      <w:pPr>
        <w:rPr>
          <w:b/>
          <w:sz w:val="20"/>
          <w:szCs w:val="20"/>
          <w:bdr w:val="single" w:sz="4" w:space="0" w:color="auto"/>
        </w:rPr>
      </w:pPr>
    </w:p>
    <w:p w:rsidR="00B47C66" w:rsidRPr="00386DCD" w:rsidRDefault="00B47C66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S–21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Yeni Türk Devleti’nin </w:t>
      </w:r>
      <w:r w:rsidRPr="00C435A3">
        <w:rPr>
          <w:sz w:val="22"/>
          <w:szCs w:val="22"/>
          <w:u w:val="single"/>
        </w:rPr>
        <w:t>ilk anayasası</w:t>
      </w:r>
      <w:r>
        <w:rPr>
          <w:sz w:val="22"/>
          <w:szCs w:val="22"/>
        </w:rPr>
        <w:t xml:space="preserve"> kaç yılında hazırlanmıştır?</w:t>
      </w:r>
    </w:p>
    <w:p w:rsidR="00B47C66" w:rsidRPr="00DC31A8" w:rsidRDefault="00B47C66" w:rsidP="00944634">
      <w:pPr>
        <w:tabs>
          <w:tab w:val="left" w:pos="360"/>
          <w:tab w:val="left" w:pos="252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1921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1923</w:t>
      </w:r>
    </w:p>
    <w:p w:rsidR="00B47C66" w:rsidRPr="005019C8" w:rsidRDefault="00B47C66" w:rsidP="00944634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5B485F">
        <w:t xml:space="preserve"> </w:t>
      </w:r>
      <w:r>
        <w:t>1924</w:t>
      </w:r>
      <w: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1961</w:t>
      </w:r>
    </w:p>
    <w:p w:rsidR="00B47C66" w:rsidRDefault="00B47C66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S–22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hangisi, yazılı kurallardan </w:t>
      </w:r>
      <w:r w:rsidRPr="00603E50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Vergi vermek</w:t>
      </w:r>
    </w:p>
    <w:p w:rsidR="00B47C66" w:rsidRPr="00DC31A8" w:rsidRDefault="00B47C66" w:rsidP="00E81AD5">
      <w:pPr>
        <w:tabs>
          <w:tab w:val="left" w:pos="360"/>
          <w:tab w:val="left" w:pos="2340"/>
        </w:tabs>
        <w:ind w:firstLine="180"/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Alışverişlerden sonra fiş, fatura almak</w:t>
      </w:r>
    </w:p>
    <w:p w:rsidR="00B47C66" w:rsidRDefault="00B47C66" w:rsidP="00E81AD5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Askerlik yapmak</w:t>
      </w:r>
    </w:p>
    <w:p w:rsidR="00B47C66" w:rsidRDefault="00B47C66" w:rsidP="00E81AD5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Büyüklerimize saygılı olmak</w:t>
      </w:r>
    </w:p>
    <w:p w:rsidR="00B47C66" w:rsidRDefault="00B47C66" w:rsidP="00A54094">
      <w:pPr>
        <w:rPr>
          <w:i/>
        </w:rPr>
      </w:pPr>
    </w:p>
    <w:p w:rsidR="00B47C66" w:rsidRPr="00386DCD" w:rsidRDefault="00B47C66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S–23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sz w:val="22"/>
          <w:szCs w:val="22"/>
        </w:rPr>
        <w:t xml:space="preserve">  Cumhurbaşkanı olmak için hangisi zorunlu </w:t>
      </w:r>
      <w:r w:rsidRPr="00603E50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5B485F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TC vatandaşı olmak</w:t>
      </w:r>
    </w:p>
    <w:p w:rsidR="00B47C66" w:rsidRPr="00DC31A8" w:rsidRDefault="00B47C66" w:rsidP="005B485F">
      <w:pPr>
        <w:tabs>
          <w:tab w:val="left" w:pos="360"/>
          <w:tab w:val="left" w:pos="2340"/>
        </w:tabs>
        <w:ind w:firstLine="180"/>
      </w:pP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40 yaşını doldurmuş olmak</w:t>
      </w:r>
    </w:p>
    <w:p w:rsidR="00B47C66" w:rsidRDefault="00B47C66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5019C8">
        <w:rPr>
          <w:sz w:val="22"/>
          <w:szCs w:val="22"/>
        </w:rPr>
        <w:t xml:space="preserve"> </w:t>
      </w:r>
      <w:r>
        <w:t>Milletvekili olmak</w:t>
      </w:r>
    </w:p>
    <w:p w:rsidR="00B47C66" w:rsidRDefault="00B47C66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Yüksek öğrenim görmüş olmak</w:t>
      </w:r>
    </w:p>
    <w:p w:rsidR="00B47C66" w:rsidRDefault="00B47C66" w:rsidP="00A54094">
      <w:pPr>
        <w:rPr>
          <w:i/>
        </w:rPr>
      </w:pPr>
    </w:p>
    <w:p w:rsidR="00B47C66" w:rsidRPr="00D020B5" w:rsidRDefault="00B47C66" w:rsidP="00E81AD5">
      <w:pPr>
        <w:rPr>
          <w:b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S–24-</w:t>
      </w:r>
      <w:r w:rsidRPr="00D020B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Hangisi, cumhurbaşkanının görevlerinden </w:t>
      </w:r>
      <w:r w:rsidRPr="002B0FCD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47C66" w:rsidRDefault="00B47C66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TBMM seçimlerinin yenilenmesine karar vermek.</w:t>
      </w:r>
    </w:p>
    <w:p w:rsidR="00B47C66" w:rsidRPr="00D020B5" w:rsidRDefault="00B47C66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Milletvekillerini seçmek.</w:t>
      </w:r>
    </w:p>
    <w:p w:rsidR="00B47C66" w:rsidRDefault="00B47C66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Başbakanı atamak veya istifasını kabul etmek.</w:t>
      </w:r>
    </w:p>
    <w:p w:rsidR="00B47C66" w:rsidRPr="00D020B5" w:rsidRDefault="00B47C66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 xml:space="preserve">) </w:t>
      </w:r>
      <w:r>
        <w:rPr>
          <w:sz w:val="22"/>
          <w:szCs w:val="22"/>
        </w:rPr>
        <w:t>Anayasa Mahkemesi üyelerini seçmek.</w:t>
      </w:r>
    </w:p>
    <w:p w:rsidR="00B47C66" w:rsidRPr="00D020B5" w:rsidRDefault="00B47C66" w:rsidP="00A54094">
      <w:pPr>
        <w:rPr>
          <w:i/>
          <w:sz w:val="22"/>
          <w:szCs w:val="22"/>
        </w:rPr>
      </w:pPr>
    </w:p>
    <w:p w:rsidR="00B47C66" w:rsidRDefault="00B47C66" w:rsidP="00E81AD5">
      <w:pPr>
        <w:rPr>
          <w:b/>
          <w:i/>
          <w:sz w:val="22"/>
          <w:szCs w:val="22"/>
        </w:rPr>
      </w:pPr>
      <w:r w:rsidRPr="002338EE">
        <w:rPr>
          <w:b/>
          <w:sz w:val="20"/>
          <w:szCs w:val="20"/>
          <w:highlight w:val="lightGray"/>
          <w:bdr w:val="single" w:sz="4" w:space="0" w:color="auto"/>
        </w:rPr>
        <w:t>S–25</w:t>
      </w:r>
      <w:r w:rsidRPr="002338EE">
        <w:rPr>
          <w:b/>
          <w:sz w:val="22"/>
          <w:szCs w:val="22"/>
          <w:highlight w:val="lightGray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  <w:r w:rsidRPr="00996E41">
        <w:rPr>
          <w:b/>
          <w:i/>
          <w:sz w:val="22"/>
          <w:szCs w:val="22"/>
        </w:rPr>
        <w:t>a)</w:t>
      </w:r>
      <w:r>
        <w:rPr>
          <w:b/>
          <w:i/>
          <w:sz w:val="22"/>
          <w:szCs w:val="22"/>
        </w:rPr>
        <w:t xml:space="preserve"> Aşağıdaki kutulara uygun kelimeleri yazınız.</w:t>
      </w:r>
    </w:p>
    <w:p w:rsidR="00B47C66" w:rsidRPr="00A85744" w:rsidRDefault="00B47C66" w:rsidP="00A85744">
      <w:pPr>
        <w:jc w:val="center"/>
        <w:rPr>
          <w:b/>
          <w:i/>
          <w:sz w:val="22"/>
          <w:szCs w:val="22"/>
        </w:rPr>
      </w:pPr>
      <w:r>
        <w:rPr>
          <w:sz w:val="22"/>
          <w:szCs w:val="22"/>
        </w:rPr>
        <w:t>TÜRKİYE CUMHURİYETİ DEVLETİ’NİN YÖNETİM YAPISI</w:t>
      </w:r>
    </w:p>
    <w:p w:rsidR="00B47C66" w:rsidRDefault="00B47C66" w:rsidP="00A85744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B47C66" w:rsidRDefault="00B47C66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996E41">
        <w:rPr>
          <w:b/>
          <w:i/>
          <w:sz w:val="22"/>
          <w:szCs w:val="22"/>
        </w:rPr>
        <w:t>b)</w:t>
      </w:r>
      <w:r w:rsidRPr="00D020B5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Boş bırakılan kutulara uygun sözcükleri yazınız.</w:t>
      </w:r>
    </w:p>
    <w:p w:rsidR="00B47C66" w:rsidRPr="00D020B5" w:rsidRDefault="00B47C66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C23EDC">
        <w:rPr>
          <w:b/>
          <w:i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8pt;height:89.25pt;visibility:visible">
            <v:imagedata r:id="rId8" o:title=""/>
          </v:shape>
        </w:pict>
      </w: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</w:p>
    <w:p w:rsidR="00B47C66" w:rsidRDefault="00B47C66" w:rsidP="00A54094">
      <w:pPr>
        <w:rPr>
          <w:b/>
          <w:i/>
        </w:rPr>
      </w:pPr>
      <w:r>
        <w:rPr>
          <w:noProof/>
        </w:rPr>
        <w:pict>
          <v:group id="_x0000_s1031" style="position:absolute;margin-left:164.7pt;margin-top:11.45pt;width:17.85pt;height:24.6pt;z-index:-251660800" coordorigin="9594,11471" coordsize="357,4092" o:regroupid="3">
            <v:shape id="_x0000_s1032" type="#_x0000_t202" style="position:absolute;left:9594;top:11471;width:357;height:272" o:regroupid="9" filled="f" stroked="f">
              <v:textbox style="mso-next-textbox:#_x0000_s1032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1818;width:357;height:273" o:regroupid="9" filled="f" stroked="f">
              <v:textbox style="mso-next-textbox:#_x0000_s1033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2165;width:357;height:273" o:regroupid="9" filled="f" stroked="f">
              <v:textbox style="mso-next-textbox:#_x0000_s1034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2513;width:357;height:272" o:regroupid="9" filled="f" stroked="f">
              <v:textbox style="mso-next-textbox:#_x0000_s1035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2859;width:357;height:273" o:regroupid="9" filled="f" stroked="f">
              <v:textbox style="mso-next-textbox:#_x0000_s1036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3207;width:357;height:273" o:regroupid="9" filled="f" stroked="f">
              <v:textbox style="mso-next-textbox:#_x0000_s1037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3554;width:357;height:272" o:regroupid="9" filled="f" stroked="f">
              <v:textbox style="mso-next-textbox:#_x0000_s1038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3901;width:357;height:273" o:regroupid="9" filled="f" stroked="f">
              <v:textbox style="mso-next-textbox:#_x0000_s1039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0" type="#_x0000_t202" style="position:absolute;left:9594;top:14248;width:357;height:273" o:regroupid="9" filled="f" stroked="f">
              <v:textbox style="mso-next-textbox:#_x0000_s1040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1" type="#_x0000_t202" style="position:absolute;left:9594;top:14596;width:357;height:272" o:regroupid="9" filled="f" stroked="f">
              <v:textbox style="mso-next-textbox:#_x0000_s1041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2" type="#_x0000_t202" style="position:absolute;left:9594;top:14942;width:357;height:273" o:regroupid="9" filled="f" stroked="f">
              <v:textbox style="mso-next-textbox:#_x0000_s1042" inset="0,0,0,0">
                <w:txbxContent>
                  <w:p w:rsidR="00B47C66" w:rsidRPr="003A00DD" w:rsidRDefault="00B47C66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3" type="#_x0000_t202" style="position:absolute;left:9594;top:15290;width:357;height:273" o:regroupid="9" filled="f" stroked="f">
              <v:textbox style="mso-next-textbox:#_x0000_s1043" inset="0,0,0,0">
                <w:txbxContent>
                  <w:p w:rsidR="00B47C66" w:rsidRPr="005279ED" w:rsidRDefault="00B47C66" w:rsidP="005279E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B47C66" w:rsidRDefault="00B47C66" w:rsidP="00A54094">
      <w:pPr>
        <w:rPr>
          <w:b/>
          <w:i/>
        </w:rPr>
      </w:pPr>
    </w:p>
    <w:p w:rsidR="00B47C66" w:rsidRDefault="00B47C66" w:rsidP="006F4F0D"/>
    <w:sectPr w:rsidR="00B47C66" w:rsidSect="00907422">
      <w:type w:val="continuous"/>
      <w:pgSz w:w="11906" w:h="16838" w:code="9"/>
      <w:pgMar w:top="737" w:right="851" w:bottom="737" w:left="851" w:header="0" w:footer="0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C66" w:rsidRDefault="00B47C66">
      <w:r>
        <w:separator/>
      </w:r>
    </w:p>
  </w:endnote>
  <w:endnote w:type="continuationSeparator" w:id="0">
    <w:p w:rsidR="00B47C66" w:rsidRDefault="00B47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C66" w:rsidRDefault="00B47C66">
      <w:r>
        <w:separator/>
      </w:r>
    </w:p>
  </w:footnote>
  <w:footnote w:type="continuationSeparator" w:id="0">
    <w:p w:rsidR="00B47C66" w:rsidRDefault="00B47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C66" w:rsidRDefault="00B47C66" w:rsidP="00A5599D">
    <w:pPr>
      <w:pStyle w:val="Header"/>
      <w:tabs>
        <w:tab w:val="clear" w:pos="4536"/>
        <w:tab w:val="clear" w:pos="9072"/>
        <w:tab w:val="left" w:pos="142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F5"/>
    <w:rsid w:val="00002122"/>
    <w:rsid w:val="00002532"/>
    <w:rsid w:val="000517D2"/>
    <w:rsid w:val="00062575"/>
    <w:rsid w:val="00072A1C"/>
    <w:rsid w:val="000B73B4"/>
    <w:rsid w:val="000D651E"/>
    <w:rsid w:val="00116DF1"/>
    <w:rsid w:val="001313F0"/>
    <w:rsid w:val="00143353"/>
    <w:rsid w:val="001C0D94"/>
    <w:rsid w:val="002338EE"/>
    <w:rsid w:val="002732D4"/>
    <w:rsid w:val="002B0FCD"/>
    <w:rsid w:val="002E3382"/>
    <w:rsid w:val="002F68B0"/>
    <w:rsid w:val="00305EAD"/>
    <w:rsid w:val="00311B07"/>
    <w:rsid w:val="0036656F"/>
    <w:rsid w:val="003711BB"/>
    <w:rsid w:val="003714D6"/>
    <w:rsid w:val="00386DCD"/>
    <w:rsid w:val="003A00DD"/>
    <w:rsid w:val="003A037C"/>
    <w:rsid w:val="003A3381"/>
    <w:rsid w:val="003A4AC3"/>
    <w:rsid w:val="003D510F"/>
    <w:rsid w:val="004176A1"/>
    <w:rsid w:val="00446494"/>
    <w:rsid w:val="00492AFB"/>
    <w:rsid w:val="00494E43"/>
    <w:rsid w:val="004B105A"/>
    <w:rsid w:val="004B2507"/>
    <w:rsid w:val="004D51FD"/>
    <w:rsid w:val="005019C8"/>
    <w:rsid w:val="005279ED"/>
    <w:rsid w:val="0053662D"/>
    <w:rsid w:val="005538AE"/>
    <w:rsid w:val="00560F53"/>
    <w:rsid w:val="005B485F"/>
    <w:rsid w:val="005C2BF7"/>
    <w:rsid w:val="005E0709"/>
    <w:rsid w:val="00603E50"/>
    <w:rsid w:val="00684E14"/>
    <w:rsid w:val="006D0F68"/>
    <w:rsid w:val="006D7260"/>
    <w:rsid w:val="006F4F0D"/>
    <w:rsid w:val="00711794"/>
    <w:rsid w:val="00725142"/>
    <w:rsid w:val="00762F13"/>
    <w:rsid w:val="00765108"/>
    <w:rsid w:val="00766C37"/>
    <w:rsid w:val="0077640C"/>
    <w:rsid w:val="00777D61"/>
    <w:rsid w:val="007D60DA"/>
    <w:rsid w:val="008125D5"/>
    <w:rsid w:val="00833F64"/>
    <w:rsid w:val="00850E03"/>
    <w:rsid w:val="008529AF"/>
    <w:rsid w:val="008761E5"/>
    <w:rsid w:val="008A3921"/>
    <w:rsid w:val="008B51F3"/>
    <w:rsid w:val="008C6F40"/>
    <w:rsid w:val="008E0101"/>
    <w:rsid w:val="008E6F75"/>
    <w:rsid w:val="00907422"/>
    <w:rsid w:val="00944634"/>
    <w:rsid w:val="00996E41"/>
    <w:rsid w:val="009F1F8F"/>
    <w:rsid w:val="00A0526C"/>
    <w:rsid w:val="00A54094"/>
    <w:rsid w:val="00A5580C"/>
    <w:rsid w:val="00A5599D"/>
    <w:rsid w:val="00A85744"/>
    <w:rsid w:val="00A94D0A"/>
    <w:rsid w:val="00AC1F16"/>
    <w:rsid w:val="00AD6CCF"/>
    <w:rsid w:val="00AE0769"/>
    <w:rsid w:val="00AE12C8"/>
    <w:rsid w:val="00AF49A2"/>
    <w:rsid w:val="00B26116"/>
    <w:rsid w:val="00B273DC"/>
    <w:rsid w:val="00B47C66"/>
    <w:rsid w:val="00BB4D65"/>
    <w:rsid w:val="00BE7DF5"/>
    <w:rsid w:val="00BF7BD7"/>
    <w:rsid w:val="00C05109"/>
    <w:rsid w:val="00C23EDC"/>
    <w:rsid w:val="00C26D8A"/>
    <w:rsid w:val="00C435A3"/>
    <w:rsid w:val="00C85E2A"/>
    <w:rsid w:val="00C9504C"/>
    <w:rsid w:val="00CC1F93"/>
    <w:rsid w:val="00CC36D9"/>
    <w:rsid w:val="00CF058E"/>
    <w:rsid w:val="00D020B5"/>
    <w:rsid w:val="00D4147E"/>
    <w:rsid w:val="00D96A6A"/>
    <w:rsid w:val="00DC31A8"/>
    <w:rsid w:val="00DD7B4F"/>
    <w:rsid w:val="00DF1EA6"/>
    <w:rsid w:val="00E26ABA"/>
    <w:rsid w:val="00E61E0A"/>
    <w:rsid w:val="00E81AD5"/>
    <w:rsid w:val="00E90452"/>
    <w:rsid w:val="00F21491"/>
    <w:rsid w:val="00F459B2"/>
    <w:rsid w:val="00F81C1F"/>
    <w:rsid w:val="00FA203D"/>
    <w:rsid w:val="00FB15D7"/>
    <w:rsid w:val="00FC2896"/>
    <w:rsid w:val="00FD5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6D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3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024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702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7024"/>
    <w:rPr>
      <w:sz w:val="24"/>
      <w:szCs w:val="24"/>
    </w:rPr>
  </w:style>
  <w:style w:type="table" w:styleId="TableGrid">
    <w:name w:val="Table Grid"/>
    <w:basedOn w:val="TableNormal"/>
    <w:uiPriority w:val="99"/>
    <w:rsid w:val="00A857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125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849</Words>
  <Characters>4841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5 sınıf sınav soruları</dc:subject>
  <dc:creator>5sin</dc:creator>
  <cp:keywords>Bafra Gazi İÖO</cp:keywords>
  <dc:description>ocak5567@gmail.com</dc:description>
  <cp:lastModifiedBy>EDANUR HANIM</cp:lastModifiedBy>
  <cp:revision>4</cp:revision>
  <cp:lastPrinted>2007-03-15T14:19:00Z</cp:lastPrinted>
  <dcterms:created xsi:type="dcterms:W3CDTF">2008-04-06T20:03:00Z</dcterms:created>
  <dcterms:modified xsi:type="dcterms:W3CDTF">2011-12-10T14:11:00Z</dcterms:modified>
</cp:coreProperties>
</file>