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BA" w:rsidRPr="00521883" w:rsidRDefault="00CC14BA" w:rsidP="00AD2994">
      <w:pPr>
        <w:tabs>
          <w:tab w:val="center" w:pos="5599"/>
          <w:tab w:val="left" w:pos="8229"/>
        </w:tabs>
        <w:ind w:left="-142"/>
        <w:jc w:val="right"/>
        <w:rPr>
          <w:rFonts w:ascii="Bookman Old Style" w:hAnsi="Bookman Old Style"/>
          <w:i/>
          <w:sz w:val="24"/>
        </w:rPr>
      </w:pPr>
      <w:r>
        <w:rPr>
          <w:rFonts w:ascii="Bookman Old Style" w:hAnsi="Bookman Old Style"/>
          <w:b/>
          <w:sz w:val="24"/>
        </w:rPr>
        <w:tab/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amblem.jpg" style="position:absolute;left:0;text-align:left;margin-left:-4.15pt;margin-top:-2.3pt;width:88.8pt;height:48.5pt;z-index:-251658240;visibility:visible;mso-position-horizontal-relative:text;mso-position-vertical-relative:tex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">
            <v:imagedata r:id="rId7" o:title=""/>
            <o:lock v:ext="edit" aspectratio="f"/>
          </v:shape>
        </w:pict>
      </w:r>
      <w:r>
        <w:rPr>
          <w:rFonts w:ascii="Bookman Old Style" w:hAnsi="Bookman Old Style"/>
          <w:b/>
          <w:sz w:val="24"/>
        </w:rPr>
        <w:tab/>
      </w:r>
      <w:r w:rsidRPr="00521883">
        <w:rPr>
          <w:rFonts w:ascii="Bookman Old Style" w:hAnsi="Bookman Old Style"/>
          <w:i/>
        </w:rPr>
        <w:t>26/10/2011</w:t>
      </w:r>
    </w:p>
    <w:p w:rsidR="00CC14BA" w:rsidRPr="00521883" w:rsidRDefault="00CC14BA" w:rsidP="00AD2994">
      <w:pPr>
        <w:ind w:left="-142"/>
        <w:jc w:val="center"/>
        <w:rPr>
          <w:rFonts w:ascii="FormalScrp421 BT" w:hAnsi="FormalScrp421 BT"/>
          <w:b/>
          <w:sz w:val="24"/>
        </w:rPr>
      </w:pPr>
      <w:r w:rsidRPr="00521883">
        <w:rPr>
          <w:rFonts w:ascii="FormalScrp421 BT Tur" w:hAnsi="FormalScrp421 BT Tur"/>
          <w:b/>
          <w:sz w:val="24"/>
        </w:rPr>
        <w:t>ÖZEL BİLGİ İLKÖĞRETİM OKULU</w:t>
      </w:r>
    </w:p>
    <w:p w:rsidR="00CC14BA" w:rsidRPr="00521883" w:rsidRDefault="00CC14BA" w:rsidP="00AD2994">
      <w:pPr>
        <w:ind w:left="-142"/>
        <w:jc w:val="center"/>
        <w:rPr>
          <w:rFonts w:ascii="FormalScrp421 BT" w:hAnsi="FormalScrp421 BT"/>
          <w:b/>
          <w:sz w:val="12"/>
        </w:rPr>
      </w:pPr>
    </w:p>
    <w:p w:rsidR="00CC14BA" w:rsidRPr="00521883" w:rsidRDefault="00CC14BA" w:rsidP="00AD2994">
      <w:pPr>
        <w:ind w:left="-142"/>
        <w:jc w:val="center"/>
        <w:rPr>
          <w:rFonts w:ascii="FormalScrp421 BT" w:hAnsi="FormalScrp421 BT"/>
          <w:b/>
          <w:sz w:val="24"/>
        </w:rPr>
      </w:pPr>
      <w:r w:rsidRPr="00521883">
        <w:rPr>
          <w:rFonts w:ascii="FormalScrp421 BT Tur" w:hAnsi="FormalScrp421 BT Tur"/>
          <w:b/>
          <w:sz w:val="24"/>
        </w:rPr>
        <w:t>2011-2012 EĞİTİM ÖĞRETİM YILI 5 / A-B SINIFLARI</w:t>
      </w:r>
    </w:p>
    <w:p w:rsidR="00CC14BA" w:rsidRPr="00AD2994" w:rsidRDefault="00CC14BA" w:rsidP="00AD2994">
      <w:pPr>
        <w:ind w:left="-142"/>
        <w:jc w:val="center"/>
        <w:rPr>
          <w:rFonts w:ascii="Bookman Old Style" w:hAnsi="Bookman Old Style"/>
          <w:b/>
          <w:sz w:val="12"/>
        </w:rPr>
      </w:pPr>
    </w:p>
    <w:p w:rsidR="00CC14BA" w:rsidRPr="00521883" w:rsidRDefault="00CC14BA" w:rsidP="00AD2994">
      <w:pPr>
        <w:ind w:left="-142"/>
        <w:jc w:val="center"/>
        <w:rPr>
          <w:rFonts w:ascii="FormalScrp421 BT" w:hAnsi="FormalScrp421 BT"/>
          <w:b/>
          <w:sz w:val="24"/>
        </w:rPr>
      </w:pPr>
      <w:r w:rsidRPr="00521883">
        <w:rPr>
          <w:rFonts w:ascii="FormalScrp421 BT Tur" w:hAnsi="FormalScrp421 BT Tur"/>
          <w:b/>
          <w:sz w:val="24"/>
        </w:rPr>
        <w:t>SOSYAL BİGİLER DERSİ 1. DÖNEM 1 YAZILI DEĞERLENDİRME</w:t>
      </w:r>
    </w:p>
    <w:p w:rsidR="00CC14BA" w:rsidRDefault="00CC14BA" w:rsidP="009A730F">
      <w:pPr>
        <w:jc w:val="both"/>
        <w:rPr>
          <w:rFonts w:ascii="Century Gothic" w:hAnsi="Century Gothic"/>
          <w:sz w:val="24"/>
        </w:rPr>
      </w:pPr>
    </w:p>
    <w:p w:rsidR="00CC14BA" w:rsidRDefault="00CC14BA" w:rsidP="009A730F">
      <w:pPr>
        <w:jc w:val="both"/>
        <w:rPr>
          <w:rFonts w:ascii="Century Gothic" w:hAnsi="Century Gothic"/>
          <w:sz w:val="24"/>
        </w:rPr>
        <w:sectPr w:rsidR="00CC14BA" w:rsidSect="00605E34">
          <w:pgSz w:w="11906" w:h="16838"/>
          <w:pgMar w:top="360" w:right="206" w:bottom="180" w:left="360" w:header="708" w:footer="708" w:gutter="0"/>
          <w:cols w:sep="1" w:space="540"/>
          <w:docGrid w:linePitch="360"/>
        </w:sectPr>
      </w:pPr>
    </w:p>
    <w:p w:rsidR="00CC14BA" w:rsidRDefault="00CC14BA" w:rsidP="009A730F">
      <w:pPr>
        <w:jc w:val="both"/>
        <w:rPr>
          <w:rFonts w:ascii="Century Gothic" w:hAnsi="Century Gothic"/>
        </w:rPr>
      </w:pP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 w:rsidRPr="00CC05C3">
        <w:rPr>
          <w:rFonts w:ascii="Century Gothic" w:hAnsi="Century Gothic"/>
        </w:rPr>
        <w:t xml:space="preserve">1.Temel haklar nelerdir? </w:t>
      </w:r>
      <w:r>
        <w:rPr>
          <w:rFonts w:ascii="Century Gothic" w:hAnsi="Century Gothic"/>
        </w:rPr>
        <w:t>5 tanesini</w:t>
      </w:r>
      <w:r w:rsidRPr="00CC05C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y</w:t>
      </w:r>
      <w:r w:rsidRPr="00CC05C3">
        <w:rPr>
          <w:rFonts w:ascii="Century Gothic" w:hAnsi="Century Gothic"/>
        </w:rPr>
        <w:t xml:space="preserve">azınız. 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>( 1</w:t>
      </w:r>
      <w:r>
        <w:rPr>
          <w:rFonts w:ascii="Century Gothic" w:eastAsia="Batang" w:hAnsi="Century Gothic" w:cs="Tahoma"/>
          <w:b/>
          <w:sz w:val="21"/>
          <w:szCs w:val="21"/>
        </w:rPr>
        <w:t>0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 xml:space="preserve"> p )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14BA" w:rsidRDefault="00CC14BA" w:rsidP="009A730F">
      <w:pPr>
        <w:jc w:val="both"/>
        <w:rPr>
          <w:rFonts w:ascii="Century Gothic" w:hAnsi="Century Gothic"/>
        </w:rPr>
      </w:pP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 w:rsidRPr="00CC05C3">
        <w:rPr>
          <w:rFonts w:ascii="Century Gothic" w:hAnsi="Century Gothic"/>
        </w:rPr>
        <w:t xml:space="preserve">2.Çocuk hakları evrensel beyannamesinde belirtilen </w:t>
      </w:r>
      <w:r>
        <w:rPr>
          <w:rFonts w:ascii="Century Gothic" w:hAnsi="Century Gothic"/>
        </w:rPr>
        <w:t>4</w:t>
      </w:r>
      <w:r w:rsidRPr="00CC05C3">
        <w:rPr>
          <w:rFonts w:ascii="Century Gothic" w:hAnsi="Century Gothic"/>
        </w:rPr>
        <w:t xml:space="preserve"> tane hak yazın (kısaca)</w:t>
      </w:r>
      <w:r w:rsidRPr="00D60850">
        <w:rPr>
          <w:rFonts w:ascii="Century Gothic" w:eastAsia="Batang" w:hAnsi="Century Gothic" w:cs="Tahoma"/>
          <w:b/>
          <w:sz w:val="21"/>
          <w:szCs w:val="21"/>
        </w:rPr>
        <w:t xml:space="preserve"> 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>( 1</w:t>
      </w:r>
      <w:r>
        <w:rPr>
          <w:rFonts w:ascii="Century Gothic" w:eastAsia="Batang" w:hAnsi="Century Gothic" w:cs="Tahoma"/>
          <w:b/>
          <w:sz w:val="21"/>
          <w:szCs w:val="21"/>
        </w:rPr>
        <w:t>0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 xml:space="preserve"> p )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</w:p>
    <w:p w:rsidR="00CC14BA" w:rsidRPr="00D60850" w:rsidRDefault="00CC14BA" w:rsidP="00D60850">
      <w:pPr>
        <w:rPr>
          <w:rFonts w:ascii="Century Gothic" w:hAnsi="Century Gothic"/>
          <w:sz w:val="20"/>
        </w:rPr>
      </w:pPr>
      <w:r w:rsidRPr="00D60850">
        <w:rPr>
          <w:rFonts w:ascii="Century Gothic" w:hAnsi="Century Gothic"/>
          <w:sz w:val="20"/>
        </w:rPr>
        <w:t>3: Atatürk ün kişilik özelliklerinden 5tanesini yazınız</w:t>
      </w:r>
      <w:r>
        <w:rPr>
          <w:rFonts w:ascii="Century Gothic" w:hAnsi="Century Gothic"/>
          <w:sz w:val="20"/>
        </w:rPr>
        <w:t xml:space="preserve"> </w:t>
      </w:r>
      <w:r>
        <w:rPr>
          <w:rFonts w:ascii="Century Gothic" w:eastAsia="Batang" w:hAnsi="Century Gothic" w:cs="Tahoma"/>
          <w:b/>
          <w:sz w:val="20"/>
          <w:szCs w:val="21"/>
        </w:rPr>
        <w:t>(</w:t>
      </w:r>
      <w:r w:rsidRPr="00D60850">
        <w:rPr>
          <w:rFonts w:ascii="Century Gothic" w:eastAsia="Batang" w:hAnsi="Century Gothic" w:cs="Tahoma"/>
          <w:b/>
          <w:sz w:val="20"/>
          <w:szCs w:val="21"/>
        </w:rPr>
        <w:t>5p)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</w:p>
    <w:p w:rsidR="00CC14BA" w:rsidRPr="00D60850" w:rsidRDefault="00CC14BA" w:rsidP="009A730F">
      <w:pPr>
        <w:jc w:val="both"/>
        <w:rPr>
          <w:rFonts w:ascii="Century Gothic" w:hAnsi="Century Gothic"/>
          <w:sz w:val="20"/>
        </w:rPr>
      </w:pPr>
      <w:r w:rsidRPr="00D60850">
        <w:rPr>
          <w:rFonts w:ascii="Century Gothic" w:hAnsi="Century Gothic"/>
          <w:sz w:val="20"/>
        </w:rPr>
        <w:t>4- Hak Ve Sorumluluk nedir? Bir örnekle açıklayınız.</w:t>
      </w:r>
      <w:r w:rsidRPr="00D60850">
        <w:rPr>
          <w:rFonts w:ascii="Century Gothic" w:eastAsia="Batang" w:hAnsi="Century Gothic" w:cs="Tahoma"/>
          <w:b/>
          <w:sz w:val="20"/>
          <w:szCs w:val="21"/>
        </w:rPr>
        <w:t xml:space="preserve"> </w:t>
      </w:r>
      <w:r>
        <w:rPr>
          <w:rFonts w:ascii="Century Gothic" w:eastAsia="Batang" w:hAnsi="Century Gothic" w:cs="Tahoma"/>
          <w:b/>
          <w:sz w:val="20"/>
          <w:szCs w:val="21"/>
        </w:rPr>
        <w:t>(</w:t>
      </w:r>
      <w:r w:rsidRPr="00D60850">
        <w:rPr>
          <w:rFonts w:ascii="Century Gothic" w:eastAsia="Batang" w:hAnsi="Century Gothic" w:cs="Tahoma"/>
          <w:b/>
          <w:sz w:val="20"/>
          <w:szCs w:val="21"/>
        </w:rPr>
        <w:t>10</w:t>
      </w:r>
      <w:r>
        <w:rPr>
          <w:rFonts w:ascii="Century Gothic" w:eastAsia="Batang" w:hAnsi="Century Gothic" w:cs="Tahoma"/>
          <w:b/>
          <w:sz w:val="20"/>
          <w:szCs w:val="21"/>
        </w:rPr>
        <w:t xml:space="preserve"> p</w:t>
      </w:r>
      <w:r w:rsidRPr="00D60850">
        <w:rPr>
          <w:rFonts w:ascii="Century Gothic" w:eastAsia="Batang" w:hAnsi="Century Gothic" w:cs="Tahoma"/>
          <w:b/>
          <w:sz w:val="20"/>
          <w:szCs w:val="21"/>
        </w:rPr>
        <w:t>)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 w:rsidRPr="00CC05C3">
        <w:rPr>
          <w:rFonts w:ascii="Century Gothic" w:hAnsi="Century Gothic"/>
        </w:rPr>
        <w:t xml:space="preserve">5-Rol nedir? </w:t>
      </w:r>
      <w:r>
        <w:rPr>
          <w:rFonts w:ascii="Century Gothic" w:hAnsi="Century Gothic"/>
        </w:rPr>
        <w:t>Aile içindeki rollerinizi yazınız</w:t>
      </w:r>
      <w:r w:rsidRPr="00CC05C3">
        <w:rPr>
          <w:rFonts w:ascii="Century Gothic" w:hAnsi="Century Gothic"/>
        </w:rPr>
        <w:t>.</w:t>
      </w:r>
      <w:r w:rsidRPr="00D60850">
        <w:rPr>
          <w:rFonts w:ascii="Century Gothic" w:eastAsia="Batang" w:hAnsi="Century Gothic" w:cs="Tahoma"/>
          <w:b/>
          <w:sz w:val="21"/>
          <w:szCs w:val="21"/>
        </w:rPr>
        <w:t xml:space="preserve"> 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 xml:space="preserve">( </w:t>
      </w:r>
      <w:r>
        <w:rPr>
          <w:rFonts w:ascii="Century Gothic" w:eastAsia="Batang" w:hAnsi="Century Gothic" w:cs="Tahoma"/>
          <w:b/>
          <w:sz w:val="21"/>
          <w:szCs w:val="21"/>
        </w:rPr>
        <w:t>5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 xml:space="preserve"> p )</w:t>
      </w:r>
    </w:p>
    <w:p w:rsidR="00CC14BA" w:rsidRPr="00CC05C3" w:rsidRDefault="00CC14BA" w:rsidP="009A730F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C14BA" w:rsidRPr="009A730F" w:rsidRDefault="00CC14BA" w:rsidP="00CC05C3">
      <w:pPr>
        <w:rPr>
          <w:rFonts w:ascii="Century Gothic" w:hAnsi="Century Gothic"/>
          <w:b/>
        </w:rPr>
      </w:pPr>
    </w:p>
    <w:p w:rsidR="00CC14BA" w:rsidRDefault="00CC14BA" w:rsidP="009A730F">
      <w:pPr>
        <w:jc w:val="center"/>
        <w:rPr>
          <w:rFonts w:ascii="Century Gothic" w:hAnsi="Century Gothic"/>
          <w:b/>
        </w:rPr>
      </w:pPr>
    </w:p>
    <w:p w:rsidR="00CC14BA" w:rsidRDefault="00CC14BA" w:rsidP="009A730F">
      <w:pPr>
        <w:jc w:val="center"/>
        <w:rPr>
          <w:rFonts w:ascii="Century Gothic" w:hAnsi="Century Gothic"/>
          <w:b/>
        </w:rPr>
      </w:pPr>
    </w:p>
    <w:p w:rsidR="00CC14BA" w:rsidRDefault="00CC14BA" w:rsidP="00CC05C3">
      <w:pPr>
        <w:rPr>
          <w:rFonts w:ascii="Century Gothic" w:hAnsi="Century Gothic"/>
          <w:b/>
        </w:rPr>
      </w:pPr>
    </w:p>
    <w:p w:rsidR="00CC14BA" w:rsidRDefault="00CC14BA" w:rsidP="00CC05C3">
      <w:pPr>
        <w:rPr>
          <w:rFonts w:ascii="Century Gothic" w:hAnsi="Century Gothic"/>
          <w:b/>
        </w:rPr>
      </w:pPr>
      <w:r w:rsidRPr="009A730F">
        <w:rPr>
          <w:rFonts w:ascii="Century Gothic" w:hAnsi="Century Gothic"/>
          <w:b/>
        </w:rPr>
        <w:t>B-</w:t>
      </w:r>
      <w:r w:rsidRPr="009A730F">
        <w:rPr>
          <w:rFonts w:ascii="Century Gothic" w:hAnsi="Century Gothic"/>
          <w:b/>
          <w:i/>
        </w:rPr>
        <w:t xml:space="preserve"> </w:t>
      </w:r>
      <w:r>
        <w:rPr>
          <w:rFonts w:ascii="Century Gothic" w:hAnsi="Century Gothic"/>
          <w:b/>
          <w:i/>
        </w:rPr>
        <w:t>D</w:t>
      </w:r>
      <w:r w:rsidRPr="009A730F">
        <w:rPr>
          <w:rFonts w:ascii="Century Gothic" w:hAnsi="Century Gothic"/>
          <w:b/>
        </w:rPr>
        <w:t>oğru olanların önüne “D”, yanlış olanların önüne “Y” harfi koyunuz.  (</w:t>
      </w:r>
      <w:r>
        <w:rPr>
          <w:rFonts w:ascii="Century Gothic" w:hAnsi="Century Gothic"/>
          <w:b/>
        </w:rPr>
        <w:t>10X1:10 P)</w:t>
      </w:r>
    </w:p>
    <w:p w:rsidR="00CC14BA" w:rsidRPr="009A730F" w:rsidRDefault="00CC14BA" w:rsidP="00CC05C3">
      <w:pPr>
        <w:rPr>
          <w:rFonts w:ascii="Century Gothic" w:hAnsi="Century Gothic"/>
          <w:b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)Kalabalıkların bir sürekliliği vardır.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 </w:t>
      </w:r>
      <w:r w:rsidRPr="009A730F">
        <w:rPr>
          <w:rFonts w:ascii="Century Gothic" w:hAnsi="Century Gothic"/>
        </w:rPr>
        <w:t>)Grup elemanları birbirini yakından tanır.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)Annelik ve babalık bir rol değildir.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)İnsan birden çok rol üstlenebilir.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)Görsel sanatlar dersinde resim yapmak sorumluluğum, istediğim renkleri kullanmak hakkımdır.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</w:t>
      </w:r>
      <w:r w:rsidRPr="009A730F">
        <w:rPr>
          <w:rFonts w:ascii="Century Gothic" w:hAnsi="Century Gothic" w:cs="Calibri"/>
        </w:rPr>
        <w:t>Temek haklarımızın başında yaşama hakkı vardır.</w:t>
      </w:r>
    </w:p>
    <w:p w:rsidR="00CC14BA" w:rsidRDefault="00CC14BA" w:rsidP="00C27BF3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</w:t>
      </w:r>
      <w:r w:rsidRPr="009A730F">
        <w:rPr>
          <w:rFonts w:ascii="Century Gothic" w:hAnsi="Century Gothic" w:cs="Calibri"/>
        </w:rPr>
        <w:t>Çocuklar evin geçiminden de sorumludur.</w:t>
      </w:r>
    </w:p>
    <w:p w:rsidR="00CC14BA" w:rsidRPr="00C27BF3" w:rsidRDefault="00CC14BA" w:rsidP="00C27BF3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</w:t>
      </w:r>
      <w:r w:rsidRPr="00C27BF3">
        <w:rPr>
          <w:b/>
        </w:rPr>
        <w:t xml:space="preserve"> </w:t>
      </w:r>
      <w:r w:rsidRPr="00FF53AE">
        <w:rPr>
          <w:b/>
        </w:rPr>
        <w:t>UNİCEF</w:t>
      </w:r>
      <w:r>
        <w:rPr>
          <w:b/>
        </w:rPr>
        <w:t xml:space="preserve"> </w:t>
      </w:r>
      <w:r w:rsidRPr="008277C8">
        <w:t xml:space="preserve">Tüm çocuklara yardım amaçlı  </w:t>
      </w:r>
      <w:r>
        <w:t>kurulmuştur.</w:t>
      </w:r>
      <w:r w:rsidRPr="008277C8">
        <w:t xml:space="preserve">                            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)Hak, bir kimsenin isteyebileceği, ileri sürebileceği, kullanabileceği toplumca tanınmış yetkidir.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hAnsi="Century Gothic"/>
        </w:rPr>
      </w:pPr>
      <w:r>
        <w:rPr>
          <w:rFonts w:ascii="Century Gothic" w:hAnsi="Century Gothic"/>
        </w:rPr>
        <w:t xml:space="preserve">(   </w:t>
      </w:r>
      <w:r w:rsidRPr="009A730F">
        <w:rPr>
          <w:rFonts w:ascii="Century Gothic" w:hAnsi="Century Gothic"/>
        </w:rPr>
        <w:t xml:space="preserve"> )Çocuk Hakları bildirgesi 1959 yılında Birleşmiş Milletler Genel Kurulu’nda kabul edilmiştir.</w:t>
      </w:r>
    </w:p>
    <w:p w:rsidR="00CC14BA" w:rsidRPr="009A730F" w:rsidRDefault="00CC14BA" w:rsidP="009A730F">
      <w:pPr>
        <w:rPr>
          <w:rFonts w:ascii="Century Gothic" w:eastAsia="Batang" w:hAnsi="Century Gothic" w:cs="Tahoma"/>
          <w:b/>
          <w:sz w:val="21"/>
          <w:szCs w:val="21"/>
        </w:rPr>
      </w:pPr>
    </w:p>
    <w:p w:rsidR="00CC14BA" w:rsidRDefault="00CC14BA" w:rsidP="009A730F">
      <w:pPr>
        <w:rPr>
          <w:rFonts w:ascii="Century Gothic" w:eastAsia="Batang" w:hAnsi="Century Gothic" w:cs="Tahoma"/>
          <w:b/>
          <w:sz w:val="21"/>
          <w:szCs w:val="21"/>
        </w:rPr>
      </w:pPr>
    </w:p>
    <w:p w:rsidR="00CC14BA" w:rsidRPr="009A730F" w:rsidRDefault="00CC14BA" w:rsidP="009A730F">
      <w:pPr>
        <w:rPr>
          <w:rFonts w:ascii="Century Gothic" w:eastAsia="Batang" w:hAnsi="Century Gothic" w:cs="Tahoma"/>
          <w:b/>
          <w:sz w:val="21"/>
          <w:szCs w:val="21"/>
        </w:rPr>
      </w:pPr>
      <w:r w:rsidRPr="009A730F">
        <w:rPr>
          <w:rFonts w:ascii="Century Gothic" w:eastAsia="Batang" w:hAnsi="Century Gothic" w:cs="Tahoma"/>
          <w:b/>
          <w:sz w:val="21"/>
          <w:szCs w:val="21"/>
        </w:rPr>
        <w:t>2. Aşağıdaki tümcelerde boş bırakılan yerleri uygun sözcüklerle tamamlayınız.  ( 1</w:t>
      </w:r>
      <w:r>
        <w:rPr>
          <w:rFonts w:ascii="Century Gothic" w:eastAsia="Batang" w:hAnsi="Century Gothic" w:cs="Tahoma"/>
          <w:b/>
          <w:sz w:val="21"/>
          <w:szCs w:val="21"/>
        </w:rPr>
        <w:t>0</w:t>
      </w:r>
      <w:r w:rsidRPr="009A730F">
        <w:rPr>
          <w:rFonts w:ascii="Century Gothic" w:eastAsia="Batang" w:hAnsi="Century Gothic" w:cs="Tahoma"/>
          <w:b/>
          <w:sz w:val="21"/>
          <w:szCs w:val="21"/>
        </w:rPr>
        <w:t xml:space="preserve"> p )</w:t>
      </w:r>
    </w:p>
    <w:p w:rsidR="00CC14BA" w:rsidRDefault="00CC14BA" w:rsidP="009A730F">
      <w:pPr>
        <w:rPr>
          <w:rFonts w:ascii="Times New Roman" w:hAnsi="Times New Roman"/>
          <w:i/>
          <w:szCs w:val="20"/>
          <w:highlight w:val="yellow"/>
        </w:rPr>
      </w:pPr>
    </w:p>
    <w:p w:rsidR="00CC14BA" w:rsidRDefault="00CC14BA" w:rsidP="009A730F">
      <w:pPr>
        <w:rPr>
          <w:rFonts w:ascii="Times New Roman" w:hAnsi="Times New Roman"/>
          <w:i/>
          <w:szCs w:val="20"/>
          <w:highlight w:val="yellow"/>
        </w:rPr>
      </w:pPr>
    </w:p>
    <w:p w:rsidR="00CC14BA" w:rsidRPr="009A730F" w:rsidRDefault="00CC14BA" w:rsidP="009A730F">
      <w:pPr>
        <w:rPr>
          <w:rFonts w:ascii="Times New Roman" w:hAnsi="Times New Roman"/>
          <w:i/>
          <w:szCs w:val="20"/>
        </w:rPr>
      </w:pPr>
      <w:r w:rsidRPr="009A730F">
        <w:rPr>
          <w:rFonts w:ascii="Times New Roman" w:hAnsi="Times New Roman"/>
          <w:i/>
          <w:szCs w:val="20"/>
          <w:highlight w:val="yellow"/>
        </w:rPr>
        <w:t>resmî – rol – Çoc</w:t>
      </w:r>
      <w:r>
        <w:rPr>
          <w:rFonts w:ascii="Times New Roman" w:hAnsi="Times New Roman"/>
          <w:i/>
          <w:szCs w:val="20"/>
          <w:highlight w:val="yellow"/>
        </w:rPr>
        <w:t>uk Esirgeme Kurumu - yaşama -</w:t>
      </w:r>
      <w:r w:rsidRPr="009A730F">
        <w:rPr>
          <w:rFonts w:ascii="Times New Roman" w:hAnsi="Times New Roman"/>
          <w:i/>
          <w:szCs w:val="20"/>
          <w:highlight w:val="yellow"/>
        </w:rPr>
        <w:t>muhtarlık – eğitim - grup – sorumluluk - kalabalığa – 1990 - okul -</w:t>
      </w:r>
      <w:r w:rsidRPr="009A730F">
        <w:rPr>
          <w:rFonts w:ascii="Times New Roman" w:hAnsi="Times New Roman"/>
          <w:i/>
          <w:szCs w:val="20"/>
        </w:rPr>
        <w:t xml:space="preserve"> </w:t>
      </w:r>
    </w:p>
    <w:p w:rsidR="00CC14BA" w:rsidRPr="009A730F" w:rsidRDefault="00CC14BA" w:rsidP="009A730F">
      <w:pPr>
        <w:ind w:left="-142"/>
        <w:rPr>
          <w:rFonts w:ascii="Century Gothic" w:hAnsi="Century Gothic"/>
          <w:b/>
          <w:sz w:val="24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__________ üyelerinin ortak bir amacı vardır.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___________, öğrenci rolünü en çok üstlendiğim yerdir.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En temel çocuk hakkı _________________ hakkıdır.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“Bir bankada sıra bekleyenler” ____________________ örnektir.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Devlet hastaneleri, okullar sürekliliği olan büyük ve ______________ gruplardır.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Sahip olunan her hak, beraberinde _______________ da getirir.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Üyesi olduğumuz grup veya kurumda üstlenmemiz gereken görevler __________dür.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Ülkemizde Çocuk Hakları Sözleşmesi, ______________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 xml:space="preserve"> ______________________________ tarafından takip edilmektedir.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6"/>
          <w:szCs w:val="8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8"/>
          <w:szCs w:val="10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Çocukların okula gitmesi _________ hakkı ile ilgilidir.</w:t>
      </w: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8"/>
          <w:szCs w:val="10"/>
        </w:rPr>
      </w:pPr>
    </w:p>
    <w:p w:rsidR="00CC14BA" w:rsidRPr="009A730F" w:rsidRDefault="00CC14BA" w:rsidP="00C90087">
      <w:pPr>
        <w:spacing w:line="276" w:lineRule="auto"/>
        <w:ind w:left="-142"/>
        <w:rPr>
          <w:rFonts w:ascii="Century Gothic" w:eastAsia="Batang" w:hAnsi="Century Gothic" w:cs="Tahoma"/>
          <w:sz w:val="20"/>
          <w:szCs w:val="21"/>
        </w:rPr>
      </w:pPr>
      <w:r w:rsidRPr="009A730F">
        <w:rPr>
          <w:rFonts w:ascii="Century Gothic" w:eastAsia="Batang" w:hAnsi="Century Gothic" w:cs="Tahoma"/>
          <w:sz w:val="20"/>
          <w:szCs w:val="21"/>
        </w:rPr>
        <w:t>* Türkiye, Çocuk Hakları Sözleşmesini _________ yılında imzalamıştır.</w:t>
      </w:r>
    </w:p>
    <w:p w:rsidR="00CC14BA" w:rsidRDefault="00CC14BA" w:rsidP="009A730F">
      <w:pPr>
        <w:rPr>
          <w:rFonts w:ascii="Century Gothic" w:eastAsia="Batang" w:hAnsi="Century Gothic" w:cs="Tahoma"/>
          <w:sz w:val="21"/>
          <w:szCs w:val="21"/>
        </w:rPr>
      </w:pPr>
    </w:p>
    <w:p w:rsidR="00CC14BA" w:rsidRDefault="00CC14BA" w:rsidP="009A730F">
      <w:pPr>
        <w:rPr>
          <w:rFonts w:ascii="Century Gothic" w:eastAsia="Batang" w:hAnsi="Century Gothic" w:cs="Tahoma"/>
          <w:sz w:val="21"/>
          <w:szCs w:val="21"/>
        </w:rPr>
      </w:pPr>
    </w:p>
    <w:p w:rsidR="00CC14BA" w:rsidRDefault="00CC14BA" w:rsidP="009A730F">
      <w:pPr>
        <w:rPr>
          <w:rFonts w:ascii="Century Gothic" w:eastAsia="Batang" w:hAnsi="Century Gothic" w:cs="Tahoma"/>
          <w:sz w:val="21"/>
          <w:szCs w:val="21"/>
        </w:rPr>
      </w:pPr>
    </w:p>
    <w:p w:rsidR="00CC14BA" w:rsidRDefault="00CC14BA" w:rsidP="009A730F">
      <w:pPr>
        <w:rPr>
          <w:rFonts w:ascii="Century Gothic" w:eastAsia="Batang" w:hAnsi="Century Gothic" w:cs="Tahoma"/>
          <w:sz w:val="21"/>
          <w:szCs w:val="21"/>
        </w:rPr>
        <w:sectPr w:rsidR="00CC14BA" w:rsidSect="009A730F">
          <w:type w:val="continuous"/>
          <w:pgSz w:w="11906" w:h="16838"/>
          <w:pgMar w:top="360" w:right="140" w:bottom="180" w:left="360" w:header="708" w:footer="708" w:gutter="0"/>
          <w:cols w:num="2" w:sep="1" w:space="540"/>
          <w:docGrid w:linePitch="360"/>
        </w:sectPr>
      </w:pPr>
    </w:p>
    <w:p w:rsidR="00CC14BA" w:rsidRDefault="00CC14BA" w:rsidP="009A730F">
      <w:pPr>
        <w:rPr>
          <w:rFonts w:ascii="Century Gothic" w:eastAsia="Batang" w:hAnsi="Century Gothic" w:cs="Tahoma"/>
          <w:sz w:val="21"/>
          <w:szCs w:val="21"/>
        </w:rPr>
      </w:pPr>
    </w:p>
    <w:p w:rsidR="00CC14BA" w:rsidRPr="00521883" w:rsidRDefault="00CC14BA" w:rsidP="00521883">
      <w:pPr>
        <w:jc w:val="center"/>
        <w:rPr>
          <w:rFonts w:ascii="Cataneo BT" w:hAnsi="Cataneo BT"/>
          <w:sz w:val="28"/>
          <w:highlight w:val="yellow"/>
        </w:rPr>
      </w:pPr>
      <w:r w:rsidRPr="00521883">
        <w:rPr>
          <w:rFonts w:ascii="Cataneo BT Tur" w:hAnsi="Cataneo BT Tur"/>
          <w:sz w:val="28"/>
          <w:highlight w:val="yellow"/>
        </w:rPr>
        <w:t>Aşağıdaki sorulara doğru seçeneği işaretleyerek cevap veriniz.(</w:t>
      </w:r>
      <w:r w:rsidRPr="00521883">
        <w:rPr>
          <w:rFonts w:ascii="Cataneo BT" w:hAnsi="Cataneo BT"/>
          <w:sz w:val="28"/>
          <w:highlight w:val="yellow"/>
        </w:rPr>
        <w:t>20 x 2=40 Puan)</w:t>
      </w:r>
    </w:p>
    <w:p w:rsidR="00CC14BA" w:rsidRPr="00521883" w:rsidRDefault="00CC14BA" w:rsidP="00521883">
      <w:pPr>
        <w:rPr>
          <w:rFonts w:ascii="Century Gothic" w:hAnsi="Century Gothic"/>
          <w:b/>
          <w:sz w:val="4"/>
        </w:rPr>
      </w:pPr>
    </w:p>
    <w:p w:rsidR="00CC14BA" w:rsidRPr="00521883" w:rsidRDefault="00CC14BA" w:rsidP="00521883">
      <w:pPr>
        <w:rPr>
          <w:rFonts w:ascii="Century Gothic" w:hAnsi="Century Gothic"/>
          <w:b/>
          <w:sz w:val="4"/>
        </w:rPr>
        <w:sectPr w:rsidR="00CC14BA" w:rsidRPr="00521883" w:rsidSect="00353601">
          <w:pgSz w:w="11906" w:h="16838"/>
          <w:pgMar w:top="284" w:right="140" w:bottom="1417" w:left="284" w:header="145" w:footer="708" w:gutter="0"/>
          <w:cols w:space="708"/>
          <w:docGrid w:linePitch="360"/>
        </w:sectPr>
      </w:pPr>
    </w:p>
    <w:p w:rsidR="00CC14BA" w:rsidRPr="00521883" w:rsidRDefault="00CC14BA" w:rsidP="00353601">
      <w:pPr>
        <w:pStyle w:val="ListParagraph"/>
        <w:ind w:left="142"/>
        <w:rPr>
          <w:rFonts w:ascii="Calibri" w:hAnsi="Calibri" w:cs="Calibri"/>
          <w:b/>
          <w:sz w:val="12"/>
          <w:szCs w:val="22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1.Toplumsal kurumları küçükten büyüğe doğru sıraladığımızda hangi seçenek doğru olur?</w:t>
      </w: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A.Aile - okul - toplum       B. Toplum – aile – okul</w:t>
      </w: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C.Toplum – okul – aile     D.Okul – aile – toplum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2.Aşağıdakilerden hangisi toplumda uyulması gereken kurallardandır?</w:t>
      </w: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A. Günü gününe ders çalışmak    B.Okula devam etmek</w:t>
      </w: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C.Sınavlara katılmak           D.Büyüklere saygılı olmak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Okulda bize düşen görev ve sorumluluklar vardır.</w:t>
      </w: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3.Hangisi bu görevlerden değildir?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A.Arkadaşlarımızla iyi geçinmek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B.Yaşça bizden küçük öğrenciler üzerinde baskı kurmak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C.Okul çalışanlarına karşı saygılı olmak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D.Okul kurallarına uygun davranmak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 xml:space="preserve">4.Davranışlardan hangisi sorumluluk örneği </w:t>
      </w:r>
      <w:r w:rsidRPr="005C29B4">
        <w:rPr>
          <w:rFonts w:ascii="Calibri" w:hAnsi="Calibri" w:cs="Calibri"/>
          <w:b/>
          <w:sz w:val="22"/>
          <w:szCs w:val="22"/>
          <w:u w:val="single"/>
        </w:rPr>
        <w:t>olamaz</w:t>
      </w:r>
      <w:r w:rsidRPr="005C29B4">
        <w:rPr>
          <w:rFonts w:ascii="Calibri" w:hAnsi="Calibri" w:cs="Calibri"/>
          <w:b/>
          <w:sz w:val="22"/>
          <w:szCs w:val="22"/>
        </w:rPr>
        <w:t>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 Okuldan eve zamanında gelmek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B.Kurallara uymayan arkadaşlarımızı uyarmak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C.Ödevlerimizi özenle yapmak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D.Yerde gördüğümüz çöpleri pencereden dışarı atmak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5.Aşağıdakilerden hangisi üye olduğumuz ilk gruptur?</w:t>
      </w:r>
    </w:p>
    <w:p w:rsidR="00CC14BA" w:rsidRPr="005C29B4" w:rsidRDefault="00CC14BA" w:rsidP="005C29B4">
      <w:pPr>
        <w:ind w:left="142"/>
        <w:rPr>
          <w:rFonts w:cs="Calibri"/>
        </w:rPr>
      </w:pPr>
      <w:r w:rsidRPr="005C29B4">
        <w:rPr>
          <w:rFonts w:cs="Calibri"/>
        </w:rPr>
        <w:t xml:space="preserve">A. </w:t>
      </w:r>
      <w:r>
        <w:rPr>
          <w:rFonts w:cs="Calibri"/>
        </w:rPr>
        <w:t>aile</w:t>
      </w:r>
      <w:r>
        <w:rPr>
          <w:rFonts w:cs="Calibri"/>
        </w:rPr>
        <w:tab/>
      </w:r>
      <w:r w:rsidRPr="005C29B4">
        <w:rPr>
          <w:rFonts w:cs="Calibri"/>
        </w:rPr>
        <w:tab/>
        <w:t>B) okul</w:t>
      </w:r>
      <w:r>
        <w:rPr>
          <w:rFonts w:cs="Calibri"/>
        </w:rPr>
        <w:t xml:space="preserve">    </w:t>
      </w:r>
      <w:r w:rsidRPr="005C29B4">
        <w:rPr>
          <w:rFonts w:cs="Calibri"/>
        </w:rPr>
        <w:t>C.spor takımı</w:t>
      </w:r>
      <w:r w:rsidRPr="005C29B4">
        <w:rPr>
          <w:rFonts w:cs="Calibri"/>
        </w:rPr>
        <w:tab/>
        <w:t>D) eğitsel kulüp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5C29B4">
        <w:rPr>
          <w:rFonts w:cs="Calibri"/>
          <w:b/>
        </w:rPr>
        <w:t>6.</w:t>
      </w:r>
      <w:r w:rsidRPr="0034729B">
        <w:t xml:space="preserve"> </w:t>
      </w:r>
      <w:r w:rsidRPr="008277C8">
        <w:t xml:space="preserve">Aşağıdaki eşleştirmelerinden hangisi </w:t>
      </w:r>
      <w:r w:rsidRPr="008277C8">
        <w:rPr>
          <w:u w:val="single"/>
        </w:rPr>
        <w:t>yanlıştır?</w:t>
      </w:r>
      <w:r w:rsidRPr="008277C8">
        <w:t xml:space="preserve"> </w:t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8277C8">
        <w:t xml:space="preserve">A) </w:t>
      </w:r>
      <w:r w:rsidRPr="008277C8">
        <w:rPr>
          <w:b/>
        </w:rPr>
        <w:t>Hak</w:t>
      </w:r>
      <w:r w:rsidRPr="008277C8">
        <w:t>: Bir şeye sahip olma ya da ondan yararlanma yetkisi</w:t>
      </w:r>
      <w:r w:rsidRPr="008277C8">
        <w:tab/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5812"/>
          <w:tab w:val="left" w:pos="7890"/>
        </w:tabs>
      </w:pPr>
      <w:r w:rsidRPr="008277C8">
        <w:t xml:space="preserve">B) </w:t>
      </w:r>
      <w:r w:rsidRPr="008277C8">
        <w:rPr>
          <w:b/>
        </w:rPr>
        <w:t>Sorumluluk</w:t>
      </w:r>
      <w:r w:rsidRPr="008277C8">
        <w:t>: Kişinin üzerine aldığı rolün gerektirdiklerini yerine getirmesi</w:t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8277C8">
        <w:t xml:space="preserve">C) </w:t>
      </w:r>
      <w:r w:rsidRPr="008277C8">
        <w:rPr>
          <w:b/>
        </w:rPr>
        <w:t>Grup</w:t>
      </w:r>
      <w:r w:rsidRPr="008277C8">
        <w:t>: Birbirini tanıyan insanlardan oluşan topluluk</w:t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5529"/>
          <w:tab w:val="left" w:pos="7890"/>
        </w:tabs>
      </w:pPr>
      <w:r w:rsidRPr="008277C8">
        <w:t xml:space="preserve">D) </w:t>
      </w:r>
      <w:r w:rsidRPr="008277C8">
        <w:rPr>
          <w:b/>
        </w:rPr>
        <w:t>Kurum:</w:t>
      </w:r>
      <w:r w:rsidRPr="008277C8">
        <w:t xml:space="preserve"> Kanunlarla belirlenmiş özellikleri olan grup</w:t>
      </w:r>
    </w:p>
    <w:p w:rsidR="00CC14BA" w:rsidRPr="005C29B4" w:rsidRDefault="00CC14BA" w:rsidP="0034729B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</w:p>
    <w:p w:rsidR="00CC14BA" w:rsidRPr="00FF53AE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</w:rPr>
      </w:pPr>
      <w:r w:rsidRPr="00FF53AE">
        <w:rPr>
          <w:rFonts w:cs="Calibri"/>
          <w:b/>
        </w:rPr>
        <w:t>7.</w:t>
      </w:r>
      <w:r w:rsidRPr="00FF53AE">
        <w:rPr>
          <w:b/>
        </w:rPr>
        <w:t xml:space="preserve"> UNİCEF, hangi amaçla kurulmuş bir birliktir? </w:t>
      </w:r>
    </w:p>
    <w:p w:rsidR="00CC14BA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>
        <w:t>A)Eğitimi destekleme amaçlı</w:t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8277C8">
        <w:t>B) Tüm hayvanları koruma amaçlı</w:t>
      </w:r>
    </w:p>
    <w:p w:rsidR="00CC14BA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8277C8">
        <w:t xml:space="preserve">C) Tüm çocuklara yardım amaçlı                              </w:t>
      </w:r>
    </w:p>
    <w:p w:rsidR="00CC14BA" w:rsidRPr="008277C8" w:rsidRDefault="00CC14BA" w:rsidP="0034729B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</w:pPr>
      <w:r w:rsidRPr="008277C8">
        <w:t>D) Tüm çevrecilerin çevreyi koruması amaçlı</w:t>
      </w:r>
    </w:p>
    <w:p w:rsidR="00CC14BA" w:rsidRPr="005C29B4" w:rsidRDefault="00CC14BA" w:rsidP="0034729B">
      <w:pPr>
        <w:pStyle w:val="ListParagraph"/>
        <w:ind w:left="142"/>
        <w:rPr>
          <w:rFonts w:ascii="Calibri" w:hAnsi="Calibri" w:cs="Calibri"/>
          <w:sz w:val="22"/>
          <w:szCs w:val="22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8.</w:t>
      </w:r>
      <w:r w:rsidRPr="005C29B4">
        <w:rPr>
          <w:rFonts w:ascii="Calibri" w:hAnsi="Calibri" w:cs="Calibri"/>
          <w:b/>
          <w:sz w:val="22"/>
          <w:szCs w:val="22"/>
        </w:rPr>
        <w:t xml:space="preserve"> Hangisi ülkemizdeki her bireye ait bir sorumluluktur?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A.okula gitmek</w:t>
      </w:r>
      <w:r w:rsidRPr="005C29B4">
        <w:rPr>
          <w:rFonts w:cs="Calibri"/>
        </w:rPr>
        <w:tab/>
      </w:r>
      <w:r w:rsidRPr="005C29B4">
        <w:rPr>
          <w:rFonts w:cs="Calibri"/>
        </w:rPr>
        <w:tab/>
        <w:t>B) araba kullanmak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C.yasalara uymak</w:t>
      </w:r>
      <w:r w:rsidRPr="005C29B4">
        <w:rPr>
          <w:rFonts w:cs="Calibri"/>
        </w:rPr>
        <w:tab/>
      </w:r>
      <w:r w:rsidRPr="005C29B4">
        <w:rPr>
          <w:rFonts w:cs="Calibri"/>
        </w:rPr>
        <w:tab/>
        <w:t>D) derneklere üye olmak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 xml:space="preserve">9.Ebru, ilköğretim okulunda öğrencidir. </w:t>
      </w:r>
      <w:r w:rsidRPr="005C29B4">
        <w:rPr>
          <w:rFonts w:ascii="Calibri" w:hAnsi="Calibri" w:cs="Calibri"/>
          <w:b/>
          <w:sz w:val="22"/>
          <w:szCs w:val="22"/>
        </w:rPr>
        <w:t xml:space="preserve">Aşağıdakilerden hangisi, Ebru’nun sorumluluklarından biri </w:t>
      </w:r>
      <w:r w:rsidRPr="005C29B4">
        <w:rPr>
          <w:rFonts w:ascii="Calibri" w:hAnsi="Calibri" w:cs="Calibri"/>
          <w:b/>
          <w:sz w:val="22"/>
          <w:szCs w:val="22"/>
          <w:u w:val="single"/>
        </w:rPr>
        <w:t>olamaz</w:t>
      </w:r>
      <w:r w:rsidRPr="005C29B4">
        <w:rPr>
          <w:rFonts w:ascii="Calibri" w:hAnsi="Calibri" w:cs="Calibri"/>
          <w:b/>
          <w:sz w:val="22"/>
          <w:szCs w:val="22"/>
        </w:rPr>
        <w:t>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A.ders çalışmak       B. evdeki kaynakları tutumlu kullanmak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C.okula gitmek       D.çalışıp para kazanmak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2E5BC2">
      <w:pPr>
        <w:ind w:left="142"/>
        <w:rPr>
          <w:rFonts w:cs="Calibri"/>
          <w:b/>
        </w:rPr>
      </w:pPr>
      <w:r w:rsidRPr="005C29B4">
        <w:rPr>
          <w:rFonts w:cs="Calibri"/>
        </w:rPr>
        <w:t>10.Trafik kurallarına uymak, hem yayaların hem de sürücülerin..</w:t>
      </w:r>
      <w:r w:rsidRPr="005C29B4">
        <w:rPr>
          <w:rFonts w:cs="Calibri"/>
          <w:b/>
        </w:rPr>
        <w:t xml:space="preserve">Yukarıdaki ifade, aşağıdakilerden hangisiyle anlamlı olarak tamamlanır?  </w:t>
      </w:r>
    </w:p>
    <w:p w:rsidR="00CC14BA" w:rsidRPr="005C29B4" w:rsidRDefault="00CC14BA" w:rsidP="0034729B">
      <w:pPr>
        <w:ind w:left="142"/>
        <w:rPr>
          <w:rFonts w:cs="Calibri"/>
        </w:rPr>
      </w:pPr>
      <w:r w:rsidRPr="005C29B4">
        <w:rPr>
          <w:rFonts w:cs="Calibri"/>
        </w:rPr>
        <w:t>A.</w:t>
      </w:r>
      <w:r>
        <w:rPr>
          <w:rFonts w:cs="Calibri"/>
        </w:rPr>
        <w:t xml:space="preserve">hakkıdır  </w:t>
      </w:r>
      <w:r w:rsidRPr="005C29B4">
        <w:rPr>
          <w:rFonts w:cs="Calibri"/>
        </w:rPr>
        <w:t>B) rolüdür</w:t>
      </w:r>
      <w:r>
        <w:rPr>
          <w:rFonts w:cs="Calibri"/>
        </w:rPr>
        <w:t xml:space="preserve">  </w:t>
      </w:r>
      <w:r w:rsidRPr="005C29B4">
        <w:rPr>
          <w:rFonts w:cs="Calibri"/>
        </w:rPr>
        <w:t>C.sorumluluğudur</w:t>
      </w:r>
      <w:r w:rsidRPr="005C29B4">
        <w:rPr>
          <w:rFonts w:cs="Calibri"/>
        </w:rPr>
        <w:tab/>
        <w:t>D) kuralıdır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21883" w:rsidRDefault="00CC14BA" w:rsidP="005C29B4">
      <w:pPr>
        <w:pStyle w:val="ListParagraph"/>
        <w:ind w:left="142"/>
        <w:rPr>
          <w:rFonts w:ascii="Calibri" w:hAnsi="Calibri" w:cs="Calibri"/>
          <w:sz w:val="12"/>
          <w:szCs w:val="22"/>
        </w:rPr>
      </w:pPr>
    </w:p>
    <w:p w:rsidR="00CC14BA" w:rsidRPr="005C29B4" w:rsidRDefault="00CC14BA" w:rsidP="005C29B4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11.</w:t>
      </w:r>
      <w:r w:rsidRPr="005C29B4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H</w:t>
      </w:r>
      <w:r w:rsidRPr="005C29B4">
        <w:rPr>
          <w:rFonts w:ascii="Calibri" w:hAnsi="Calibri" w:cs="Calibri"/>
          <w:b/>
          <w:sz w:val="22"/>
          <w:szCs w:val="22"/>
        </w:rPr>
        <w:t xml:space="preserve">angisi, Çocuk Hakları Sözleşmesi’nde yer </w:t>
      </w:r>
      <w:r w:rsidRPr="005C29B4">
        <w:rPr>
          <w:rFonts w:ascii="Calibri" w:hAnsi="Calibri" w:cs="Calibri"/>
          <w:b/>
          <w:sz w:val="22"/>
          <w:szCs w:val="22"/>
          <w:u w:val="single"/>
        </w:rPr>
        <w:t>almaz</w:t>
      </w:r>
      <w:r w:rsidRPr="005C29B4">
        <w:rPr>
          <w:rFonts w:ascii="Calibri" w:hAnsi="Calibri" w:cs="Calibri"/>
          <w:b/>
          <w:sz w:val="22"/>
          <w:szCs w:val="22"/>
        </w:rPr>
        <w:t>?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A.</w:t>
      </w:r>
      <w:r w:rsidRPr="005C29B4">
        <w:rPr>
          <w:rFonts w:cs="Calibri"/>
        </w:rPr>
        <w:t>Çocukların barınma, beslenme ve eğitim ihtiyaçları karşılanmalıdır.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B.</w:t>
      </w:r>
      <w:r w:rsidRPr="005C29B4">
        <w:rPr>
          <w:rFonts w:cs="Calibri"/>
        </w:rPr>
        <w:t>Çocuklar çalıştırılmamalıdır.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C.</w:t>
      </w:r>
      <w:r w:rsidRPr="005C29B4">
        <w:rPr>
          <w:rFonts w:cs="Calibri"/>
        </w:rPr>
        <w:t>Çocukların yaşına uygun etkinliklere katılma hakkı vardır.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D.</w:t>
      </w:r>
      <w:r w:rsidRPr="005C29B4">
        <w:rPr>
          <w:rFonts w:cs="Calibri"/>
        </w:rPr>
        <w:t>Çocuklar, anne ve babalarının istediği mesleği seçmelidirler.</w:t>
      </w:r>
    </w:p>
    <w:p w:rsidR="00CC14BA" w:rsidRDefault="00CC14BA" w:rsidP="005C29B4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</w:p>
    <w:p w:rsidR="00CC14BA" w:rsidRPr="005C29B4" w:rsidRDefault="00CC14BA" w:rsidP="005C29B4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 xml:space="preserve">12.Aşağıda kurumlar ve bu kurumlara ait birer rol verilmiştir. Hangi seçenekteki eşleştirme </w:t>
      </w:r>
      <w:r w:rsidRPr="005C29B4">
        <w:rPr>
          <w:rFonts w:ascii="Calibri" w:hAnsi="Calibri" w:cs="Calibri"/>
          <w:b/>
          <w:sz w:val="22"/>
          <w:szCs w:val="22"/>
          <w:u w:val="single"/>
        </w:rPr>
        <w:t>yanlıştır</w:t>
      </w:r>
      <w:r w:rsidRPr="005C29B4">
        <w:rPr>
          <w:rFonts w:ascii="Calibri" w:hAnsi="Calibri" w:cs="Calibri"/>
          <w:b/>
          <w:sz w:val="22"/>
          <w:szCs w:val="22"/>
        </w:rPr>
        <w:t xml:space="preserve">? </w:t>
      </w:r>
    </w:p>
    <w:p w:rsidR="00CC14BA" w:rsidRPr="005C29B4" w:rsidRDefault="00CC14BA" w:rsidP="00353601">
      <w:pPr>
        <w:ind w:left="142"/>
        <w:rPr>
          <w:rFonts w:cs="Calibri"/>
        </w:rPr>
      </w:pPr>
      <w:r w:rsidRPr="005C29B4">
        <w:rPr>
          <w:rFonts w:cs="Calibri"/>
        </w:rPr>
        <w:t>A.hastane – doktor</w:t>
      </w:r>
      <w:r w:rsidRPr="005C29B4">
        <w:rPr>
          <w:rFonts w:cs="Calibri"/>
        </w:rPr>
        <w:tab/>
        <w:t xml:space="preserve">        B.kütüphane – </w:t>
      </w:r>
      <w:r>
        <w:rPr>
          <w:rFonts w:cs="Calibri"/>
        </w:rPr>
        <w:t>öğrenci</w:t>
      </w:r>
    </w:p>
    <w:p w:rsidR="00CC14BA" w:rsidRPr="005C29B4" w:rsidRDefault="00CC14BA" w:rsidP="00353601">
      <w:pPr>
        <w:ind w:left="142"/>
        <w:rPr>
          <w:rFonts w:cs="Calibri"/>
        </w:rPr>
      </w:pPr>
      <w:r w:rsidRPr="005C29B4">
        <w:rPr>
          <w:rFonts w:cs="Calibri"/>
        </w:rPr>
        <w:t xml:space="preserve">C.okul – hizmetli            </w:t>
      </w:r>
      <w:r>
        <w:rPr>
          <w:rFonts w:cs="Calibri"/>
        </w:rPr>
        <w:t xml:space="preserve">   </w:t>
      </w:r>
      <w:r w:rsidRPr="005C29B4">
        <w:rPr>
          <w:rFonts w:cs="Calibri"/>
        </w:rPr>
        <w:t xml:space="preserve">   D.fabrika – işçi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 xml:space="preserve">13.Çocuk Hakları Sözleşmesi’nin amacı </w:t>
      </w:r>
      <w:r>
        <w:rPr>
          <w:rFonts w:ascii="Calibri" w:hAnsi="Calibri" w:cs="Calibri"/>
          <w:b/>
          <w:sz w:val="22"/>
          <w:szCs w:val="22"/>
        </w:rPr>
        <w:t>nedir</w:t>
      </w:r>
      <w:r w:rsidRPr="005C29B4">
        <w:rPr>
          <w:rFonts w:ascii="Calibri" w:hAnsi="Calibri" w:cs="Calibri"/>
          <w:b/>
          <w:sz w:val="22"/>
          <w:szCs w:val="22"/>
        </w:rPr>
        <w:t>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A.kimsesiz çocuklara yardım etmek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B.dünyadaki tüm çocukların haklarını korumak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C.yalnız Avrupalı çocukların haklarını korumak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D.anne ve babalara maddi yardımda bulunmak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 xml:space="preserve">14.Aşağıdaki ifadelerden hangisi </w:t>
      </w:r>
      <w:r w:rsidRPr="005C29B4">
        <w:rPr>
          <w:rFonts w:ascii="Calibri" w:hAnsi="Calibri" w:cs="Calibri"/>
          <w:b/>
          <w:sz w:val="22"/>
          <w:szCs w:val="22"/>
          <w:u w:val="single"/>
        </w:rPr>
        <w:t>yanlıştır</w:t>
      </w:r>
      <w:r w:rsidRPr="005C29B4">
        <w:rPr>
          <w:rFonts w:ascii="Calibri" w:hAnsi="Calibri" w:cs="Calibri"/>
          <w:b/>
          <w:sz w:val="22"/>
          <w:szCs w:val="22"/>
        </w:rPr>
        <w:t>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A.İnsanlar toplu halde yaşarlar.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B.Bir kişi ancak bir grubun üyesi olabilir.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C.Bireyler yaşamı boyunca farklı roller üstlenirler.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D.Farklı gruplarda farklı rollerimiz vardır.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15.Aşağıdakilerden hangisi doğru bir davranıştır?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A.bize haksızlık yapıldığında susmak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B.yalnız kendi hakkımıza saygı duymak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C.gerektiğinde hakkımızı korumak</w:t>
      </w:r>
    </w:p>
    <w:p w:rsidR="00CC14BA" w:rsidRPr="005C29B4" w:rsidRDefault="00CC14BA" w:rsidP="002E5BC2">
      <w:pPr>
        <w:ind w:left="142"/>
        <w:rPr>
          <w:rFonts w:cs="Calibri"/>
        </w:rPr>
      </w:pPr>
      <w:r w:rsidRPr="005C29B4">
        <w:rPr>
          <w:rFonts w:cs="Calibri"/>
        </w:rPr>
        <w:t>D.sorumluluklarımızı yerine getirmemek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5C29B4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16. Bulunduğumuz grupta bazı sorumluluklarımız ve haklarımız vardır. Aşağıdakilerden hangisi ailedeki haklarımızdan biridir?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A.</w:t>
      </w:r>
      <w:r w:rsidRPr="005C29B4">
        <w:rPr>
          <w:rFonts w:cs="Calibri"/>
        </w:rPr>
        <w:t>evde bize düşen görevleri yapmak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B.</w:t>
      </w:r>
      <w:r w:rsidRPr="005C29B4">
        <w:rPr>
          <w:rFonts w:cs="Calibri"/>
        </w:rPr>
        <w:t>aileyi ilgilendiren konularda fikrimizin sorulması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C.</w:t>
      </w:r>
      <w:r w:rsidRPr="005C29B4">
        <w:rPr>
          <w:rFonts w:cs="Calibri"/>
        </w:rPr>
        <w:t>evdeki eşyaları özenli kullanmak</w:t>
      </w:r>
    </w:p>
    <w:p w:rsidR="00CC14BA" w:rsidRPr="005C29B4" w:rsidRDefault="00CC14BA" w:rsidP="005C29B4">
      <w:pPr>
        <w:ind w:left="142"/>
        <w:rPr>
          <w:rFonts w:cs="Calibri"/>
        </w:rPr>
      </w:pPr>
      <w:r>
        <w:rPr>
          <w:rFonts w:cs="Calibri"/>
        </w:rPr>
        <w:t>D.</w:t>
      </w:r>
      <w:r w:rsidRPr="005C29B4">
        <w:rPr>
          <w:rFonts w:cs="Calibri"/>
        </w:rPr>
        <w:t>ihtiyacı olduğunda aile bireylerine yardım etmek</w:t>
      </w:r>
    </w:p>
    <w:p w:rsidR="00CC14BA" w:rsidRPr="005C29B4" w:rsidRDefault="00CC14BA" w:rsidP="005C29B4">
      <w:pPr>
        <w:pStyle w:val="ListParagraph"/>
        <w:ind w:left="142"/>
        <w:rPr>
          <w:rFonts w:ascii="Calibri" w:hAnsi="Calibri" w:cs="Calibri"/>
          <w:sz w:val="22"/>
          <w:szCs w:val="22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17Aşağıdakilerden hangisi üzerinde yaşadığımız dünyaya karşı sorumluluklarımızdan biridir?</w:t>
      </w:r>
    </w:p>
    <w:p w:rsidR="00CC14BA" w:rsidRPr="005C29B4" w:rsidRDefault="00CC14BA" w:rsidP="00FF53AE">
      <w:pPr>
        <w:ind w:left="142"/>
        <w:rPr>
          <w:rFonts w:cs="Calibri"/>
        </w:rPr>
      </w:pPr>
      <w:r w:rsidRPr="005C29B4">
        <w:rPr>
          <w:rFonts w:cs="Calibri"/>
        </w:rPr>
        <w:t>A.su israfından kaçınmak</w:t>
      </w:r>
      <w:r>
        <w:rPr>
          <w:rFonts w:cs="Calibri"/>
        </w:rPr>
        <w:t xml:space="preserve">             </w:t>
      </w:r>
      <w:r w:rsidRPr="005C29B4">
        <w:rPr>
          <w:rFonts w:cs="Calibri"/>
        </w:rPr>
        <w:t>B.evimizi temiz tutmak</w:t>
      </w:r>
    </w:p>
    <w:p w:rsidR="00CC14BA" w:rsidRPr="005C29B4" w:rsidRDefault="00CC14BA" w:rsidP="00FF53AE">
      <w:pPr>
        <w:ind w:left="142"/>
        <w:rPr>
          <w:rFonts w:cs="Calibri"/>
        </w:rPr>
      </w:pPr>
      <w:r w:rsidRPr="005C29B4">
        <w:rPr>
          <w:rFonts w:cs="Calibri"/>
        </w:rPr>
        <w:t>C.insanlara saygılı davranmak</w:t>
      </w:r>
      <w:r>
        <w:rPr>
          <w:rFonts w:cs="Calibri"/>
        </w:rPr>
        <w:t xml:space="preserve">    </w:t>
      </w:r>
      <w:r w:rsidRPr="005C29B4">
        <w:rPr>
          <w:rFonts w:cs="Calibri"/>
        </w:rPr>
        <w:t>D.</w:t>
      </w:r>
      <w:r>
        <w:rPr>
          <w:rFonts w:cs="Calibri"/>
        </w:rPr>
        <w:t>doğayı</w:t>
      </w:r>
      <w:r w:rsidRPr="005C29B4">
        <w:rPr>
          <w:rFonts w:cs="Calibri"/>
        </w:rPr>
        <w:t xml:space="preserve"> gezip görmek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5C29B4" w:rsidRDefault="00CC14BA" w:rsidP="00353601">
      <w:pPr>
        <w:pStyle w:val="ListParagraph"/>
        <w:ind w:left="142"/>
        <w:rPr>
          <w:rFonts w:ascii="Calibri" w:hAnsi="Calibri" w:cs="Calibri"/>
          <w:b/>
          <w:sz w:val="22"/>
          <w:szCs w:val="22"/>
        </w:rPr>
      </w:pPr>
      <w:r w:rsidRPr="005C29B4">
        <w:rPr>
          <w:rFonts w:ascii="Calibri" w:hAnsi="Calibri" w:cs="Calibri"/>
          <w:b/>
          <w:sz w:val="22"/>
          <w:szCs w:val="22"/>
        </w:rPr>
        <w:t>18. Kaç yaşına gelene kadar her insan çocuk sayılmaktadır?</w:t>
      </w:r>
    </w:p>
    <w:p w:rsidR="00CC14BA" w:rsidRPr="005C29B4" w:rsidRDefault="00CC14BA" w:rsidP="00353601">
      <w:pPr>
        <w:pStyle w:val="ListParagraph"/>
        <w:numPr>
          <w:ilvl w:val="0"/>
          <w:numId w:val="25"/>
        </w:numPr>
        <w:ind w:left="142" w:firstLine="0"/>
        <w:rPr>
          <w:rFonts w:ascii="Calibri" w:hAnsi="Calibri" w:cs="Calibri"/>
          <w:sz w:val="22"/>
          <w:szCs w:val="22"/>
        </w:rPr>
      </w:pPr>
      <w:r w:rsidRPr="005C29B4">
        <w:rPr>
          <w:rFonts w:ascii="Calibri" w:hAnsi="Calibri" w:cs="Calibri"/>
          <w:sz w:val="22"/>
          <w:szCs w:val="22"/>
        </w:rPr>
        <w:t>18</w:t>
      </w:r>
      <w:r w:rsidRPr="005C29B4">
        <w:rPr>
          <w:rFonts w:ascii="Calibri" w:hAnsi="Calibri" w:cs="Calibri"/>
          <w:sz w:val="22"/>
          <w:szCs w:val="22"/>
        </w:rPr>
        <w:tab/>
        <w:t xml:space="preserve">   B) 15</w:t>
      </w:r>
      <w:r w:rsidRPr="005C29B4">
        <w:rPr>
          <w:rFonts w:ascii="Calibri" w:hAnsi="Calibri" w:cs="Calibri"/>
          <w:sz w:val="22"/>
          <w:szCs w:val="22"/>
        </w:rPr>
        <w:tab/>
        <w:t xml:space="preserve">            C) 20</w:t>
      </w:r>
      <w:r w:rsidRPr="005C29B4">
        <w:rPr>
          <w:rFonts w:ascii="Calibri" w:hAnsi="Calibri" w:cs="Calibri"/>
          <w:sz w:val="22"/>
          <w:szCs w:val="22"/>
        </w:rPr>
        <w:tab/>
        <w:t xml:space="preserve">         D) 8</w:t>
      </w:r>
    </w:p>
    <w:p w:rsidR="00CC14BA" w:rsidRPr="005C29B4" w:rsidRDefault="00CC14BA" w:rsidP="00353601">
      <w:pPr>
        <w:ind w:left="142"/>
        <w:rPr>
          <w:rFonts w:cs="Calibri"/>
        </w:rPr>
      </w:pPr>
    </w:p>
    <w:p w:rsidR="00CC14BA" w:rsidRPr="00FF53AE" w:rsidRDefault="00CC14BA" w:rsidP="00FF53AE">
      <w:pPr>
        <w:rPr>
          <w:b/>
        </w:rPr>
      </w:pPr>
      <w:r w:rsidRPr="005C29B4">
        <w:rPr>
          <w:rFonts w:cs="Calibri"/>
          <w:b/>
        </w:rPr>
        <w:t>19.</w:t>
      </w:r>
      <w:r w:rsidRPr="00FF53AE">
        <w:t xml:space="preserve"> </w:t>
      </w:r>
      <w:r w:rsidRPr="00FF53AE">
        <w:rPr>
          <w:b/>
        </w:rPr>
        <w:t>Evde sigara içen baba çocuğunun hangi hakkını çiğnemektedir?</w:t>
      </w:r>
    </w:p>
    <w:p w:rsidR="00CC14BA" w:rsidRPr="00BA16B0" w:rsidRDefault="00CC14BA" w:rsidP="00FF53AE">
      <w:r>
        <w:t xml:space="preserve">a) sağlıklı beslenme                                </w:t>
      </w:r>
      <w:r w:rsidRPr="00BA16B0">
        <w:t>b) sağlık hizmeti alma</w:t>
      </w:r>
    </w:p>
    <w:p w:rsidR="00CC14BA" w:rsidRPr="00BA16B0" w:rsidRDefault="00CC14BA" w:rsidP="00FF53AE">
      <w:r w:rsidRPr="00BA16B0">
        <w:t>c) sağlık kurumlarından yararlan</w:t>
      </w:r>
      <w:r>
        <w:t xml:space="preserve">ma    </w:t>
      </w:r>
      <w:r w:rsidRPr="00BA16B0">
        <w:t>d) sağlıklı yaşama</w:t>
      </w:r>
    </w:p>
    <w:p w:rsidR="00CC14BA" w:rsidRPr="005C29B4" w:rsidRDefault="00CC14BA" w:rsidP="00FF53AE">
      <w:pPr>
        <w:pStyle w:val="ListParagraph"/>
        <w:ind w:left="142"/>
        <w:rPr>
          <w:rFonts w:ascii="Calibri" w:hAnsi="Calibri" w:cs="Calibri"/>
          <w:sz w:val="22"/>
          <w:szCs w:val="22"/>
        </w:rPr>
      </w:pPr>
    </w:p>
    <w:p w:rsidR="00CC14BA" w:rsidRPr="00C90087" w:rsidRDefault="00CC14BA" w:rsidP="00C90087">
      <w:pPr>
        <w:rPr>
          <w:rFonts w:cs="Calibri"/>
          <w:b/>
        </w:rPr>
      </w:pPr>
      <w:r w:rsidRPr="00C90087">
        <w:rPr>
          <w:rFonts w:cs="Calibri"/>
          <w:b/>
        </w:rPr>
        <w:t>20. Hangi  grup üyeleri arasında kan veya evlilik bağı vardır?</w:t>
      </w:r>
    </w:p>
    <w:p w:rsidR="00CC14BA" w:rsidRDefault="00CC14BA" w:rsidP="00C90087">
      <w:pPr>
        <w:rPr>
          <w:rFonts w:cs="Calibri"/>
        </w:rPr>
      </w:pPr>
      <w:r w:rsidRPr="00C90087">
        <w:rPr>
          <w:rFonts w:cs="Calibri"/>
        </w:rPr>
        <w:t>A.okul</w:t>
      </w:r>
      <w:r w:rsidRPr="00C90087">
        <w:rPr>
          <w:rFonts w:cs="Calibri"/>
        </w:rPr>
        <w:tab/>
        <w:t xml:space="preserve">   B) spor takımı   C.Eğitsel kulüpler     D) akrabalar</w:t>
      </w:r>
    </w:p>
    <w:p w:rsidR="00CC14BA" w:rsidRDefault="00CC14BA" w:rsidP="00922F1C"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C14BA" w:rsidRPr="00C90087" w:rsidRDefault="00CC14BA" w:rsidP="00C90087">
      <w:pPr>
        <w:rPr>
          <w:rFonts w:cs="Calibri"/>
        </w:rPr>
        <w:sectPr w:rsidR="00CC14BA" w:rsidRPr="00C90087" w:rsidSect="00585E20">
          <w:type w:val="continuous"/>
          <w:pgSz w:w="11906" w:h="16838"/>
          <w:pgMar w:top="284" w:right="140" w:bottom="284" w:left="284" w:header="145" w:footer="708" w:gutter="0"/>
          <w:cols w:num="2" w:space="142"/>
          <w:docGrid w:linePitch="360"/>
        </w:sectPr>
      </w:pPr>
    </w:p>
    <w:p w:rsidR="00CC14BA" w:rsidRPr="00353601" w:rsidRDefault="00CC14BA" w:rsidP="00521883">
      <w:pPr>
        <w:rPr>
          <w:rFonts w:ascii="Century Gothic" w:hAnsi="Century Gothic"/>
          <w:b/>
        </w:rPr>
      </w:pPr>
    </w:p>
    <w:sectPr w:rsidR="00CC14BA" w:rsidRPr="00353601" w:rsidSect="00353601">
      <w:type w:val="continuous"/>
      <w:pgSz w:w="11906" w:h="16838"/>
      <w:pgMar w:top="284" w:right="140" w:bottom="1417" w:left="284" w:header="14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4BA" w:rsidRDefault="00CC14BA" w:rsidP="00AD2994">
      <w:r>
        <w:separator/>
      </w:r>
    </w:p>
  </w:endnote>
  <w:endnote w:type="continuationSeparator" w:id="0">
    <w:p w:rsidR="00CC14BA" w:rsidRDefault="00CC14BA" w:rsidP="00AD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ormalScrp421 BT Tur">
    <w:panose1 w:val="00000000000000000000"/>
    <w:charset w:val="A2"/>
    <w:family w:val="decorative"/>
    <w:notTrueType/>
    <w:pitch w:val="variable"/>
    <w:sig w:usb0="00000005" w:usb1="00000000" w:usb2="00000000" w:usb3="00000000" w:csb0="00000010" w:csb1="00000000"/>
  </w:font>
  <w:font w:name="FormalScrp421 BT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taneo BT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Cataneo BT">
    <w:altName w:val="Fort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4BA" w:rsidRDefault="00CC14BA" w:rsidP="00AD2994">
      <w:r>
        <w:separator/>
      </w:r>
    </w:p>
  </w:footnote>
  <w:footnote w:type="continuationSeparator" w:id="0">
    <w:p w:rsidR="00CC14BA" w:rsidRDefault="00CC14BA" w:rsidP="00AD29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9F1"/>
    <w:multiLevelType w:val="hybridMultilevel"/>
    <w:tmpl w:val="72EC480C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0177599A"/>
    <w:multiLevelType w:val="hybridMultilevel"/>
    <w:tmpl w:val="5DD2B24A"/>
    <w:lvl w:ilvl="0" w:tplc="FB9C547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06A89"/>
    <w:multiLevelType w:val="hybridMultilevel"/>
    <w:tmpl w:val="28CC9BA6"/>
    <w:lvl w:ilvl="0" w:tplc="C046B932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">
    <w:nsid w:val="074E5D93"/>
    <w:multiLevelType w:val="hybridMultilevel"/>
    <w:tmpl w:val="B4D85804"/>
    <w:lvl w:ilvl="0" w:tplc="F5C068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14B00"/>
    <w:multiLevelType w:val="hybridMultilevel"/>
    <w:tmpl w:val="F1609006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D08F7"/>
    <w:multiLevelType w:val="hybridMultilevel"/>
    <w:tmpl w:val="240078D0"/>
    <w:lvl w:ilvl="0" w:tplc="CBB0965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460773"/>
    <w:multiLevelType w:val="hybridMultilevel"/>
    <w:tmpl w:val="197271AC"/>
    <w:lvl w:ilvl="0" w:tplc="6DD60C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563AC7"/>
    <w:multiLevelType w:val="hybridMultilevel"/>
    <w:tmpl w:val="52EC77B2"/>
    <w:lvl w:ilvl="0" w:tplc="23BC4C1C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835C46"/>
    <w:multiLevelType w:val="hybridMultilevel"/>
    <w:tmpl w:val="C43CEAF6"/>
    <w:lvl w:ilvl="0" w:tplc="E526A4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A53C25"/>
    <w:multiLevelType w:val="hybridMultilevel"/>
    <w:tmpl w:val="9B64EFBE"/>
    <w:lvl w:ilvl="0" w:tplc="FB9C54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E95740"/>
    <w:multiLevelType w:val="hybridMultilevel"/>
    <w:tmpl w:val="EF10B69E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C47440"/>
    <w:multiLevelType w:val="hybridMultilevel"/>
    <w:tmpl w:val="C346D888"/>
    <w:lvl w:ilvl="0" w:tplc="AAD670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1956C7"/>
    <w:multiLevelType w:val="hybridMultilevel"/>
    <w:tmpl w:val="B6C408C8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>
    <w:nsid w:val="1A5A1CB1"/>
    <w:multiLevelType w:val="hybridMultilevel"/>
    <w:tmpl w:val="EF1EE47C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391A1C"/>
    <w:multiLevelType w:val="hybridMultilevel"/>
    <w:tmpl w:val="46246208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874249"/>
    <w:multiLevelType w:val="hybridMultilevel"/>
    <w:tmpl w:val="5DEE09D4"/>
    <w:lvl w:ilvl="0" w:tplc="5EE4CF24">
      <w:start w:val="3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905F64"/>
    <w:multiLevelType w:val="hybridMultilevel"/>
    <w:tmpl w:val="A4024DF8"/>
    <w:lvl w:ilvl="0" w:tplc="44FE150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1D7C56"/>
    <w:multiLevelType w:val="hybridMultilevel"/>
    <w:tmpl w:val="588C5494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A245117"/>
    <w:multiLevelType w:val="hybridMultilevel"/>
    <w:tmpl w:val="29CAA262"/>
    <w:lvl w:ilvl="0" w:tplc="8926DE5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442761"/>
    <w:multiLevelType w:val="hybridMultilevel"/>
    <w:tmpl w:val="DC2E811A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FF1F20"/>
    <w:multiLevelType w:val="hybridMultilevel"/>
    <w:tmpl w:val="DF58DE2C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7013F4"/>
    <w:multiLevelType w:val="hybridMultilevel"/>
    <w:tmpl w:val="DE18EF8C"/>
    <w:lvl w:ilvl="0" w:tplc="8926DE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90A6A0C"/>
    <w:multiLevelType w:val="hybridMultilevel"/>
    <w:tmpl w:val="5ADE63BE"/>
    <w:lvl w:ilvl="0" w:tplc="FB9C54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6D09FB"/>
    <w:multiLevelType w:val="hybridMultilevel"/>
    <w:tmpl w:val="AC385C9C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679524B"/>
    <w:multiLevelType w:val="hybridMultilevel"/>
    <w:tmpl w:val="DD8E233A"/>
    <w:lvl w:ilvl="0" w:tplc="123A8D8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8286E28"/>
    <w:multiLevelType w:val="hybridMultilevel"/>
    <w:tmpl w:val="D1A68216"/>
    <w:lvl w:ilvl="0" w:tplc="23BC4C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6B4B0B"/>
    <w:multiLevelType w:val="hybridMultilevel"/>
    <w:tmpl w:val="5E32215E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7">
    <w:nsid w:val="4A3F0D62"/>
    <w:multiLevelType w:val="hybridMultilevel"/>
    <w:tmpl w:val="56BA8884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8">
    <w:nsid w:val="4BD32E34"/>
    <w:multiLevelType w:val="hybridMultilevel"/>
    <w:tmpl w:val="18245E62"/>
    <w:lvl w:ilvl="0" w:tplc="F08E2C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C2637D"/>
    <w:multiLevelType w:val="hybridMultilevel"/>
    <w:tmpl w:val="D3ECBFCC"/>
    <w:lvl w:ilvl="0" w:tplc="CBB096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E01D22"/>
    <w:multiLevelType w:val="hybridMultilevel"/>
    <w:tmpl w:val="94BEA952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1">
    <w:nsid w:val="5ED4228E"/>
    <w:multiLevelType w:val="hybridMultilevel"/>
    <w:tmpl w:val="3CCA9032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4441FC"/>
    <w:multiLevelType w:val="hybridMultilevel"/>
    <w:tmpl w:val="C360BAB8"/>
    <w:lvl w:ilvl="0" w:tplc="8F5053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383D2B"/>
    <w:multiLevelType w:val="hybridMultilevel"/>
    <w:tmpl w:val="9F7496BA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4">
    <w:nsid w:val="63AF094A"/>
    <w:multiLevelType w:val="hybridMultilevel"/>
    <w:tmpl w:val="DAD24AF2"/>
    <w:lvl w:ilvl="0" w:tplc="5A68B0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EF1961"/>
    <w:multiLevelType w:val="hybridMultilevel"/>
    <w:tmpl w:val="4E28B802"/>
    <w:lvl w:ilvl="0" w:tplc="44FE15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DC855B7"/>
    <w:multiLevelType w:val="hybridMultilevel"/>
    <w:tmpl w:val="0B3A10D0"/>
    <w:lvl w:ilvl="0" w:tplc="8F5053A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453495"/>
    <w:multiLevelType w:val="hybridMultilevel"/>
    <w:tmpl w:val="ADBA401E"/>
    <w:lvl w:ilvl="0" w:tplc="CBB096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841C05"/>
    <w:multiLevelType w:val="hybridMultilevel"/>
    <w:tmpl w:val="55C27810"/>
    <w:lvl w:ilvl="0" w:tplc="EF5078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F3625F"/>
    <w:multiLevelType w:val="hybridMultilevel"/>
    <w:tmpl w:val="2EEC6E58"/>
    <w:lvl w:ilvl="0" w:tplc="F5C06812">
      <w:start w:val="3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38"/>
  </w:num>
  <w:num w:numId="4">
    <w:abstractNumId w:val="8"/>
  </w:num>
  <w:num w:numId="5">
    <w:abstractNumId w:val="28"/>
  </w:num>
  <w:num w:numId="6">
    <w:abstractNumId w:val="11"/>
  </w:num>
  <w:num w:numId="7">
    <w:abstractNumId w:val="18"/>
  </w:num>
  <w:num w:numId="8">
    <w:abstractNumId w:val="21"/>
  </w:num>
  <w:num w:numId="9">
    <w:abstractNumId w:val="36"/>
  </w:num>
  <w:num w:numId="10">
    <w:abstractNumId w:val="32"/>
  </w:num>
  <w:num w:numId="11">
    <w:abstractNumId w:val="39"/>
  </w:num>
  <w:num w:numId="12">
    <w:abstractNumId w:val="3"/>
  </w:num>
  <w:num w:numId="13">
    <w:abstractNumId w:val="1"/>
  </w:num>
  <w:num w:numId="14">
    <w:abstractNumId w:val="22"/>
  </w:num>
  <w:num w:numId="15">
    <w:abstractNumId w:val="9"/>
  </w:num>
  <w:num w:numId="16">
    <w:abstractNumId w:val="16"/>
  </w:num>
  <w:num w:numId="17">
    <w:abstractNumId w:val="19"/>
  </w:num>
  <w:num w:numId="18">
    <w:abstractNumId w:val="13"/>
  </w:num>
  <w:num w:numId="19">
    <w:abstractNumId w:val="20"/>
  </w:num>
  <w:num w:numId="20">
    <w:abstractNumId w:val="35"/>
  </w:num>
  <w:num w:numId="21">
    <w:abstractNumId w:val="31"/>
  </w:num>
  <w:num w:numId="22">
    <w:abstractNumId w:val="17"/>
  </w:num>
  <w:num w:numId="23">
    <w:abstractNumId w:val="7"/>
  </w:num>
  <w:num w:numId="24">
    <w:abstractNumId w:val="14"/>
  </w:num>
  <w:num w:numId="25">
    <w:abstractNumId w:val="23"/>
  </w:num>
  <w:num w:numId="26">
    <w:abstractNumId w:val="25"/>
  </w:num>
  <w:num w:numId="27">
    <w:abstractNumId w:val="10"/>
  </w:num>
  <w:num w:numId="28">
    <w:abstractNumId w:val="4"/>
  </w:num>
  <w:num w:numId="29">
    <w:abstractNumId w:val="5"/>
  </w:num>
  <w:num w:numId="30">
    <w:abstractNumId w:val="37"/>
  </w:num>
  <w:num w:numId="31">
    <w:abstractNumId w:val="29"/>
  </w:num>
  <w:num w:numId="32">
    <w:abstractNumId w:val="2"/>
  </w:num>
  <w:num w:numId="33">
    <w:abstractNumId w:val="15"/>
  </w:num>
  <w:num w:numId="34">
    <w:abstractNumId w:val="34"/>
  </w:num>
  <w:num w:numId="35">
    <w:abstractNumId w:val="30"/>
  </w:num>
  <w:num w:numId="36">
    <w:abstractNumId w:val="27"/>
  </w:num>
  <w:num w:numId="37">
    <w:abstractNumId w:val="12"/>
  </w:num>
  <w:num w:numId="38">
    <w:abstractNumId w:val="33"/>
  </w:num>
  <w:num w:numId="39">
    <w:abstractNumId w:val="0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994"/>
    <w:rsid w:val="002332E2"/>
    <w:rsid w:val="002E5BC2"/>
    <w:rsid w:val="0034729B"/>
    <w:rsid w:val="00353601"/>
    <w:rsid w:val="0046450D"/>
    <w:rsid w:val="004C4648"/>
    <w:rsid w:val="00521883"/>
    <w:rsid w:val="00585E20"/>
    <w:rsid w:val="005B54D0"/>
    <w:rsid w:val="005C29B4"/>
    <w:rsid w:val="00605E34"/>
    <w:rsid w:val="00611291"/>
    <w:rsid w:val="00641027"/>
    <w:rsid w:val="00772B9C"/>
    <w:rsid w:val="007C2746"/>
    <w:rsid w:val="008277C8"/>
    <w:rsid w:val="00922F1C"/>
    <w:rsid w:val="00986EAC"/>
    <w:rsid w:val="009A0D02"/>
    <w:rsid w:val="009A730F"/>
    <w:rsid w:val="00AD2994"/>
    <w:rsid w:val="00BA16B0"/>
    <w:rsid w:val="00C27BF3"/>
    <w:rsid w:val="00C8583A"/>
    <w:rsid w:val="00C90087"/>
    <w:rsid w:val="00CB7254"/>
    <w:rsid w:val="00CC05C3"/>
    <w:rsid w:val="00CC14BA"/>
    <w:rsid w:val="00D60850"/>
    <w:rsid w:val="00DE67B7"/>
    <w:rsid w:val="00E3683D"/>
    <w:rsid w:val="00E4644F"/>
    <w:rsid w:val="00EA3387"/>
    <w:rsid w:val="00FF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027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D299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299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D299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299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D29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299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A730F"/>
    <w:pPr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22F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4</Pages>
  <Words>1087</Words>
  <Characters>6197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</dc:creator>
  <cp:keywords>www.sorubak.com</cp:keywords>
  <dc:description>Sorubak.Com</dc:description>
  <cp:lastModifiedBy>EDANUR HANIM</cp:lastModifiedBy>
  <cp:revision>12</cp:revision>
  <dcterms:created xsi:type="dcterms:W3CDTF">2011-10-24T17:38:00Z</dcterms:created>
  <dcterms:modified xsi:type="dcterms:W3CDTF">2011-10-26T19:58:00Z</dcterms:modified>
</cp:coreProperties>
</file>