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EC" w:rsidRDefault="00DA60EC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6401B">
        <w:rPr>
          <w:rFonts w:ascii="Comic Sans MS" w:hAnsi="Comic Sans MS"/>
          <w:sz w:val="20"/>
          <w:szCs w:val="20"/>
          <w:u w:val="single"/>
        </w:rPr>
        <w:t>ADI  SOYADI:                                                                                         NO:                        ALDIĞI PUAN:</w:t>
      </w:r>
    </w:p>
    <w:p w:rsidR="00DA60EC" w:rsidRPr="003B09F3" w:rsidRDefault="00DA60EC" w:rsidP="0026401B">
      <w:pPr>
        <w:spacing w:after="0"/>
        <w:jc w:val="center"/>
        <w:rPr>
          <w:rFonts w:ascii="Lucida Calligraphy" w:hAnsi="Lucida Calligraphy"/>
          <w:b/>
          <w:sz w:val="24"/>
          <w:szCs w:val="24"/>
        </w:rPr>
      </w:pPr>
      <w:r w:rsidRPr="003B09F3">
        <w:rPr>
          <w:rFonts w:ascii="Lucida Calligraphy" w:hAnsi="Lucida Calligraphy"/>
          <w:b/>
          <w:sz w:val="24"/>
          <w:szCs w:val="24"/>
        </w:rPr>
        <w:t>2011 - 2012 E</w:t>
      </w:r>
      <w:r w:rsidRPr="003B09F3">
        <w:rPr>
          <w:rFonts w:ascii="Times New Roman" w:hAnsi="Times New Roman"/>
          <w:b/>
          <w:sz w:val="24"/>
          <w:szCs w:val="24"/>
        </w:rPr>
        <w:t>Ğİ</w:t>
      </w:r>
      <w:r w:rsidRPr="003B09F3">
        <w:rPr>
          <w:rFonts w:ascii="Lucida Calligraphy" w:hAnsi="Lucida Calligraphy"/>
          <w:b/>
          <w:sz w:val="24"/>
          <w:szCs w:val="24"/>
        </w:rPr>
        <w:t>T</w:t>
      </w:r>
      <w:r w:rsidRPr="003B09F3">
        <w:rPr>
          <w:rFonts w:ascii="Times New Roman" w:hAnsi="Times New Roman"/>
          <w:b/>
          <w:sz w:val="24"/>
          <w:szCs w:val="24"/>
        </w:rPr>
        <w:t>İ</w:t>
      </w:r>
      <w:r w:rsidRPr="003B09F3">
        <w:rPr>
          <w:rFonts w:ascii="Lucida Calligraphy" w:hAnsi="Lucida Calligraphy"/>
          <w:b/>
          <w:sz w:val="24"/>
          <w:szCs w:val="24"/>
        </w:rPr>
        <w:t xml:space="preserve">M </w:t>
      </w:r>
      <w:r w:rsidRPr="003B09F3">
        <w:rPr>
          <w:rFonts w:ascii="Lucida Calligraphy" w:hAnsi="Lucida Calligraphy" w:cs="Lucida Calligraphy"/>
          <w:b/>
          <w:sz w:val="24"/>
          <w:szCs w:val="24"/>
        </w:rPr>
        <w:t>Ö</w:t>
      </w:r>
      <w:r w:rsidRPr="003B09F3">
        <w:rPr>
          <w:rFonts w:ascii="Times New Roman" w:hAnsi="Times New Roman"/>
          <w:b/>
          <w:sz w:val="24"/>
          <w:szCs w:val="24"/>
        </w:rPr>
        <w:t>Ğ</w:t>
      </w:r>
      <w:r w:rsidRPr="003B09F3">
        <w:rPr>
          <w:rFonts w:ascii="Lucida Calligraphy" w:hAnsi="Lucida Calligraphy"/>
          <w:b/>
          <w:sz w:val="24"/>
          <w:szCs w:val="24"/>
        </w:rPr>
        <w:t>RET</w:t>
      </w:r>
      <w:r w:rsidRPr="003B09F3">
        <w:rPr>
          <w:rFonts w:ascii="Times New Roman" w:hAnsi="Times New Roman"/>
          <w:b/>
          <w:sz w:val="24"/>
          <w:szCs w:val="24"/>
        </w:rPr>
        <w:t>İ</w:t>
      </w:r>
      <w:r w:rsidRPr="003B09F3">
        <w:rPr>
          <w:rFonts w:ascii="Lucida Calligraphy" w:hAnsi="Lucida Calligraphy"/>
          <w:b/>
          <w:sz w:val="24"/>
          <w:szCs w:val="24"/>
        </w:rPr>
        <w:t xml:space="preserve">M YILI YAYLACIK </w:t>
      </w:r>
      <w:r w:rsidRPr="003B09F3">
        <w:rPr>
          <w:rFonts w:ascii="Times New Roman" w:hAnsi="Times New Roman"/>
          <w:b/>
          <w:sz w:val="24"/>
          <w:szCs w:val="24"/>
        </w:rPr>
        <w:t>İ</w:t>
      </w:r>
      <w:r w:rsidRPr="003B09F3">
        <w:rPr>
          <w:rFonts w:ascii="Lucida Calligraphy" w:hAnsi="Lucida Calligraphy"/>
          <w:b/>
          <w:sz w:val="24"/>
          <w:szCs w:val="24"/>
        </w:rPr>
        <w:t>LK</w:t>
      </w:r>
      <w:r w:rsidRPr="003B09F3">
        <w:rPr>
          <w:rFonts w:ascii="Lucida Calligraphy" w:hAnsi="Lucida Calligraphy" w:cs="Lucida Calligraphy"/>
          <w:b/>
          <w:sz w:val="24"/>
          <w:szCs w:val="24"/>
        </w:rPr>
        <w:t>Ö</w:t>
      </w:r>
      <w:r w:rsidRPr="003B09F3">
        <w:rPr>
          <w:rFonts w:ascii="Times New Roman" w:hAnsi="Times New Roman"/>
          <w:b/>
          <w:sz w:val="24"/>
          <w:szCs w:val="24"/>
        </w:rPr>
        <w:t>Ğ</w:t>
      </w:r>
      <w:r w:rsidRPr="003B09F3">
        <w:rPr>
          <w:rFonts w:ascii="Lucida Calligraphy" w:hAnsi="Lucida Calligraphy"/>
          <w:b/>
          <w:sz w:val="24"/>
          <w:szCs w:val="24"/>
        </w:rPr>
        <w:t>RET</w:t>
      </w:r>
      <w:r w:rsidRPr="003B09F3">
        <w:rPr>
          <w:rFonts w:ascii="Times New Roman" w:hAnsi="Times New Roman"/>
          <w:b/>
          <w:sz w:val="24"/>
          <w:szCs w:val="24"/>
        </w:rPr>
        <w:t>İ</w:t>
      </w:r>
      <w:r w:rsidRPr="003B09F3">
        <w:rPr>
          <w:rFonts w:ascii="Lucida Calligraphy" w:hAnsi="Lucida Calligraphy"/>
          <w:b/>
          <w:sz w:val="24"/>
          <w:szCs w:val="24"/>
        </w:rPr>
        <w:t xml:space="preserve">M OKULU 5/A SINIFI </w:t>
      </w:r>
    </w:p>
    <w:p w:rsidR="00DA60EC" w:rsidRPr="003B09F3" w:rsidRDefault="00DA60EC" w:rsidP="0026401B">
      <w:pPr>
        <w:spacing w:after="0"/>
        <w:jc w:val="center"/>
        <w:rPr>
          <w:rFonts w:ascii="Lucida Calligraphy" w:hAnsi="Lucida Calligraphy"/>
          <w:b/>
          <w:sz w:val="24"/>
          <w:szCs w:val="24"/>
        </w:rPr>
      </w:pPr>
      <w:r w:rsidRPr="003B09F3">
        <w:rPr>
          <w:rFonts w:ascii="Lucida Calligraphy" w:hAnsi="Lucida Calligraphy"/>
          <w:b/>
          <w:sz w:val="24"/>
          <w:szCs w:val="24"/>
        </w:rPr>
        <w:t>SOSYAL B</w:t>
      </w:r>
      <w:r w:rsidRPr="003B09F3">
        <w:rPr>
          <w:rFonts w:ascii="Times New Roman" w:hAnsi="Times New Roman"/>
          <w:b/>
          <w:sz w:val="24"/>
          <w:szCs w:val="24"/>
        </w:rPr>
        <w:t>İ</w:t>
      </w:r>
      <w:r w:rsidRPr="003B09F3">
        <w:rPr>
          <w:rFonts w:ascii="Lucida Calligraphy" w:hAnsi="Lucida Calligraphy"/>
          <w:b/>
          <w:sz w:val="24"/>
          <w:szCs w:val="24"/>
        </w:rPr>
        <w:t>LG</w:t>
      </w:r>
      <w:r w:rsidRPr="003B09F3">
        <w:rPr>
          <w:rFonts w:ascii="Times New Roman" w:hAnsi="Times New Roman"/>
          <w:b/>
          <w:sz w:val="24"/>
          <w:szCs w:val="24"/>
        </w:rPr>
        <w:t>İ</w:t>
      </w:r>
      <w:r w:rsidRPr="003B09F3">
        <w:rPr>
          <w:rFonts w:ascii="Lucida Calligraphy" w:hAnsi="Lucida Calligraphy"/>
          <w:b/>
          <w:sz w:val="24"/>
          <w:szCs w:val="24"/>
        </w:rPr>
        <w:t>LER DERS</w:t>
      </w:r>
      <w:r w:rsidRPr="003B09F3">
        <w:rPr>
          <w:rFonts w:ascii="Times New Roman" w:hAnsi="Times New Roman"/>
          <w:b/>
          <w:sz w:val="24"/>
          <w:szCs w:val="24"/>
        </w:rPr>
        <w:t>İ</w:t>
      </w:r>
      <w:r w:rsidRPr="003B09F3">
        <w:rPr>
          <w:rFonts w:ascii="Lucida Calligraphy" w:hAnsi="Lucida Calligraphy"/>
          <w:b/>
          <w:sz w:val="24"/>
          <w:szCs w:val="24"/>
        </w:rPr>
        <w:t xml:space="preserve"> 1. D</w:t>
      </w:r>
      <w:r w:rsidRPr="003B09F3">
        <w:rPr>
          <w:rFonts w:ascii="Lucida Calligraphy" w:hAnsi="Lucida Calligraphy" w:cs="Lucida Calligraphy"/>
          <w:b/>
          <w:sz w:val="24"/>
          <w:szCs w:val="24"/>
        </w:rPr>
        <w:t>Ö</w:t>
      </w:r>
      <w:r w:rsidRPr="003B09F3">
        <w:rPr>
          <w:rFonts w:ascii="Lucida Calligraphy" w:hAnsi="Lucida Calligraphy"/>
          <w:b/>
          <w:sz w:val="24"/>
          <w:szCs w:val="24"/>
        </w:rPr>
        <w:t>NEM 2. YAZILI SINAVI</w:t>
      </w:r>
    </w:p>
    <w:p w:rsidR="00DA60EC" w:rsidRPr="0026401B" w:rsidRDefault="00DA60EC" w:rsidP="0026401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</w:t>
      </w:r>
      <w:r w:rsidRPr="0026401B">
        <w:rPr>
          <w:rFonts w:ascii="Comic Sans MS" w:hAnsi="Comic Sans MS"/>
          <w:b/>
          <w:sz w:val="20"/>
          <w:szCs w:val="20"/>
        </w:rPr>
        <w:t>Aşağıdaki cümlelerde doğru olanların başına D,yanlış olanların başına Y yazınız</w:t>
      </w:r>
      <w:r w:rsidRPr="0026401B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( 5 x 2 = 10 puan ) </w:t>
      </w:r>
    </w:p>
    <w:p w:rsidR="00DA60EC" w:rsidRPr="0026401B" w:rsidRDefault="00DA60EC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 (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)</w:t>
      </w:r>
      <w:r w:rsidRPr="0026401B">
        <w:rPr>
          <w:rFonts w:ascii="Comic Sans MS" w:hAnsi="Comic Sans MS"/>
          <w:sz w:val="20"/>
          <w:szCs w:val="20"/>
        </w:rPr>
        <w:t xml:space="preserve"> Kültür</w:t>
      </w:r>
      <w:r>
        <w:rPr>
          <w:rFonts w:ascii="Comic Sans MS" w:hAnsi="Comic Sans MS"/>
          <w:sz w:val="20"/>
          <w:szCs w:val="20"/>
        </w:rPr>
        <w:t xml:space="preserve">, </w:t>
      </w:r>
      <w:r w:rsidRPr="0026401B">
        <w:rPr>
          <w:rFonts w:ascii="Comic Sans MS" w:hAnsi="Comic Sans MS"/>
          <w:sz w:val="20"/>
          <w:szCs w:val="20"/>
        </w:rPr>
        <w:t xml:space="preserve"> bölgeden bölgeye değişebilir.</w:t>
      </w:r>
    </w:p>
    <w:p w:rsidR="00DA60EC" w:rsidRPr="0026401B" w:rsidRDefault="00DA60EC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 Köprüler,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hamamlar,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saraylar  tarihi mekanlardır.</w:t>
      </w:r>
    </w:p>
    <w:p w:rsidR="00DA60EC" w:rsidRPr="0026401B" w:rsidRDefault="00DA60EC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)</w:t>
      </w:r>
      <w:r w:rsidRPr="0026401B">
        <w:rPr>
          <w:rFonts w:ascii="Comic Sans MS" w:hAnsi="Comic Sans MS"/>
          <w:sz w:val="20"/>
          <w:szCs w:val="20"/>
        </w:rPr>
        <w:t xml:space="preserve"> Bir öğrencinin sorumluluklarını yerine getirmesi başarısını etkilemez.</w:t>
      </w:r>
    </w:p>
    <w:p w:rsidR="00DA60EC" w:rsidRPr="0026401B" w:rsidRDefault="00DA60EC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 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Alfabemiz kabul edilmeden önce Arap alfabesini kullanırdık.</w:t>
      </w:r>
    </w:p>
    <w:p w:rsidR="00DA60EC" w:rsidRPr="0026401B" w:rsidRDefault="00DA60EC" w:rsidP="0026401B">
      <w:pPr>
        <w:spacing w:after="0"/>
        <w:rPr>
          <w:rFonts w:ascii="Comic Sans MS" w:hAnsi="Comic Sans MS"/>
          <w:sz w:val="20"/>
          <w:szCs w:val="20"/>
        </w:rPr>
      </w:pPr>
      <w:r w:rsidRPr="0026401B">
        <w:rPr>
          <w:rFonts w:ascii="Comic Sans MS" w:hAnsi="Comic Sans MS"/>
          <w:sz w:val="20"/>
          <w:szCs w:val="20"/>
          <w:u w:val="single"/>
        </w:rPr>
        <w:t xml:space="preserve">(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26401B">
        <w:rPr>
          <w:rFonts w:ascii="Comic Sans MS" w:hAnsi="Comic Sans MS"/>
          <w:sz w:val="20"/>
          <w:szCs w:val="20"/>
          <w:u w:val="single"/>
        </w:rPr>
        <w:t xml:space="preserve">   )</w:t>
      </w:r>
      <w:r w:rsidRPr="0026401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26401B">
        <w:rPr>
          <w:rFonts w:ascii="Comic Sans MS" w:hAnsi="Comic Sans MS"/>
          <w:sz w:val="20"/>
          <w:szCs w:val="20"/>
        </w:rPr>
        <w:t>TBMM 29 Ekim 1923’te açılmıştır.</w:t>
      </w:r>
    </w:p>
    <w:p w:rsidR="00DA60EC" w:rsidRPr="00233F80" w:rsidRDefault="00DA60EC" w:rsidP="009E3647">
      <w:pPr>
        <w:spacing w:after="0"/>
        <w:rPr>
          <w:rFonts w:ascii="Comic Sans MS" w:hAnsi="Comic Sans MS"/>
          <w:b/>
          <w:sz w:val="20"/>
          <w:szCs w:val="20"/>
        </w:rPr>
      </w:pPr>
      <w:r w:rsidRPr="00233F80">
        <w:rPr>
          <w:rFonts w:ascii="Comic Sans MS" w:hAnsi="Comic Sans MS"/>
          <w:b/>
          <w:sz w:val="20"/>
          <w:szCs w:val="20"/>
        </w:rPr>
        <w:t>2. Atatürk ilkeleri ile inkılapları eşleştiriniz.</w:t>
      </w:r>
      <w:r>
        <w:rPr>
          <w:rFonts w:ascii="Comic Sans MS" w:hAnsi="Comic Sans MS"/>
          <w:b/>
          <w:sz w:val="20"/>
          <w:szCs w:val="20"/>
        </w:rPr>
        <w:t>(</w:t>
      </w:r>
      <w:r w:rsidRPr="00233F80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5X2 = 10</w:t>
      </w:r>
      <w:r w:rsidRPr="00233F80">
        <w:rPr>
          <w:rFonts w:ascii="Comic Sans MS" w:hAnsi="Comic Sans MS" w:cs="Arial"/>
          <w:b/>
          <w:sz w:val="20"/>
          <w:szCs w:val="20"/>
        </w:rPr>
        <w:t>puan)</w:t>
      </w:r>
    </w:p>
    <w:p w:rsidR="00DA60EC" w:rsidRPr="0026401B" w:rsidRDefault="00DA60EC" w:rsidP="009E3647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group id="Group 30" o:spid="_x0000_s1026" style="position:absolute;left:0;text-align:left;margin-left:7.9pt;margin-top:1.55pt;width:441pt;height:121.9pt;z-index:251660288" coordorigin="915,8931" coordsize="88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">
            <v:rect id="Rectangle 31" o:spid="_x0000_s1027" style="position:absolute;left:915;top:9471;width:21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Devletçilik</w:t>
                    </w:r>
                  </w:p>
                </w:txbxContent>
              </v:textbox>
            </v:rect>
            <v:rect id="Rectangle 32" o:spid="_x0000_s1028" style="position:absolute;left:915;top:10011;width:21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Halkçılık</w:t>
                    </w:r>
                  </w:p>
                </w:txbxContent>
              </v:textbox>
            </v:rect>
            <v:rect id="Rectangle 33" o:spid="_x0000_s1029" style="position:absolute;left:915;top:10551;width:21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Laiklik</w:t>
                    </w:r>
                  </w:p>
                </w:txbxContent>
              </v:textbox>
            </v:rect>
            <v:rect id="Rectangle 34" o:spid="_x0000_s1030" style="position:absolute;left:915;top:11091;width:21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Cumhuriyetçilik</w:t>
                    </w:r>
                  </w:p>
                </w:txbxContent>
              </v:textbox>
            </v:rect>
            <v:rect id="Rectangle 35" o:spid="_x0000_s1031" style="position:absolute;left:4335;top:8931;width:5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Medeni Kanunun kabulü</w:t>
                    </w:r>
                  </w:p>
                </w:txbxContent>
              </v:textbox>
            </v:rect>
            <v:rect id="Rectangle 36" o:spid="_x0000_s1032" style="position:absolute;left:4335;top:9471;width:5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Tekke ve zaviyelerin kapatılması</w:t>
                    </w:r>
                  </w:p>
                </w:txbxContent>
              </v:textbox>
            </v:rect>
            <v:rect id="Rectangle 37" o:spid="_x0000_s1033" style="position:absolute;left:4335;top:10011;width:5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Türk Tarih ve Türk Dil Kurumunun kurulması</w:t>
                    </w:r>
                  </w:p>
                </w:txbxContent>
              </v:textbox>
            </v:rect>
            <v:rect id="Rectangle 38" o:spid="_x0000_s1034" style="position:absolute;left:4335;top:10551;width:5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4812FC">
                      <w:rPr>
                        <w:rFonts w:ascii="Verdana" w:hAnsi="Verdana"/>
                        <w:sz w:val="16"/>
                        <w:szCs w:val="16"/>
                      </w:rPr>
                      <w:t>Fabrikaların açılması</w:t>
                    </w:r>
                  </w:p>
                </w:txbxContent>
              </v:textbox>
            </v:rect>
            <v:rect id="Rectangle 39" o:spid="_x0000_s1035" style="position:absolute;left:4335;top:11091;width:5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>
                <w:txbxContent>
                  <w:p w:rsidR="00DA60EC" w:rsidRPr="004812FC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Saltanatın kaldırılması</w:t>
                    </w:r>
                  </w:p>
                </w:txbxContent>
              </v:textbox>
            </v:rect>
            <v:rect id="Rectangle 40" o:spid="_x0000_s1036" style="position:absolute;left:915;top:8931;width:21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<v:textbox>
                <w:txbxContent>
                  <w:p w:rsidR="00DA60EC" w:rsidRPr="00EE5AB1" w:rsidRDefault="00DA60EC" w:rsidP="009E3647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EE5AB1">
                      <w:rPr>
                        <w:rFonts w:ascii="Verdana" w:hAnsi="Verdana"/>
                        <w:sz w:val="16"/>
                        <w:szCs w:val="16"/>
                      </w:rPr>
                      <w:t xml:space="preserve">Milliyetçilik </w:t>
                    </w:r>
                  </w:p>
                  <w:p w:rsidR="00DA60EC" w:rsidRDefault="00DA60EC" w:rsidP="009E3647"/>
                </w:txbxContent>
              </v:textbox>
            </v:rect>
            <v:rect id="Rectangle 41" o:spid="_x0000_s1037" style="position:absolute;left:2485;top:8946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<v:textbox>
                <w:txbxContent>
                  <w:p w:rsidR="00DA60EC" w:rsidRPr="00233F80" w:rsidRDefault="00DA60EC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rect id="Rectangle 42" o:spid="_x0000_s1038" style="position:absolute;left:2500;top:947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<v:textbox>
                <w:txbxContent>
                  <w:p w:rsidR="00DA60EC" w:rsidRPr="00233F80" w:rsidRDefault="00DA60EC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rect>
            <v:rect id="Rectangle 43" o:spid="_x0000_s1039" style="position:absolute;left:2500;top:1001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DA60EC" w:rsidRPr="00233F80" w:rsidRDefault="00DA60EC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rect id="Rectangle 44" o:spid="_x0000_s1040" style="position:absolute;left:2500;top:1055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>
                <w:txbxContent>
                  <w:p w:rsidR="00DA60EC" w:rsidRPr="00233F80" w:rsidRDefault="00DA60EC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rect>
            <v:rect id="Rectangle 45" o:spid="_x0000_s1041" style="position:absolute;left:2500;top:1109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DA60EC" w:rsidRPr="00233F80" w:rsidRDefault="00DA60EC" w:rsidP="009E3647">
                    <w:pP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33F8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Rectangle 46" o:spid="_x0000_s1042" style="position:absolute;left:9160;top:893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<v:textbox>
                <w:txbxContent>
                  <w:p w:rsidR="00DA60EC" w:rsidRPr="00AE2D4C" w:rsidRDefault="00DA60EC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47" o:spid="_x0000_s1043" style="position:absolute;left:9160;top:947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>
                <w:txbxContent>
                  <w:p w:rsidR="00DA60EC" w:rsidRPr="00AE2D4C" w:rsidRDefault="00DA60EC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48" o:spid="_x0000_s1044" style="position:absolute;left:9160;top:1001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<v:textbox>
                <w:txbxContent>
                  <w:p w:rsidR="00DA60EC" w:rsidRPr="00AE2D4C" w:rsidRDefault="00DA60EC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49" o:spid="_x0000_s1045" style="position:absolute;left:9160;top:1055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<v:textbox>
                <w:txbxContent>
                  <w:p w:rsidR="00DA60EC" w:rsidRPr="00AE2D4C" w:rsidRDefault="00DA60EC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50" o:spid="_x0000_s1046" style="position:absolute;left:9160;top:11091;width:57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<v:textbox>
                <w:txbxContent>
                  <w:p w:rsidR="00DA60EC" w:rsidRPr="00AE2D4C" w:rsidRDefault="00DA60EC" w:rsidP="009E3647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DA60EC" w:rsidRPr="0026401B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Pr="00233F80" w:rsidRDefault="00DA60EC" w:rsidP="0026401B">
      <w:pPr>
        <w:rPr>
          <w:rFonts w:ascii="Comic Sans MS" w:hAnsi="Comic Sans MS"/>
          <w:b/>
          <w:sz w:val="20"/>
          <w:szCs w:val="20"/>
        </w:rPr>
      </w:pPr>
      <w:r w:rsidRPr="00233F80">
        <w:rPr>
          <w:rFonts w:ascii="Comic Sans MS" w:hAnsi="Comic Sans MS"/>
          <w:b/>
          <w:sz w:val="20"/>
          <w:szCs w:val="20"/>
        </w:rPr>
        <w:t>3. Aşağıdaki cümlelerde bulunan noktalı yerlere uygun kelimeleri yazınız?(</w:t>
      </w:r>
      <w:r>
        <w:rPr>
          <w:rFonts w:ascii="Comic Sans MS" w:hAnsi="Comic Sans MS"/>
          <w:b/>
          <w:sz w:val="20"/>
          <w:szCs w:val="20"/>
        </w:rPr>
        <w:t>5 x2 =10</w:t>
      </w:r>
      <w:r w:rsidRPr="00233F80">
        <w:rPr>
          <w:rFonts w:ascii="Comic Sans MS" w:hAnsi="Comic Sans MS"/>
          <w:b/>
          <w:sz w:val="20"/>
          <w:szCs w:val="20"/>
        </w:rPr>
        <w:t xml:space="preserve"> puan) </w:t>
      </w:r>
    </w:p>
    <w:p w:rsidR="00DA60EC" w:rsidRDefault="00DA60EC" w:rsidP="00A5332E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 xml:space="preserve"> ( tarihi mekanlara – </w:t>
      </w:r>
      <w:r>
        <w:rPr>
          <w:rFonts w:ascii="Comic Sans MS" w:hAnsi="Comic Sans MS"/>
          <w:sz w:val="20"/>
          <w:szCs w:val="20"/>
        </w:rPr>
        <w:t xml:space="preserve">Devletçilik - </w:t>
      </w:r>
      <w:r w:rsidRPr="00233F80">
        <w:rPr>
          <w:rFonts w:ascii="Comic Sans MS" w:hAnsi="Comic Sans MS"/>
          <w:sz w:val="20"/>
          <w:szCs w:val="20"/>
        </w:rPr>
        <w:t xml:space="preserve">hak – aile – </w:t>
      </w:r>
      <w:r>
        <w:rPr>
          <w:rFonts w:ascii="Comic Sans MS" w:hAnsi="Comic Sans MS"/>
          <w:sz w:val="20"/>
          <w:szCs w:val="20"/>
        </w:rPr>
        <w:t xml:space="preserve">Selanik - </w:t>
      </w:r>
      <w:r w:rsidRPr="00233F80">
        <w:rPr>
          <w:rFonts w:ascii="Comic Sans MS" w:hAnsi="Comic Sans MS"/>
          <w:sz w:val="20"/>
          <w:szCs w:val="20"/>
        </w:rPr>
        <w:t xml:space="preserve">Ankara – </w:t>
      </w:r>
      <w:r>
        <w:rPr>
          <w:rFonts w:ascii="Comic Sans MS" w:hAnsi="Comic Sans MS"/>
          <w:sz w:val="20"/>
          <w:szCs w:val="20"/>
        </w:rPr>
        <w:t>Milliyetçilik -  1881 - Mustafa)</w:t>
      </w:r>
    </w:p>
    <w:p w:rsidR="00DA60EC" w:rsidRPr="00233F80" w:rsidRDefault="00DA60EC" w:rsidP="0026401B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>Anıtkabir ……………………………………….da bulunmaktadır.</w:t>
      </w:r>
    </w:p>
    <w:p w:rsidR="00DA60EC" w:rsidRPr="00233F80" w:rsidRDefault="00DA60EC" w:rsidP="0026401B">
      <w:pPr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>Oyun oynamak çocuklar için bir ……………………………………….tır.</w:t>
      </w:r>
    </w:p>
    <w:p w:rsidR="00DA60EC" w:rsidRDefault="00DA60EC" w:rsidP="00A5332E">
      <w:pPr>
        <w:spacing w:line="240" w:lineRule="auto"/>
        <w:rPr>
          <w:rFonts w:ascii="Comic Sans MS" w:hAnsi="Comic Sans MS"/>
          <w:sz w:val="20"/>
          <w:szCs w:val="20"/>
        </w:rPr>
      </w:pPr>
      <w:r w:rsidRPr="00233F80">
        <w:rPr>
          <w:rFonts w:ascii="Comic Sans MS" w:hAnsi="Comic Sans MS"/>
          <w:sz w:val="20"/>
          <w:szCs w:val="20"/>
        </w:rPr>
        <w:t>Atatürk .................... yılında .................... te doğdu. İlk adı ......................... idi.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</w:t>
      </w:r>
    </w:p>
    <w:p w:rsidR="00DA60EC" w:rsidRDefault="00DA60EC" w:rsidP="00A5332E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7D673F">
        <w:rPr>
          <w:rFonts w:ascii="Comic Sans MS" w:hAnsi="Comic Sans MS" w:cs="Arial"/>
          <w:sz w:val="20"/>
          <w:szCs w:val="20"/>
        </w:rPr>
        <w:t>Türk Dil Kurumu’nun kurulması ……</w:t>
      </w:r>
      <w:r>
        <w:rPr>
          <w:rFonts w:ascii="Comic Sans MS" w:hAnsi="Comic Sans MS" w:cs="Arial"/>
          <w:sz w:val="20"/>
          <w:szCs w:val="20"/>
        </w:rPr>
        <w:t>………………………………</w:t>
      </w:r>
      <w:r w:rsidRPr="007D673F">
        <w:rPr>
          <w:rFonts w:ascii="Comic Sans MS" w:hAnsi="Comic Sans MS" w:cs="Arial"/>
          <w:sz w:val="20"/>
          <w:szCs w:val="20"/>
        </w:rPr>
        <w:t>……….. ilkesi ile ilgilidir.</w:t>
      </w: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</w:t>
      </w:r>
    </w:p>
    <w:p w:rsidR="00DA60EC" w:rsidRDefault="00DA60EC" w:rsidP="00A5332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</w:t>
      </w:r>
      <w:r w:rsidRPr="00A5332E">
        <w:rPr>
          <w:rFonts w:ascii="Comic Sans MS" w:hAnsi="Comic Sans MS"/>
          <w:sz w:val="20"/>
          <w:szCs w:val="20"/>
        </w:rPr>
        <w:t xml:space="preserve">tibank, Sümerbank gibi ekonomi alanında yapılan yatırımlarla birlikte, ilk defa İktisat Kongresinin toplanması </w:t>
      </w:r>
    </w:p>
    <w:p w:rsidR="00DA60EC" w:rsidRPr="00A5332E" w:rsidRDefault="00DA60EC" w:rsidP="00A5332E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A5332E">
        <w:rPr>
          <w:rFonts w:ascii="Comic Sans MS" w:hAnsi="Comic Sans MS"/>
          <w:sz w:val="20"/>
          <w:szCs w:val="20"/>
        </w:rPr>
        <w:t>Atatürk’ün ……………</w:t>
      </w:r>
      <w:r>
        <w:rPr>
          <w:rFonts w:ascii="Comic Sans MS" w:hAnsi="Comic Sans MS"/>
          <w:sz w:val="20"/>
          <w:szCs w:val="20"/>
        </w:rPr>
        <w:t>……………………</w:t>
      </w:r>
      <w:r w:rsidRPr="00A5332E">
        <w:rPr>
          <w:rFonts w:ascii="Comic Sans MS" w:hAnsi="Comic Sans MS"/>
          <w:sz w:val="20"/>
          <w:szCs w:val="20"/>
        </w:rPr>
        <w:t>…… ilkesi doğrultusunda yapılan çalışmalardır.</w:t>
      </w:r>
    </w:p>
    <w:p w:rsidR="00DA60EC" w:rsidRPr="00140F16" w:rsidRDefault="00DA60EC" w:rsidP="00140F1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233F80">
        <w:rPr>
          <w:rFonts w:ascii="Comic Sans MS" w:hAnsi="Comic Sans MS"/>
          <w:b/>
          <w:sz w:val="20"/>
          <w:szCs w:val="20"/>
        </w:rPr>
        <w:t>. Aşağıdaki eşleştirmeler yanlış yapılmıştır. Doğru eşleştirmeleri siz yapar mısınız? Yaptığınız eşleştirmeleri yandaki tabloya yazınız</w:t>
      </w:r>
      <w:r w:rsidRPr="00794BCF">
        <w:rPr>
          <w:rFonts w:ascii="Comic Sans MS" w:hAnsi="Comic Sans MS"/>
          <w:b/>
          <w:sz w:val="20"/>
          <w:szCs w:val="20"/>
        </w:rPr>
        <w:t>.( 5</w:t>
      </w:r>
      <w:r>
        <w:rPr>
          <w:rFonts w:ascii="Comic Sans MS" w:hAnsi="Comic Sans MS"/>
          <w:b/>
          <w:sz w:val="20"/>
          <w:szCs w:val="20"/>
        </w:rPr>
        <w:t xml:space="preserve"> x 2 = 10</w:t>
      </w:r>
      <w:r w:rsidRPr="00794BCF">
        <w:rPr>
          <w:rFonts w:ascii="Comic Sans MS" w:hAnsi="Comic Sans MS"/>
          <w:b/>
          <w:sz w:val="20"/>
          <w:szCs w:val="20"/>
        </w:rPr>
        <w:t>puan)</w:t>
      </w:r>
    </w:p>
    <w:p w:rsidR="00DA60EC" w:rsidRPr="00233F80" w:rsidRDefault="00DA60EC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 xml:space="preserve">1-PERİ BACALARI                         </w:t>
      </w:r>
      <w:r w:rsidRPr="00233F80">
        <w:rPr>
          <w:rFonts w:ascii="Comic Sans MS" w:hAnsi="Comic Sans MS"/>
          <w:sz w:val="20"/>
          <w:szCs w:val="20"/>
          <w:u w:val="single"/>
        </w:rPr>
        <w:t xml:space="preserve">  a) Trabzon  </w:t>
      </w:r>
    </w:p>
    <w:p w:rsidR="00DA60EC" w:rsidRPr="00233F80" w:rsidRDefault="00DA60EC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2-</w:t>
      </w:r>
      <w:r>
        <w:rPr>
          <w:rFonts w:ascii="Comic Sans MS" w:hAnsi="Comic Sans MS"/>
          <w:sz w:val="20"/>
          <w:szCs w:val="20"/>
          <w:u w:val="single"/>
        </w:rPr>
        <w:t>TRUVA ATI</w:t>
      </w:r>
      <w:r w:rsidRPr="00233F80">
        <w:rPr>
          <w:rFonts w:ascii="Comic Sans MS" w:hAnsi="Comic Sans MS"/>
          <w:sz w:val="20"/>
          <w:szCs w:val="20"/>
          <w:u w:val="single"/>
        </w:rPr>
        <w:t xml:space="preserve">                                  b) </w:t>
      </w:r>
      <w:r>
        <w:rPr>
          <w:rFonts w:ascii="Comic Sans MS" w:hAnsi="Comic Sans MS"/>
          <w:sz w:val="20"/>
          <w:szCs w:val="20"/>
          <w:u w:val="single"/>
        </w:rPr>
        <w:t>İZMİR</w:t>
      </w:r>
    </w:p>
    <w:tbl>
      <w:tblPr>
        <w:tblpPr w:leftFromText="141" w:rightFromText="141" w:vertAnchor="text" w:horzAnchor="page" w:tblpX="6530" w:tblpY="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549"/>
        <w:gridCol w:w="549"/>
        <w:gridCol w:w="549"/>
        <w:gridCol w:w="549"/>
      </w:tblGrid>
      <w:tr w:rsidR="00DA60EC" w:rsidRPr="004C7643" w:rsidTr="008C7483">
        <w:trPr>
          <w:trHeight w:val="350"/>
        </w:trPr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4C7643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</w:tr>
      <w:tr w:rsidR="00DA60EC" w:rsidRPr="004C7643" w:rsidTr="008C7483">
        <w:trPr>
          <w:trHeight w:val="370"/>
        </w:trPr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" w:type="dxa"/>
          </w:tcPr>
          <w:p w:rsidR="00DA60EC" w:rsidRPr="004C7643" w:rsidRDefault="00DA60EC" w:rsidP="0026401B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A60EC" w:rsidRPr="00233F80" w:rsidRDefault="00DA60EC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3-</w:t>
      </w:r>
      <w:r>
        <w:rPr>
          <w:rFonts w:ascii="Comic Sans MS" w:hAnsi="Comic Sans MS"/>
          <w:sz w:val="20"/>
          <w:szCs w:val="20"/>
          <w:u w:val="single"/>
        </w:rPr>
        <w:t xml:space="preserve">EFES ANTİK KENTİ                     </w:t>
      </w:r>
      <w:r w:rsidRPr="00233F80">
        <w:rPr>
          <w:rFonts w:ascii="Comic Sans MS" w:hAnsi="Comic Sans MS"/>
          <w:sz w:val="20"/>
          <w:szCs w:val="20"/>
          <w:u w:val="single"/>
        </w:rPr>
        <w:t xml:space="preserve">c) </w:t>
      </w:r>
      <w:r>
        <w:rPr>
          <w:rFonts w:ascii="Comic Sans MS" w:hAnsi="Comic Sans MS"/>
          <w:sz w:val="20"/>
          <w:szCs w:val="20"/>
          <w:u w:val="single"/>
        </w:rPr>
        <w:t>NEVŞEHİR</w:t>
      </w:r>
      <w:r w:rsidRPr="00233F80">
        <w:rPr>
          <w:rFonts w:ascii="Comic Sans MS" w:hAnsi="Comic Sans MS"/>
          <w:sz w:val="20"/>
          <w:szCs w:val="20"/>
          <w:u w:val="single"/>
        </w:rPr>
        <w:t xml:space="preserve"> </w:t>
      </w:r>
    </w:p>
    <w:p w:rsidR="00DA60EC" w:rsidRDefault="00DA60EC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233F80">
        <w:rPr>
          <w:rFonts w:ascii="Comic Sans MS" w:hAnsi="Comic Sans MS"/>
          <w:sz w:val="20"/>
          <w:szCs w:val="20"/>
          <w:u w:val="single"/>
        </w:rPr>
        <w:t>4-</w:t>
      </w:r>
      <w:r>
        <w:rPr>
          <w:rFonts w:ascii="Comic Sans MS" w:hAnsi="Comic Sans MS"/>
          <w:sz w:val="20"/>
          <w:szCs w:val="20"/>
          <w:u w:val="single"/>
        </w:rPr>
        <w:t>SÜMELA MANASTIRI</w:t>
      </w:r>
      <w:r w:rsidRPr="00233F80">
        <w:rPr>
          <w:rFonts w:ascii="Comic Sans MS" w:hAnsi="Comic Sans MS"/>
          <w:sz w:val="20"/>
          <w:szCs w:val="20"/>
          <w:u w:val="single"/>
        </w:rPr>
        <w:t xml:space="preserve">         </w:t>
      </w:r>
      <w:r>
        <w:rPr>
          <w:rFonts w:ascii="Comic Sans MS" w:hAnsi="Comic Sans MS"/>
          <w:sz w:val="20"/>
          <w:szCs w:val="20"/>
          <w:u w:val="single"/>
        </w:rPr>
        <w:t xml:space="preserve">         </w:t>
      </w:r>
      <w:r w:rsidRPr="00233F80">
        <w:rPr>
          <w:rFonts w:ascii="Comic Sans MS" w:hAnsi="Comic Sans MS"/>
          <w:sz w:val="20"/>
          <w:szCs w:val="20"/>
          <w:u w:val="single"/>
        </w:rPr>
        <w:t>d)</w:t>
      </w:r>
      <w:r>
        <w:rPr>
          <w:rFonts w:ascii="Comic Sans MS" w:hAnsi="Comic Sans MS"/>
          <w:sz w:val="20"/>
          <w:szCs w:val="20"/>
          <w:u w:val="single"/>
        </w:rPr>
        <w:t>ÇANAKKALE</w:t>
      </w:r>
    </w:p>
    <w:p w:rsidR="00DA60EC" w:rsidRDefault="00DA60EC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>5- ULUDAĞ                             e) BURSa</w:t>
      </w:r>
    </w:p>
    <w:p w:rsidR="00DA60EC" w:rsidRDefault="00DA60EC" w:rsidP="0026401B">
      <w:pPr>
        <w:spacing w:after="0"/>
        <w:rPr>
          <w:rFonts w:ascii="Comic Sans MS" w:hAnsi="Comic Sans MS"/>
          <w:sz w:val="20"/>
          <w:szCs w:val="20"/>
          <w:u w:val="single"/>
        </w:rPr>
      </w:pPr>
    </w:p>
    <w:p w:rsidR="00DA60EC" w:rsidRPr="00794BCF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794BCF">
        <w:rPr>
          <w:rFonts w:ascii="Comic Sans MS" w:hAnsi="Comic Sans MS"/>
          <w:b/>
          <w:sz w:val="20"/>
          <w:szCs w:val="20"/>
        </w:rPr>
        <w:t>. Aşağıda verilen Atatürk  inkılâpların hangi  alanlarla ilişkili olduğunu yazınız.( 5</w:t>
      </w:r>
      <w:r>
        <w:rPr>
          <w:rFonts w:ascii="Comic Sans MS" w:hAnsi="Comic Sans MS"/>
          <w:b/>
          <w:sz w:val="20"/>
          <w:szCs w:val="20"/>
        </w:rPr>
        <w:t xml:space="preserve"> x 2 = 10</w:t>
      </w:r>
      <w:r w:rsidRPr="00794BCF">
        <w:rPr>
          <w:rFonts w:ascii="Comic Sans MS" w:hAnsi="Comic Sans MS"/>
          <w:b/>
          <w:sz w:val="20"/>
          <w:szCs w:val="20"/>
        </w:rPr>
        <w:t>puan)</w:t>
      </w:r>
    </w:p>
    <w:p w:rsidR="00DA60EC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Tevhid-i Tedrisat Kanunu   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Pr="00794BCF">
        <w:rPr>
          <w:rFonts w:ascii="Comic Sans MS" w:hAnsi="Comic Sans MS"/>
          <w:b/>
          <w:sz w:val="20"/>
          <w:szCs w:val="20"/>
        </w:rPr>
        <w:t>(………………………………………………)</w:t>
      </w:r>
    </w:p>
    <w:p w:rsidR="00DA60EC" w:rsidRPr="00794BCF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Pr="00794BCF" w:rsidRDefault="00DA60EC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Halifeliğin Kaldırılması      </w:t>
      </w:r>
      <w:r>
        <w:rPr>
          <w:rFonts w:ascii="Comic Sans MS" w:hAnsi="Comic Sans MS"/>
          <w:b/>
          <w:sz w:val="20"/>
          <w:szCs w:val="20"/>
        </w:rPr>
        <w:t xml:space="preserve">                   </w:t>
      </w:r>
      <w:r w:rsidRPr="00794BCF">
        <w:rPr>
          <w:rFonts w:ascii="Comic Sans MS" w:hAnsi="Comic Sans MS"/>
          <w:b/>
          <w:sz w:val="20"/>
          <w:szCs w:val="20"/>
        </w:rPr>
        <w:t xml:space="preserve"> (………………………………………………)</w:t>
      </w:r>
    </w:p>
    <w:p w:rsidR="00DA60EC" w:rsidRDefault="00DA60EC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Pr="00794BCF" w:rsidRDefault="00DA60EC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Kabotaj Kanunu                 </w:t>
      </w:r>
      <w:r>
        <w:rPr>
          <w:rFonts w:ascii="Comic Sans MS" w:hAnsi="Comic Sans MS"/>
          <w:b/>
          <w:sz w:val="20"/>
          <w:szCs w:val="20"/>
        </w:rPr>
        <w:t xml:space="preserve">               </w:t>
      </w:r>
      <w:r w:rsidRPr="00794BCF">
        <w:rPr>
          <w:rFonts w:ascii="Comic Sans MS" w:hAnsi="Comic Sans MS"/>
          <w:b/>
          <w:sz w:val="20"/>
          <w:szCs w:val="20"/>
        </w:rPr>
        <w:t xml:space="preserve">  (………………………………………………)</w:t>
      </w:r>
    </w:p>
    <w:p w:rsidR="00DA60EC" w:rsidRDefault="00DA60EC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Pr="00794BCF" w:rsidRDefault="00DA60EC" w:rsidP="00794BCF">
      <w:pPr>
        <w:spacing w:after="0"/>
        <w:rPr>
          <w:rFonts w:ascii="Comic Sans MS" w:hAnsi="Comic Sans MS"/>
          <w:b/>
          <w:sz w:val="20"/>
          <w:szCs w:val="20"/>
        </w:rPr>
      </w:pPr>
      <w:r w:rsidRPr="00794BCF">
        <w:rPr>
          <w:rFonts w:ascii="Comic Sans MS" w:hAnsi="Comic Sans MS"/>
          <w:b/>
          <w:sz w:val="20"/>
          <w:szCs w:val="20"/>
        </w:rPr>
        <w:t xml:space="preserve"> * TBMM’nin Açılması              </w:t>
      </w: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Pr="00794BCF">
        <w:rPr>
          <w:rFonts w:ascii="Comic Sans MS" w:hAnsi="Comic Sans MS"/>
          <w:b/>
          <w:sz w:val="20"/>
          <w:szCs w:val="20"/>
        </w:rPr>
        <w:t>(………………………………………………)</w:t>
      </w:r>
    </w:p>
    <w:p w:rsidR="00DA60EC" w:rsidRDefault="00DA60EC" w:rsidP="00794BCF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Default="00DA60EC" w:rsidP="00794BC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* Takvim, Saat – Ölçü ve Tartıda yenilikler   </w:t>
      </w:r>
      <w:r>
        <w:rPr>
          <w:rFonts w:ascii="Comic Sans MS" w:hAnsi="Comic Sans MS"/>
          <w:b/>
        </w:rPr>
        <w:t>(………………………………………………)</w:t>
      </w:r>
    </w:p>
    <w:p w:rsidR="00DA60EC" w:rsidRPr="0027158C" w:rsidRDefault="00DA60EC" w:rsidP="0026401B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Pr="0027158C" w:rsidRDefault="00DA60EC" w:rsidP="00903936">
      <w:pPr>
        <w:spacing w:after="0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b/>
          <w:sz w:val="20"/>
          <w:szCs w:val="20"/>
        </w:rPr>
        <w:t>Aşağıdaki sorularda doğru seçeneği işaretleyiniz.</w:t>
      </w:r>
      <w:r w:rsidRPr="0027158C">
        <w:rPr>
          <w:rFonts w:ascii="Comic Sans MS" w:hAnsi="Comic Sans MS" w:cs="Arial"/>
          <w:b/>
          <w:sz w:val="20"/>
          <w:szCs w:val="20"/>
        </w:rPr>
        <w:t xml:space="preserve"> (  </w:t>
      </w:r>
      <w:r>
        <w:rPr>
          <w:rFonts w:ascii="Comic Sans MS" w:hAnsi="Comic Sans MS" w:cs="Arial"/>
          <w:b/>
          <w:sz w:val="20"/>
          <w:szCs w:val="20"/>
        </w:rPr>
        <w:t>5</w:t>
      </w:r>
      <w:r w:rsidRPr="0027158C">
        <w:rPr>
          <w:rFonts w:ascii="Comic Sans MS" w:hAnsi="Comic Sans MS" w:cs="Arial"/>
          <w:b/>
          <w:sz w:val="20"/>
          <w:szCs w:val="20"/>
        </w:rPr>
        <w:t xml:space="preserve"> X </w:t>
      </w:r>
      <w:r>
        <w:rPr>
          <w:rFonts w:ascii="Comic Sans MS" w:hAnsi="Comic Sans MS" w:cs="Arial"/>
          <w:b/>
          <w:sz w:val="20"/>
          <w:szCs w:val="20"/>
        </w:rPr>
        <w:t>8</w:t>
      </w:r>
      <w:r w:rsidRPr="0027158C">
        <w:rPr>
          <w:rFonts w:ascii="Comic Sans MS" w:hAnsi="Comic Sans MS" w:cs="Arial"/>
          <w:b/>
          <w:sz w:val="20"/>
          <w:szCs w:val="20"/>
        </w:rPr>
        <w:t xml:space="preserve">= </w:t>
      </w:r>
      <w:r>
        <w:rPr>
          <w:rFonts w:ascii="Comic Sans MS" w:hAnsi="Comic Sans MS" w:cs="Arial"/>
          <w:b/>
          <w:sz w:val="20"/>
          <w:szCs w:val="20"/>
        </w:rPr>
        <w:t>4</w:t>
      </w:r>
      <w:bookmarkStart w:id="0" w:name="_GoBack"/>
      <w:bookmarkEnd w:id="0"/>
      <w:r>
        <w:rPr>
          <w:rFonts w:ascii="Comic Sans MS" w:hAnsi="Comic Sans MS" w:cs="Arial"/>
          <w:b/>
          <w:sz w:val="20"/>
          <w:szCs w:val="20"/>
        </w:rPr>
        <w:t>0</w:t>
      </w:r>
      <w:r w:rsidRPr="0027158C">
        <w:rPr>
          <w:rFonts w:ascii="Comic Sans MS" w:hAnsi="Comic Sans MS" w:cs="Arial"/>
          <w:b/>
          <w:sz w:val="20"/>
          <w:szCs w:val="20"/>
        </w:rPr>
        <w:t xml:space="preserve">  puan )</w:t>
      </w:r>
    </w:p>
    <w:p w:rsidR="00DA60EC" w:rsidRPr="0027158C" w:rsidRDefault="00DA60EC" w:rsidP="00D91096">
      <w:pPr>
        <w:jc w:val="both"/>
        <w:rPr>
          <w:rFonts w:ascii="Comic Sans MS" w:hAnsi="Comic Sans MS"/>
          <w:b/>
          <w:sz w:val="20"/>
          <w:szCs w:val="20"/>
        </w:rPr>
        <w:sectPr w:rsidR="00DA60EC" w:rsidRPr="0027158C" w:rsidSect="00903936">
          <w:pgSz w:w="11906" w:h="16838"/>
          <w:pgMar w:top="426" w:right="282" w:bottom="709" w:left="567" w:header="708" w:footer="708" w:gutter="0"/>
          <w:cols w:sep="1" w:space="709"/>
          <w:docGrid w:linePitch="360"/>
        </w:sectPr>
      </w:pPr>
    </w:p>
    <w:p w:rsidR="00DA60EC" w:rsidRPr="0027158C" w:rsidRDefault="00DA60EC" w:rsidP="00D91096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</w:t>
      </w:r>
      <w:r w:rsidRPr="0027158C">
        <w:rPr>
          <w:rFonts w:ascii="Comic Sans MS" w:hAnsi="Comic Sans MS" w:cs="Times New Roman"/>
          <w:b/>
          <w:sz w:val="20"/>
          <w:szCs w:val="20"/>
        </w:rPr>
        <w:t>. Eğitimi çağdaş hale getirmek, eğitimde birliği  sağlamak için çıkarılan kanun hangisidir?</w:t>
      </w:r>
      <w:r w:rsidRPr="0027158C">
        <w:rPr>
          <w:rFonts w:ascii="Comic Sans MS" w:hAnsi="Comic Sans MS"/>
          <w:b/>
          <w:sz w:val="20"/>
          <w:szCs w:val="20"/>
        </w:rPr>
        <w:t xml:space="preserve"> </w:t>
      </w:r>
    </w:p>
    <w:p w:rsidR="00DA60EC" w:rsidRPr="0027158C" w:rsidRDefault="00DA60EC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A) Soyadı Kanunu       B) Tevhid-i Tedrisat Kanunu</w:t>
      </w:r>
    </w:p>
    <w:p w:rsidR="00DA60EC" w:rsidRPr="0027158C" w:rsidRDefault="00DA60EC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Şapka  Kanunu        D) Medeni Kanun</w:t>
      </w:r>
    </w:p>
    <w:p w:rsidR="00DA60EC" w:rsidRPr="0027158C" w:rsidRDefault="00DA60EC" w:rsidP="00D9109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7158C">
        <w:rPr>
          <w:rFonts w:ascii="Comic Sans MS" w:hAnsi="Comic Sans MS"/>
          <w:b/>
          <w:sz w:val="20"/>
          <w:szCs w:val="20"/>
        </w:rPr>
        <w:t>.</w:t>
      </w:r>
      <w:r w:rsidRPr="0027158C">
        <w:rPr>
          <w:rFonts w:ascii="Comic Sans MS" w:hAnsi="Comic Sans MS"/>
          <w:sz w:val="20"/>
          <w:szCs w:val="20"/>
        </w:rPr>
        <w:t xml:space="preserve">  </w:t>
      </w:r>
      <w:r w:rsidRPr="0027158C">
        <w:rPr>
          <w:rFonts w:ascii="Comic Sans MS" w:hAnsi="Comic Sans MS"/>
          <w:b/>
          <w:sz w:val="20"/>
          <w:szCs w:val="20"/>
        </w:rPr>
        <w:t xml:space="preserve">Aşağıdakilerden hangisi Türk kültürünü yansıtan öğelerden biri </w:t>
      </w:r>
      <w:r w:rsidRPr="0027158C">
        <w:rPr>
          <w:rFonts w:ascii="Comic Sans MS" w:hAnsi="Comic Sans MS"/>
          <w:b/>
          <w:sz w:val="20"/>
          <w:szCs w:val="20"/>
          <w:u w:val="single"/>
        </w:rPr>
        <w:t xml:space="preserve">değildir? </w:t>
      </w:r>
    </w:p>
    <w:p w:rsidR="00DA60EC" w:rsidRPr="0027158C" w:rsidRDefault="00DA60EC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 Halk oyunları           B) Gölge oyunu                 </w:t>
      </w:r>
    </w:p>
    <w:p w:rsidR="00DA60EC" w:rsidRPr="0027158C" w:rsidRDefault="00DA60EC" w:rsidP="00D91096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 Bale                         D) Masallar</w:t>
      </w:r>
    </w:p>
    <w:p w:rsidR="00DA60EC" w:rsidRPr="0027158C" w:rsidRDefault="00DA60EC" w:rsidP="00D9109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27158C">
        <w:rPr>
          <w:rFonts w:ascii="Comic Sans MS" w:hAnsi="Comic Sans MS"/>
          <w:b/>
          <w:sz w:val="20"/>
          <w:szCs w:val="20"/>
        </w:rPr>
        <w:t xml:space="preserve">. </w:t>
      </w:r>
      <w:r w:rsidRPr="0027158C">
        <w:rPr>
          <w:rFonts w:ascii="Comic Sans MS" w:hAnsi="Comic Sans MS"/>
          <w:b/>
          <w:bCs/>
          <w:sz w:val="20"/>
          <w:szCs w:val="20"/>
        </w:rPr>
        <w:t xml:space="preserve">Aşağıdakilerden hangisi diğerlerinden </w:t>
      </w:r>
      <w:r w:rsidRPr="0027158C">
        <w:rPr>
          <w:rFonts w:ascii="Comic Sans MS" w:hAnsi="Comic Sans MS"/>
          <w:b/>
          <w:bCs/>
          <w:i/>
          <w:sz w:val="20"/>
          <w:szCs w:val="20"/>
          <w:u w:val="single"/>
        </w:rPr>
        <w:t>önce</w:t>
      </w:r>
      <w:r w:rsidRPr="0027158C">
        <w:rPr>
          <w:rFonts w:ascii="Comic Sans MS" w:hAnsi="Comic Sans MS"/>
          <w:b/>
          <w:bCs/>
          <w:sz w:val="20"/>
          <w:szCs w:val="20"/>
        </w:rPr>
        <w:t xml:space="preserve">  gerçekleşti?</w:t>
      </w:r>
      <w:r w:rsidRPr="0027158C">
        <w:rPr>
          <w:rFonts w:ascii="Comic Sans MS" w:hAnsi="Comic Sans MS"/>
          <w:sz w:val="20"/>
          <w:szCs w:val="20"/>
        </w:rPr>
        <w:t xml:space="preserve"> </w:t>
      </w:r>
    </w:p>
    <w:p w:rsidR="00DA60EC" w:rsidRPr="0027158C" w:rsidRDefault="00DA60EC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A)Cumhuriyetin ilanı          B)Türk Medeni Kanunu’nun kabulü    </w:t>
      </w:r>
    </w:p>
    <w:p w:rsidR="00DA60EC" w:rsidRPr="0027158C" w:rsidRDefault="00DA60EC" w:rsidP="00D9109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C)Saltanatın kaldırılması        D)Soyadı Kanunu’nun çıkarılması</w:t>
      </w:r>
    </w:p>
    <w:p w:rsidR="00DA60EC" w:rsidRDefault="00DA60EC" w:rsidP="00D91096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Pr="0027158C" w:rsidRDefault="00DA60EC" w:rsidP="00D9109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1047" type="#_x0000_t202" style="position:absolute;margin-left:214.65pt;margin-top:14.8pt;width:306.15pt;height:139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">
            <v:textbox>
              <w:txbxContent>
                <w:p w:rsidR="00DA60EC" w:rsidRDefault="00DA60EC" w:rsidP="00903936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Atatürk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, </w:t>
                  </w: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yandaki </w:t>
                  </w:r>
                  <w:r w:rsidRPr="00903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bu sözü ile aşağıdakilerden hangisini vurgulamıştır? </w:t>
                  </w:r>
                </w:p>
                <w:p w:rsidR="00DA60EC" w:rsidRPr="00903936" w:rsidRDefault="00DA60EC" w:rsidP="00903936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A) Öğrenci sayısının çok olduğunu</w:t>
                  </w:r>
                </w:p>
                <w:p w:rsidR="00DA60EC" w:rsidRPr="00903936" w:rsidRDefault="00DA60EC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B) Ülkemizin kalkınması için öğretmenlere önemli görevler düştüğünü</w:t>
                  </w:r>
                </w:p>
                <w:p w:rsidR="00DA60EC" w:rsidRPr="00903936" w:rsidRDefault="00DA60EC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C) Cumhuriyeti öğretmenlerin kurduğunu</w:t>
                  </w:r>
                </w:p>
                <w:p w:rsidR="00DA60EC" w:rsidRPr="00903936" w:rsidRDefault="00DA60EC" w:rsidP="0090393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sz w:val="20"/>
                      <w:szCs w:val="20"/>
                    </w:rPr>
                    <w:t>D) Halkın öğretmenlere fazla güvenmediğini</w:t>
                  </w:r>
                </w:p>
                <w:p w:rsidR="00DA60EC" w:rsidRPr="00903936" w:rsidRDefault="00DA60EC" w:rsidP="00903936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4" o:spid="_x0000_s1048" type="#_x0000_t62" style="position:absolute;margin-left:27.45pt;margin-top:-.25pt;width:180pt;height:3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" adj="17370,30060" filled="f" fillcolor="black">
            <v:textbox>
              <w:txbxContent>
                <w:p w:rsidR="00DA60EC" w:rsidRPr="00903936" w:rsidRDefault="00DA60EC" w:rsidP="0090393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3936">
                    <w:rPr>
                      <w:rFonts w:ascii="Comic Sans MS" w:hAnsi="Comic Sans MS"/>
                      <w:sz w:val="18"/>
                      <w:szCs w:val="18"/>
                    </w:rPr>
                    <w:t xml:space="preserve">Öğretmenler, sizin başarınız cumhuriyetin başarısı olacaktır.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>4</w:t>
      </w:r>
      <w:r w:rsidRPr="0027158C">
        <w:rPr>
          <w:rFonts w:ascii="Comic Sans MS" w:hAnsi="Comic Sans MS"/>
          <w:b/>
          <w:sz w:val="20"/>
          <w:szCs w:val="20"/>
        </w:rPr>
        <w:t>.</w:t>
      </w:r>
    </w:p>
    <w:p w:rsidR="00DA60EC" w:rsidRDefault="00DA60EC" w:rsidP="00903936"/>
    <w:p w:rsidR="00DA60EC" w:rsidRDefault="00DA60EC" w:rsidP="00903936">
      <w:r w:rsidRPr="008720F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4" o:spid="_x0000_i1025" type="#_x0000_t75" alt="Atatürk ve öğretmen" style="width:204.75pt;height:108.75pt;visibility:visible">
            <v:imagedata r:id="rId7" o:title=""/>
          </v:shape>
        </w:pict>
      </w:r>
    </w:p>
    <w:p w:rsidR="00DA60EC" w:rsidRDefault="00DA60EC" w:rsidP="00903936">
      <w:pPr>
        <w:spacing w:after="0"/>
        <w:sectPr w:rsidR="00DA60EC" w:rsidSect="00903936">
          <w:type w:val="continuous"/>
          <w:pgSz w:w="11906" w:h="16838"/>
          <w:pgMar w:top="426" w:right="282" w:bottom="709" w:left="567" w:header="708" w:footer="708" w:gutter="0"/>
          <w:cols w:sep="1" w:space="283"/>
          <w:docGrid w:linePitch="360"/>
        </w:sectPr>
      </w:pPr>
    </w:p>
    <w:p w:rsidR="00DA60EC" w:rsidRDefault="00DA60EC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</w:p>
    <w:p w:rsidR="00DA60EC" w:rsidRPr="0027158C" w:rsidRDefault="00DA60EC" w:rsidP="00903936">
      <w:pPr>
        <w:tabs>
          <w:tab w:val="left" w:pos="1275"/>
        </w:tabs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Text Box 25" o:spid="_x0000_s1049" type="#_x0000_t202" style="position:absolute;margin-left:304.95pt;margin-top:24.35pt;width:220.05pt;height:7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">
            <v:textbox style="mso-fit-shape-to-text:t">
              <w:txbxContent>
                <w:p w:rsidR="00DA60EC" w:rsidRPr="00903936" w:rsidRDefault="00DA60EC" w:rsidP="00903936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90393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Atatürk’ün  savunduğu durum aşağıdaki ilkelerden hangisi ile ilgilidir?</w:t>
                  </w:r>
                </w:p>
                <w:p w:rsidR="00DA60EC" w:rsidRPr="00903936" w:rsidRDefault="00DA60EC" w:rsidP="00903936">
                  <w:pPr>
                    <w:spacing w:after="0" w:line="240" w:lineRule="auto"/>
                    <w:rPr>
                      <w:color w:val="000000"/>
                      <w:sz w:val="20"/>
                      <w:szCs w:val="20"/>
                    </w:rPr>
                  </w:pPr>
                  <w:r w:rsidRPr="00903936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sz w:val="20"/>
                      <w:szCs w:val="20"/>
                    </w:rPr>
                    <w:t>A)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Laiklik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B)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İnkılâpçılık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     </w:t>
                  </w:r>
                </w:p>
                <w:p w:rsidR="00DA60EC" w:rsidRPr="00903936" w:rsidRDefault="00DA60EC" w:rsidP="0090393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C)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Halkçılık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               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   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bCs/>
                      <w:color w:val="000000"/>
                      <w:sz w:val="20"/>
                      <w:szCs w:val="20"/>
                    </w:rPr>
                    <w:t>D)</w:t>
                  </w:r>
                  <w:r w:rsidRPr="0090393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393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Milliyetçilik</w:t>
                  </w:r>
                </w:p>
                <w:p w:rsidR="00DA60EC" w:rsidRPr="00903936" w:rsidRDefault="00DA60EC" w:rsidP="00903936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9" o:spid="_x0000_s1050" type="#_x0000_t75" alt="http://t2.gstatic.com/images?q=tbn:RoPGOm1I8AUc9M:http://www.olivium.com/data/upload_haberler/ataturk-1.jpg" href="http://images.google.com.tr/imgres?imgurl=http://www.olivium.com/data/upload_haberler/ataturk-1.jpg&amp;imgrefurl=http://www.gundembizde.com/ataturk-22.htm&amp;usg=__gXFX2EjfoceGeTzhl6ukJw8LsBA=&amp;h=450&amp;w=600&amp;sz=91&amp;hl=tr&amp;start=15&amp;itbs=1&amp;tbnid=RoPGOm1I8AUc9M:&amp;tbnh=101&amp;tbnw=135&amp;prev=/images?q=atat%C3%BCrk&amp;gbv=2&amp;h" style="position:absolute;margin-left:199.2pt;margin-top:24.35pt;width:101.25pt;height:75.75pt;z-index:-251658240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AutoShape 27" o:spid="_x0000_s1051" type="#_x0000_t62" style="position:absolute;margin-left:22.2pt;margin-top:14.7pt;width:182.25pt;height:93pt;z-index:251657216;visibility:visible" wrapcoords="3378 -174 1956 0 -89 1568 -89 18465 89 19858 1867 21426 2400 21426 19111 21426 19644 21426 21422 19858 21511 19335 21689 16548 21689 10974 24444 10277 24533 10103 21600 2613 21689 1568 19556 0 18044 -174 3378 -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" adj="24456,10208">
            <v:textbox>
              <w:txbxContent>
                <w:p w:rsidR="00DA60EC" w:rsidRPr="00CA660B" w:rsidRDefault="00DA60EC" w:rsidP="00903936">
                  <w:pPr>
                    <w:spacing w:after="0"/>
                    <w:rPr>
                      <w:sz w:val="20"/>
                      <w:szCs w:val="20"/>
                    </w:rPr>
                  </w:pPr>
                  <w:r w:rsidRPr="00CA66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Devlet düzeni ve hukuk kuralları dine değil, akla ve bil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i</w:t>
                  </w:r>
                  <w:r w:rsidRPr="00CA66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me dayandırılmalıdır. Ancak hiç kimsenin de dini inancına, vicdan hürriyetine karışılmamalıdır.</w:t>
                  </w:r>
                </w:p>
              </w:txbxContent>
            </v:textbox>
            <w10:wrap type="through"/>
          </v:shape>
        </w:pict>
      </w:r>
      <w:r>
        <w:rPr>
          <w:rFonts w:ascii="Comic Sans MS" w:hAnsi="Comic Sans MS"/>
          <w:b/>
          <w:sz w:val="20"/>
          <w:szCs w:val="20"/>
        </w:rPr>
        <w:t>5</w:t>
      </w:r>
      <w:r w:rsidRPr="0027158C">
        <w:rPr>
          <w:rFonts w:ascii="Comic Sans MS" w:hAnsi="Comic Sans MS"/>
          <w:b/>
          <w:sz w:val="20"/>
          <w:szCs w:val="20"/>
        </w:rPr>
        <w:t xml:space="preserve">. </w:t>
      </w:r>
      <w:r w:rsidRPr="0027158C">
        <w:rPr>
          <w:rFonts w:ascii="Comic Sans MS" w:hAnsi="Comic Sans MS"/>
          <w:b/>
          <w:sz w:val="20"/>
          <w:szCs w:val="20"/>
        </w:rPr>
        <w:tab/>
      </w:r>
    </w:p>
    <w:p w:rsidR="00DA60EC" w:rsidRPr="00DB5961" w:rsidRDefault="00DA60EC" w:rsidP="00DB5961"/>
    <w:p w:rsidR="00DA60EC" w:rsidRPr="00DB5961" w:rsidRDefault="00DA60EC" w:rsidP="00DB5961"/>
    <w:p w:rsidR="00DA60EC" w:rsidRDefault="00DA60EC" w:rsidP="00DB5961"/>
    <w:p w:rsidR="00DA60EC" w:rsidRDefault="00DA60EC" w:rsidP="00DB5961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Default="00DA60EC" w:rsidP="00DB5961">
      <w:pPr>
        <w:spacing w:after="0"/>
        <w:rPr>
          <w:rFonts w:ascii="Comic Sans MS" w:hAnsi="Comic Sans MS"/>
          <w:b/>
          <w:sz w:val="20"/>
          <w:szCs w:val="20"/>
        </w:rPr>
      </w:pPr>
    </w:p>
    <w:p w:rsidR="00DA60EC" w:rsidRPr="0027158C" w:rsidRDefault="00DA60EC" w:rsidP="002A6AD6">
      <w:pPr>
        <w:rPr>
          <w:rFonts w:ascii="Comic Sans MS" w:hAnsi="Comic Sans MS"/>
          <w:sz w:val="20"/>
          <w:szCs w:val="20"/>
        </w:rPr>
      </w:pPr>
      <w:r w:rsidRPr="00430A0F">
        <w:rPr>
          <w:rFonts w:ascii="Comic Sans MS" w:hAnsi="Comic Sans MS"/>
          <w:b/>
          <w:sz w:val="20"/>
          <w:szCs w:val="20"/>
        </w:rPr>
        <w:t>29.</w:t>
      </w:r>
      <w:r w:rsidRPr="0027158C">
        <w:rPr>
          <w:rFonts w:ascii="Comic Sans MS" w:hAnsi="Comic Sans MS"/>
          <w:sz w:val="20"/>
          <w:szCs w:val="20"/>
        </w:rPr>
        <w:t xml:space="preserve"> </w:t>
      </w:r>
      <w:r w:rsidRPr="0027158C">
        <w:rPr>
          <w:rFonts w:ascii="Comic Sans MS" w:hAnsi="Comic Sans MS"/>
          <w:b/>
          <w:sz w:val="20"/>
          <w:szCs w:val="20"/>
        </w:rPr>
        <w:t>Cumhuriyet yönetiminin kadınlar için getirdiği yenilikleri  yazar mısınız? ( 10 puan )</w:t>
      </w:r>
    </w:p>
    <w:p w:rsidR="00DA60EC" w:rsidRPr="0027158C" w:rsidRDefault="00DA60EC" w:rsidP="002A6AD6">
      <w:pPr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60EC" w:rsidRPr="0027158C" w:rsidRDefault="00DA60EC" w:rsidP="002A6AD6">
      <w:pPr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60EC" w:rsidRPr="0027158C" w:rsidRDefault="00DA60EC" w:rsidP="002A6AD6">
      <w:pPr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60EC" w:rsidRPr="0027158C" w:rsidRDefault="00DA60EC" w:rsidP="002A6AD6">
      <w:pPr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60EC" w:rsidRDefault="00DA60EC" w:rsidP="00140F16">
      <w:pPr>
        <w:spacing w:after="0"/>
        <w:rPr>
          <w:rFonts w:ascii="Comic Sans MS" w:hAnsi="Comic Sans MS"/>
          <w:sz w:val="20"/>
          <w:szCs w:val="20"/>
        </w:rPr>
      </w:pPr>
      <w:r w:rsidRPr="0027158C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BAŞARILAR DİLERİM </w:t>
      </w:r>
    </w:p>
    <w:p w:rsidR="00DA60EC" w:rsidRDefault="00DA60EC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DA60EC" w:rsidRDefault="00DA60EC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DA60EC" w:rsidRDefault="00DA60EC" w:rsidP="00350D1F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:rsidR="00DA60EC" w:rsidRPr="00370523" w:rsidRDefault="00DA60EC" w:rsidP="00350D1F">
      <w:pPr>
        <w:spacing w:after="0"/>
        <w:rPr>
          <w:rFonts w:ascii="Comic Sans MS" w:hAnsi="Comic Sans MS"/>
          <w:sz w:val="20"/>
          <w:szCs w:val="20"/>
        </w:rPr>
      </w:pPr>
      <w:hyperlink r:id="rId9" w:history="1">
        <w:r>
          <w:rPr>
            <w:rStyle w:val="Hyperlink"/>
            <w:rFonts w:ascii="Comic Sans MS" w:hAnsi="Comic Sans MS"/>
            <w:b/>
            <w:sz w:val="20"/>
            <w:szCs w:val="20"/>
          </w:rPr>
          <w:t>www.sorubak.com</w:t>
        </w:r>
      </w:hyperlink>
    </w:p>
    <w:sectPr w:rsidR="00DA60EC" w:rsidRPr="00370523" w:rsidSect="00903936">
      <w:type w:val="continuous"/>
      <w:pgSz w:w="11906" w:h="16838"/>
      <w:pgMar w:top="426" w:right="282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0EC" w:rsidRDefault="00DA60EC" w:rsidP="00233F80">
      <w:pPr>
        <w:spacing w:after="0" w:line="240" w:lineRule="auto"/>
      </w:pPr>
      <w:r>
        <w:separator/>
      </w:r>
    </w:p>
  </w:endnote>
  <w:endnote w:type="continuationSeparator" w:id="0">
    <w:p w:rsidR="00DA60EC" w:rsidRDefault="00DA60EC" w:rsidP="0023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Calligraphy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0EC" w:rsidRDefault="00DA60EC" w:rsidP="00233F80">
      <w:pPr>
        <w:spacing w:after="0" w:line="240" w:lineRule="auto"/>
      </w:pPr>
      <w:r>
        <w:separator/>
      </w:r>
    </w:p>
  </w:footnote>
  <w:footnote w:type="continuationSeparator" w:id="0">
    <w:p w:rsidR="00DA60EC" w:rsidRDefault="00DA60EC" w:rsidP="00233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2C57"/>
    <w:multiLevelType w:val="hybridMultilevel"/>
    <w:tmpl w:val="7FA68144"/>
    <w:lvl w:ilvl="0" w:tplc="FC781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33C96E5A"/>
    <w:multiLevelType w:val="hybridMultilevel"/>
    <w:tmpl w:val="0A46786A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67574E"/>
    <w:multiLevelType w:val="hybridMultilevel"/>
    <w:tmpl w:val="4A224D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2B0E4E"/>
    <w:multiLevelType w:val="hybridMultilevel"/>
    <w:tmpl w:val="566CCF18"/>
    <w:lvl w:ilvl="0" w:tplc="A592723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F5C21E5"/>
    <w:multiLevelType w:val="hybridMultilevel"/>
    <w:tmpl w:val="E940D194"/>
    <w:lvl w:ilvl="0" w:tplc="73F6FF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DD2AA2"/>
    <w:multiLevelType w:val="hybridMultilevel"/>
    <w:tmpl w:val="8592A010"/>
    <w:lvl w:ilvl="0" w:tplc="C42429A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90A3BA6"/>
    <w:multiLevelType w:val="hybridMultilevel"/>
    <w:tmpl w:val="F5347C5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01B"/>
    <w:rsid w:val="00035E30"/>
    <w:rsid w:val="000C73BE"/>
    <w:rsid w:val="00140F16"/>
    <w:rsid w:val="001A1DCD"/>
    <w:rsid w:val="00233F80"/>
    <w:rsid w:val="0026401B"/>
    <w:rsid w:val="0027158C"/>
    <w:rsid w:val="0029023C"/>
    <w:rsid w:val="002A6AD6"/>
    <w:rsid w:val="00350D1F"/>
    <w:rsid w:val="00370523"/>
    <w:rsid w:val="003B09F3"/>
    <w:rsid w:val="00430A0F"/>
    <w:rsid w:val="00455577"/>
    <w:rsid w:val="004812FC"/>
    <w:rsid w:val="00485F79"/>
    <w:rsid w:val="004C7643"/>
    <w:rsid w:val="0061771E"/>
    <w:rsid w:val="00683116"/>
    <w:rsid w:val="00706C70"/>
    <w:rsid w:val="00794BCF"/>
    <w:rsid w:val="007D673F"/>
    <w:rsid w:val="008720F1"/>
    <w:rsid w:val="008C7483"/>
    <w:rsid w:val="009037D3"/>
    <w:rsid w:val="00903936"/>
    <w:rsid w:val="009A44AC"/>
    <w:rsid w:val="009B28E6"/>
    <w:rsid w:val="009E3647"/>
    <w:rsid w:val="00A37FA1"/>
    <w:rsid w:val="00A5332E"/>
    <w:rsid w:val="00A866AB"/>
    <w:rsid w:val="00AE2D4C"/>
    <w:rsid w:val="00BB2BE3"/>
    <w:rsid w:val="00C56B06"/>
    <w:rsid w:val="00CA660B"/>
    <w:rsid w:val="00D91096"/>
    <w:rsid w:val="00DA60EC"/>
    <w:rsid w:val="00DB5961"/>
    <w:rsid w:val="00E553D0"/>
    <w:rsid w:val="00EE5AB1"/>
    <w:rsid w:val="00F35368"/>
    <w:rsid w:val="00F6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F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33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33F8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33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33F8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1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10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91096"/>
    <w:pPr>
      <w:ind w:left="720"/>
      <w:contextualSpacing/>
    </w:pPr>
  </w:style>
  <w:style w:type="paragraph" w:customStyle="1" w:styleId="Default">
    <w:name w:val="Default"/>
    <w:uiPriority w:val="99"/>
    <w:rsid w:val="00D91096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035E3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3B09F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86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555</Words>
  <Characters>3164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dell</dc:creator>
  <cp:keywords>www.sorubak.com</cp:keywords>
  <dc:description>www.sorubak.com</dc:description>
  <cp:lastModifiedBy>EDANUR HANIM</cp:lastModifiedBy>
  <cp:revision>3</cp:revision>
  <cp:lastPrinted>2011-11-21T20:16:00Z</cp:lastPrinted>
  <dcterms:created xsi:type="dcterms:W3CDTF">2011-11-28T10:32:00Z</dcterms:created>
  <dcterms:modified xsi:type="dcterms:W3CDTF">2011-12-21T18:43:00Z</dcterms:modified>
  <cp:category>www.sorubak.com</cp:category>
  <cp:contentStatus>www.sorubak.com</cp:contentStatus>
</cp:coreProperties>
</file>