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BB" w:rsidRDefault="005D4ABB" w:rsidP="008E5F12">
      <w:pPr>
        <w:jc w:val="center"/>
        <w:rPr>
          <w:rFonts w:ascii="Artistik" w:hAnsi="Artistik"/>
          <w:sz w:val="32"/>
          <w:szCs w:val="32"/>
        </w:rPr>
        <w:sectPr w:rsidR="005D4ABB" w:rsidSect="008E5F12"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 w:rsidRPr="00D4715B">
        <w:rPr>
          <w:rFonts w:ascii="Artistik" w:hAnsi="Artistik"/>
          <w:sz w:val="32"/>
          <w:szCs w:val="32"/>
        </w:rPr>
        <w:t>HAKLARIMI ÖĞRENİYORUM TEMA DEĞERLENDİRME TESTİ</w:t>
      </w:r>
      <w:r>
        <w:rPr>
          <w:rFonts w:ascii="Artistik" w:hAnsi="Artistik"/>
          <w:sz w:val="32"/>
          <w:szCs w:val="32"/>
        </w:rPr>
        <w:t>2</w:t>
      </w:r>
    </w:p>
    <w:p w:rsidR="005D4ABB" w:rsidRPr="00D4715B" w:rsidRDefault="005D4ABB" w:rsidP="008E5F12">
      <w:pPr>
        <w:jc w:val="center"/>
        <w:rPr>
          <w:sz w:val="24"/>
          <w:szCs w:val="24"/>
        </w:rPr>
      </w:pPr>
      <w:r w:rsidRPr="009F219E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imagesCAOAGES7.jpg" style="width:77.25pt;height:84pt;visibility:visible">
            <v:imagedata r:id="rId4" o:title=""/>
          </v:shape>
        </w:pict>
      </w:r>
    </w:p>
    <w:p w:rsidR="005D4ABB" w:rsidRPr="00D4715B" w:rsidRDefault="005D4ABB" w:rsidP="008E5F12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1. Aşağıdaki haklardan hangisinin, resimdeki çocuğun öncelikli kullanması gereken haklarından biri olduğu </w:t>
      </w:r>
      <w:r w:rsidRPr="00D4715B">
        <w:rPr>
          <w:b/>
          <w:sz w:val="24"/>
          <w:szCs w:val="24"/>
          <w:u w:val="single"/>
        </w:rPr>
        <w:t>söylenemez?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Beslenme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Sağlık hizmeti alma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Giyinme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Oyun oynama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99.9pt;margin-top:24.6pt;width:147.75pt;height:55.3pt;z-index:251658240" adj="-4737,15038">
            <v:textbox>
              <w:txbxContent>
                <w:p w:rsidR="005D4ABB" w:rsidRDefault="005D4ABB" w:rsidP="008E5F12">
                  <w:r>
                    <w:t>Hastalandığımda doktora giderim.</w:t>
                  </w:r>
                </w:p>
              </w:txbxContent>
            </v:textbox>
          </v:shape>
        </w:pict>
      </w:r>
      <w:r>
        <w:rPr>
          <w:b/>
          <w:sz w:val="24"/>
          <w:szCs w:val="24"/>
        </w:rPr>
        <w:t>2</w:t>
      </w:r>
      <w:r w:rsidRPr="00D4715B">
        <w:rPr>
          <w:b/>
          <w:sz w:val="24"/>
          <w:szCs w:val="24"/>
        </w:rPr>
        <w:t>. aşağıdakilerden hangisi çocuk haklarına aykırı bir durumdur?</w: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pict>
          <v:shape id="_x0000_s1027" type="#_x0000_t106" style="position:absolute;margin-left:107.4pt;margin-top:57.45pt;width:140.25pt;height:54pt;z-index:251659264" adj="-8594,13860">
            <v:textbox>
              <w:txbxContent>
                <w:p w:rsidR="005D4ABB" w:rsidRDefault="005D4ABB" w:rsidP="008E5F12">
                  <w:r>
                    <w:t>Her sabah okula giderim.</w:t>
                  </w:r>
                </w:p>
              </w:txbxContent>
            </v:textbox>
          </v:shape>
        </w:pict>
      </w:r>
      <w:r w:rsidRPr="00D4715B">
        <w:rPr>
          <w:sz w:val="24"/>
          <w:szCs w:val="24"/>
        </w:rPr>
        <w:t xml:space="preserve">A) </w:t>
      </w:r>
      <w:r w:rsidRPr="009F219E">
        <w:rPr>
          <w:noProof/>
          <w:sz w:val="24"/>
          <w:szCs w:val="24"/>
          <w:lang w:eastAsia="tr-TR"/>
        </w:rPr>
        <w:pict>
          <v:shape id="Resim 46" o:spid="_x0000_i1026" type="#_x0000_t75" style="width:48pt;height:46.5pt;visibility:visible">
            <v:imagedata r:id="rId5" o:title=""/>
          </v:shape>
        </w:pic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 w:rsidRPr="00D4715B">
        <w:rPr>
          <w:sz w:val="24"/>
          <w:szCs w:val="24"/>
        </w:rPr>
        <w:t xml:space="preserve">            Müge</w: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 w:rsidRPr="00D4715B">
        <w:rPr>
          <w:sz w:val="24"/>
          <w:szCs w:val="24"/>
        </w:rPr>
        <w:t>B)</w:t>
      </w:r>
      <w:r w:rsidRPr="009F219E">
        <w:rPr>
          <w:noProof/>
          <w:sz w:val="24"/>
          <w:szCs w:val="24"/>
          <w:lang w:eastAsia="tr-TR"/>
        </w:rPr>
        <w:pict>
          <v:shape id="Resim 47" o:spid="_x0000_i1027" type="#_x0000_t75" style="width:51.75pt;height:48.75pt;visibility:visible">
            <v:imagedata r:id="rId6" o:title=""/>
          </v:shape>
        </w:pic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pict>
          <v:shape id="_x0000_s1028" type="#_x0000_t106" style="position:absolute;margin-left:99.9pt;margin-top:4.6pt;width:156.75pt;height:54pt;z-index:251660288" adj="-7021,15780">
            <v:textbox>
              <w:txbxContent>
                <w:p w:rsidR="005D4ABB" w:rsidRDefault="005D4ABB" w:rsidP="008E5F12">
                  <w:r>
                    <w:t>Boş zamanlarımda kitap okurum.</w:t>
                  </w:r>
                </w:p>
              </w:txbxContent>
            </v:textbox>
          </v:shape>
        </w:pict>
      </w:r>
      <w:r w:rsidRPr="00D4715B">
        <w:rPr>
          <w:sz w:val="24"/>
          <w:szCs w:val="24"/>
        </w:rPr>
        <w:t xml:space="preserve">          Hilal</w: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 w:rsidRPr="00D4715B">
        <w:rPr>
          <w:sz w:val="24"/>
          <w:szCs w:val="24"/>
        </w:rPr>
        <w:t>C)</w:t>
      </w:r>
      <w:r w:rsidRPr="009F219E">
        <w:rPr>
          <w:noProof/>
          <w:sz w:val="24"/>
          <w:szCs w:val="24"/>
          <w:lang w:eastAsia="tr-TR"/>
        </w:rPr>
        <w:pict>
          <v:shape id="Resim 48" o:spid="_x0000_i1028" type="#_x0000_t75" style="width:45pt;height:48.75pt;visibility:visible">
            <v:imagedata r:id="rId7" o:title=""/>
          </v:shape>
        </w:pict>
      </w:r>
    </w:p>
    <w:p w:rsidR="005D4ABB" w:rsidRPr="00D4715B" w:rsidRDefault="005D4ABB" w:rsidP="008E5F12">
      <w:pPr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106" style="position:absolute;margin-left:96.9pt;margin-top:8.25pt;width:145.5pt;height:53.6pt;z-index:251661312" adj="-6614,15011">
            <v:textbox>
              <w:txbxContent>
                <w:p w:rsidR="005D4ABB" w:rsidRDefault="005D4ABB" w:rsidP="008E5F12">
                  <w:r>
                    <w:t>Tatil günleri simit satarım.</w:t>
                  </w:r>
                </w:p>
              </w:txbxContent>
            </v:textbox>
          </v:shape>
        </w:pict>
      </w:r>
      <w:r w:rsidRPr="00D4715B">
        <w:rPr>
          <w:sz w:val="24"/>
          <w:szCs w:val="24"/>
        </w:rPr>
        <w:t xml:space="preserve">        Burak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D)</w:t>
      </w:r>
      <w:r w:rsidRPr="009F219E">
        <w:rPr>
          <w:noProof/>
          <w:sz w:val="24"/>
          <w:szCs w:val="24"/>
          <w:lang w:eastAsia="tr-TR"/>
        </w:rPr>
        <w:pict>
          <v:shape id="Resim 49" o:spid="_x0000_i1029" type="#_x0000_t75" style="width:42.75pt;height:44.25pt;visibility:visible">
            <v:imagedata r:id="rId8" o:title=""/>
          </v:shape>
        </w:pic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       Arda</w:t>
      </w:r>
    </w:p>
    <w:p w:rsidR="005D4ABB" w:rsidRPr="00D4715B" w:rsidRDefault="005D4ABB" w:rsidP="008E5F12">
      <w:pPr>
        <w:rPr>
          <w:b/>
          <w:sz w:val="24"/>
          <w:szCs w:val="24"/>
        </w:rPr>
      </w:pPr>
    </w:p>
    <w:p w:rsidR="005D4ABB" w:rsidRPr="00D4715B" w:rsidRDefault="005D4ABB" w:rsidP="008E5F12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D4715B">
        <w:rPr>
          <w:b/>
          <w:sz w:val="24"/>
          <w:szCs w:val="24"/>
        </w:rPr>
        <w:t xml:space="preserve">. Aşağıdakilerden hangisi, 11 yaşındaki Sevim’in haklarından biri </w:t>
      </w:r>
      <w:r w:rsidRPr="00D4715B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Güvenli yaşam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Okula gitmemek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Düşüncesini açıklamak</w:t>
      </w:r>
      <w:r w:rsidRPr="00D4715B">
        <w:rPr>
          <w:sz w:val="24"/>
          <w:szCs w:val="24"/>
        </w:rPr>
        <w:tab/>
        <w:t>D ) Yaşamak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4715B">
        <w:rPr>
          <w:b/>
          <w:sz w:val="24"/>
          <w:szCs w:val="24"/>
        </w:rPr>
        <w:t>. Türkiye Cumhuriyeti, Çocuk Hakları Sözleşmesi'ni hangi yılda imzalamıştır?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1990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1991</w:t>
      </w:r>
      <w:r w:rsidRPr="00D4715B">
        <w:rPr>
          <w:sz w:val="24"/>
          <w:szCs w:val="24"/>
        </w:rPr>
        <w:tab/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1995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2000</w:t>
      </w:r>
    </w:p>
    <w:p w:rsidR="005D4ABB" w:rsidRPr="00D4715B" w:rsidRDefault="005D4ABB" w:rsidP="008E5F12">
      <w:pPr>
        <w:pStyle w:val="NormalWeb"/>
        <w:spacing w:before="0" w:beforeAutospacing="0"/>
        <w:rPr>
          <w:rStyle w:val="Strong"/>
          <w:rFonts w:ascii="Calibri" w:hAnsi="Calibri" w:cs="Arial"/>
        </w:rPr>
      </w:pPr>
      <w:r>
        <w:rPr>
          <w:rStyle w:val="Strong"/>
          <w:rFonts w:ascii="Calibri" w:hAnsi="Calibri" w:cs="Arial"/>
        </w:rPr>
        <w:t>5</w:t>
      </w:r>
      <w:r w:rsidRPr="00D4715B">
        <w:rPr>
          <w:rStyle w:val="Strong"/>
          <w:rFonts w:ascii="Calibri" w:hAnsi="Calibri" w:cs="Arial"/>
        </w:rPr>
        <w:t>. Hangi seçenekteki çocuğun haklarının kısıtlandığı söylenebilir?</w:t>
      </w:r>
    </w:p>
    <w:p w:rsidR="005D4ABB" w:rsidRPr="00D4715B" w:rsidRDefault="005D4ABB" w:rsidP="008E5F12">
      <w:pPr>
        <w:pStyle w:val="NormalWeb"/>
        <w:spacing w:before="0" w:beforeAutospacing="0" w:after="0" w:afterAutospacing="0"/>
        <w:rPr>
          <w:rFonts w:ascii="Calibri" w:hAnsi="Calibri" w:cs="Arial"/>
        </w:rPr>
      </w:pPr>
      <w:r w:rsidRPr="00D4715B">
        <w:rPr>
          <w:rFonts w:ascii="Calibri" w:hAnsi="Calibri" w:cs="Arial"/>
        </w:rPr>
        <w:t xml:space="preserve">A) </w:t>
      </w:r>
      <w:r w:rsidRPr="009F219E">
        <w:rPr>
          <w:rFonts w:ascii="Calibri" w:hAnsi="Calibri" w:cs="Arial"/>
          <w:noProof/>
        </w:rPr>
        <w:pict>
          <v:shape id="Resim 51" o:spid="_x0000_i1030" type="#_x0000_t75" style="width:75pt;height:64.5pt;visibility:visible">
            <v:imagedata r:id="rId9" o:title=""/>
          </v:shape>
        </w:pict>
      </w:r>
      <w:r w:rsidRPr="00D4715B">
        <w:rPr>
          <w:rFonts w:ascii="Calibri" w:hAnsi="Calibri" w:cs="Arial"/>
        </w:rPr>
        <w:tab/>
      </w:r>
      <w:r w:rsidRPr="00D4715B">
        <w:rPr>
          <w:rFonts w:ascii="Calibri" w:hAnsi="Calibri" w:cs="Arial"/>
        </w:rPr>
        <w:tab/>
        <w:t>B)</w:t>
      </w:r>
      <w:r w:rsidRPr="009F219E">
        <w:rPr>
          <w:rFonts w:ascii="Calibri" w:hAnsi="Calibri" w:cs="Arial"/>
          <w:noProof/>
        </w:rPr>
        <w:pict>
          <v:shape id="Resim 52" o:spid="_x0000_i1031" type="#_x0000_t75" style="width:66.75pt;height:63pt;visibility:visible">
            <v:imagedata r:id="rId10" o:title=""/>
          </v:shape>
        </w:pict>
      </w:r>
    </w:p>
    <w:p w:rsidR="005D4ABB" w:rsidRPr="003310B9" w:rsidRDefault="005D4ABB" w:rsidP="003310B9">
      <w:pPr>
        <w:pStyle w:val="NormalWeb"/>
        <w:spacing w:before="0" w:beforeAutospacing="0" w:after="0" w:afterAutospacing="0"/>
        <w:rPr>
          <w:rFonts w:ascii="Calibri" w:hAnsi="Calibri" w:cs="Arial"/>
        </w:rPr>
      </w:pPr>
      <w:r w:rsidRPr="00D4715B">
        <w:rPr>
          <w:rFonts w:ascii="Calibri" w:hAnsi="Calibri" w:cs="Arial"/>
        </w:rPr>
        <w:t xml:space="preserve">C) </w:t>
      </w:r>
      <w:r w:rsidRPr="009F219E">
        <w:rPr>
          <w:rFonts w:ascii="Calibri" w:hAnsi="Calibri" w:cs="Arial"/>
          <w:noProof/>
        </w:rPr>
        <w:pict>
          <v:shape id="Resim 53" o:spid="_x0000_i1032" type="#_x0000_t75" style="width:70.5pt;height:63pt;visibility:visible">
            <v:imagedata r:id="rId11" o:title=""/>
          </v:shape>
        </w:pict>
      </w:r>
      <w:r w:rsidRPr="00D4715B">
        <w:rPr>
          <w:rFonts w:ascii="Calibri" w:hAnsi="Calibri" w:cs="Arial"/>
        </w:rPr>
        <w:tab/>
      </w:r>
      <w:r w:rsidRPr="00D4715B">
        <w:rPr>
          <w:rFonts w:ascii="Calibri" w:hAnsi="Calibri" w:cs="Arial"/>
        </w:rPr>
        <w:tab/>
        <w:t>D)</w:t>
      </w:r>
      <w:r w:rsidRPr="009F219E">
        <w:rPr>
          <w:rFonts w:ascii="Calibri" w:hAnsi="Calibri" w:cs="Arial"/>
          <w:noProof/>
        </w:rPr>
        <w:pict>
          <v:shape id="1 Resim" o:spid="_x0000_i1033" type="#_x0000_t75" alt="yemek-yiyen-kadin.jpg" style="width:66pt;height:63.75pt;visibility:visible">
            <v:imagedata r:id="rId12" o:title=""/>
          </v:shape>
        </w:pict>
      </w:r>
    </w:p>
    <w:p w:rsidR="005D4ABB" w:rsidRPr="00D4715B" w:rsidRDefault="005D4ABB" w:rsidP="008E5F12">
      <w:pPr>
        <w:rPr>
          <w:sz w:val="24"/>
          <w:szCs w:val="24"/>
        </w:rPr>
      </w:pPr>
    </w:p>
    <w:p w:rsidR="005D4ABB" w:rsidRPr="00D4715B" w:rsidRDefault="005D4ABB" w:rsidP="008E5F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D4715B">
        <w:rPr>
          <w:b/>
          <w:sz w:val="24"/>
          <w:szCs w:val="24"/>
        </w:rPr>
        <w:t xml:space="preserve">Aşağıdakilerden hangisi gruplarla kurumlar arasındaki </w:t>
      </w:r>
      <w:r w:rsidRPr="00D4715B">
        <w:rPr>
          <w:b/>
          <w:sz w:val="24"/>
          <w:szCs w:val="24"/>
          <w:u w:val="single"/>
        </w:rPr>
        <w:t>en belirgin</w:t>
      </w:r>
      <w:r w:rsidRPr="00D4715B">
        <w:rPr>
          <w:b/>
          <w:sz w:val="24"/>
          <w:szCs w:val="24"/>
        </w:rPr>
        <w:t xml:space="preserve"> farklılıktır?</w:t>
      </w:r>
    </w:p>
    <w:p w:rsidR="005D4ABB" w:rsidRPr="00D4715B" w:rsidRDefault="005D4ABB" w:rsidP="008E5F12">
      <w:pPr>
        <w:spacing w:after="0"/>
        <w:ind w:left="284" w:hanging="284"/>
        <w:rPr>
          <w:sz w:val="24"/>
          <w:szCs w:val="24"/>
        </w:rPr>
      </w:pPr>
      <w:r w:rsidRPr="00D4715B">
        <w:rPr>
          <w:sz w:val="24"/>
          <w:szCs w:val="24"/>
        </w:rPr>
        <w:t>A ) Kurumlar, toplumsal amaçla görev yapan birliklerdir.</w:t>
      </w:r>
    </w:p>
    <w:p w:rsidR="005D4ABB" w:rsidRPr="00D4715B" w:rsidRDefault="005D4ABB" w:rsidP="008E5F12">
      <w:pPr>
        <w:spacing w:after="0"/>
        <w:ind w:left="284" w:hanging="284"/>
        <w:rPr>
          <w:sz w:val="24"/>
          <w:szCs w:val="24"/>
        </w:rPr>
      </w:pPr>
      <w:r w:rsidRPr="00D4715B">
        <w:rPr>
          <w:sz w:val="24"/>
          <w:szCs w:val="24"/>
        </w:rPr>
        <w:t>B ) Kurumlar yasal, gruplar yasal olmayan birliklerdir.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Kurumlar, gruplardan büyük yapılardır.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Kurumlar birçok gruptan oluşur.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b/>
          <w:sz w:val="24"/>
          <w:szCs w:val="24"/>
        </w:rPr>
      </w:pPr>
    </w:p>
    <w:p w:rsidR="005D4ABB" w:rsidRPr="00D4715B" w:rsidRDefault="005D4ABB" w:rsidP="008E5F1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D4715B">
        <w:rPr>
          <w:b/>
          <w:sz w:val="24"/>
          <w:szCs w:val="24"/>
        </w:rPr>
        <w:t xml:space="preserve">. Aşağıdakilerden hangisi, sınıf arkadaşınızın rolü </w:t>
      </w:r>
      <w:r w:rsidRPr="00D4715B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A ) Evde çocuk 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 xml:space="preserve">B ) Bankada memur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C ) Okulda öğrenci 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 xml:space="preserve">D ) Maçta taraftar </w:t>
      </w:r>
    </w:p>
    <w:p w:rsidR="005D4AB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Default="005D4ABB" w:rsidP="007C4983">
      <w:pPr>
        <w:spacing w:after="0"/>
        <w:rPr>
          <w:b/>
          <w:sz w:val="24"/>
          <w:szCs w:val="24"/>
          <w:u w:val="single"/>
        </w:rPr>
      </w:pPr>
      <w:r w:rsidRPr="007C4983">
        <w:rPr>
          <w:b/>
          <w:sz w:val="24"/>
          <w:szCs w:val="24"/>
        </w:rPr>
        <w:t xml:space="preserve">8. Aşağıdakilerden hangisi toplumsal yaşamda uygun bir davranış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7C4983" w:rsidRDefault="005D4ABB" w:rsidP="007C4983">
      <w:pPr>
        <w:spacing w:after="0"/>
        <w:rPr>
          <w:b/>
          <w:sz w:val="24"/>
          <w:szCs w:val="24"/>
          <w:u w:val="single"/>
        </w:rPr>
      </w:pP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A ) Trafik kurallarına uymak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B ) Ders zili çalınca sınıfa girmek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C ) Toplu taşıma ara</w:t>
      </w:r>
      <w:r>
        <w:rPr>
          <w:sz w:val="24"/>
          <w:szCs w:val="24"/>
        </w:rPr>
        <w:t>çlarına sırayı beklemeden binmek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D ) Park ve bahçelerde yeşil alanlara zarar vermemek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</w:p>
    <w:p w:rsidR="005D4ABB" w:rsidRPr="00D4715B" w:rsidRDefault="005D4ABB" w:rsidP="007C4983">
      <w:pPr>
        <w:spacing w:after="0"/>
        <w:rPr>
          <w:b/>
          <w:sz w:val="24"/>
          <w:szCs w:val="24"/>
        </w:rPr>
      </w:pPr>
      <w:r w:rsidRPr="007C4983">
        <w:rPr>
          <w:sz w:val="24"/>
          <w:szCs w:val="24"/>
        </w:rPr>
        <w:t xml:space="preserve"> </w:t>
      </w:r>
      <w:r w:rsidRPr="00D4715B">
        <w:rPr>
          <w:sz w:val="24"/>
          <w:szCs w:val="24"/>
        </w:rPr>
        <w:t xml:space="preserve"> </w:t>
      </w:r>
      <w:r w:rsidRPr="007C4983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D4715B">
        <w:rPr>
          <w:b/>
          <w:sz w:val="24"/>
          <w:szCs w:val="24"/>
        </w:rPr>
        <w:t xml:space="preserve">Aşağıdaki grup-rol eşlemelerinden hangisi </w:t>
      </w:r>
      <w:r w:rsidRPr="00D4715B">
        <w:rPr>
          <w:b/>
          <w:sz w:val="24"/>
          <w:szCs w:val="24"/>
          <w:u w:val="single"/>
        </w:rPr>
        <w:t>yanlıştır?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Futbol takımı-kaleci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>B ) Pazar-satıcı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Okul-baba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>D ) Tiyatro-oyuncu</w:t>
      </w:r>
    </w:p>
    <w:p w:rsidR="005D4ABB" w:rsidRPr="003310B9" w:rsidRDefault="005D4ABB" w:rsidP="007C498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  <w:r w:rsidRPr="007C4983">
        <w:rPr>
          <w:b/>
          <w:sz w:val="24"/>
          <w:szCs w:val="24"/>
        </w:rPr>
        <w:t xml:space="preserve">10. </w:t>
      </w:r>
      <w:r w:rsidRPr="007C4983">
        <w:rPr>
          <w:b/>
          <w:i/>
          <w:sz w:val="24"/>
          <w:szCs w:val="24"/>
        </w:rPr>
        <w:t>Karşılıklı sevgi ve saygının önemli olduğu huzurlu ve güvenli bir yaşam, demokrasi ve insan hakları konusunda bilinçli olan ve bunu yaşamına aktarabilen insanların oluşturduğu toplumlarda mümkündür.</w:t>
      </w:r>
    </w:p>
    <w:p w:rsidR="005D4ABB" w:rsidRDefault="005D4ABB" w:rsidP="007C4983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>Yukarıdaki parçada aşağıdakilerden hangisi vurgulanmıştır?</w:t>
      </w:r>
    </w:p>
    <w:p w:rsidR="005D4ABB" w:rsidRPr="007C4983" w:rsidRDefault="005D4ABB" w:rsidP="007C4983">
      <w:pPr>
        <w:spacing w:after="0"/>
        <w:rPr>
          <w:b/>
          <w:sz w:val="24"/>
          <w:szCs w:val="24"/>
        </w:rPr>
      </w:pP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A ) Toplumsal yaşamda kamuoyunun önemi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B ) Huzurlu ve güvenli bir toplumsal yaşam için demokrasi ve insan haklarına saygının önemi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C ) Demokrasinin korunmasında eğitimin önemi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>D ) Ailede eğitimin insan yaşamındaki önemi</w:t>
      </w:r>
    </w:p>
    <w:p w:rsidR="005D4ABB" w:rsidRPr="007C4983" w:rsidRDefault="005D4ABB" w:rsidP="007C4983">
      <w:pPr>
        <w:spacing w:after="0"/>
        <w:rPr>
          <w:sz w:val="24"/>
          <w:szCs w:val="24"/>
        </w:rPr>
      </w:pPr>
    </w:p>
    <w:p w:rsidR="005D4ABB" w:rsidRPr="007C4983" w:rsidRDefault="005D4ABB" w:rsidP="007C4983">
      <w:pPr>
        <w:spacing w:after="0"/>
        <w:rPr>
          <w:sz w:val="24"/>
          <w:szCs w:val="24"/>
        </w:rPr>
      </w:pPr>
      <w:r w:rsidRPr="007C4983">
        <w:rPr>
          <w:sz w:val="24"/>
          <w:szCs w:val="24"/>
        </w:rPr>
        <w:t xml:space="preserve"> </w:t>
      </w:r>
    </w:p>
    <w:p w:rsidR="005D4ABB" w:rsidRPr="007C4983" w:rsidRDefault="005D4ABB" w:rsidP="007C4983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 xml:space="preserve">11. Aşağıdakilerden hangisi, </w:t>
      </w:r>
      <w:r>
        <w:rPr>
          <w:b/>
          <w:sz w:val="24"/>
          <w:szCs w:val="24"/>
        </w:rPr>
        <w:t>Tuğçe</w:t>
      </w:r>
      <w:r w:rsidRPr="007C4983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n</w:t>
      </w:r>
      <w:r w:rsidRPr="007C4983">
        <w:rPr>
          <w:b/>
          <w:sz w:val="24"/>
          <w:szCs w:val="24"/>
        </w:rPr>
        <w:t xml:space="preserve">in okul içindeki sorumluluğu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7C4983">
      <w:pPr>
        <w:spacing w:after="0"/>
        <w:rPr>
          <w:sz w:val="24"/>
          <w:szCs w:val="24"/>
        </w:rPr>
      </w:pPr>
    </w:p>
    <w:p w:rsidR="005D4ABB" w:rsidRPr="00D4715B" w:rsidRDefault="005D4ABB" w:rsidP="007C498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Alışveriş yapmak</w:t>
      </w:r>
    </w:p>
    <w:p w:rsidR="005D4ABB" w:rsidRPr="00D4715B" w:rsidRDefault="005D4ABB" w:rsidP="007C498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Okula zamanında gelmek</w:t>
      </w:r>
    </w:p>
    <w:p w:rsidR="005D4ABB" w:rsidRPr="00D4715B" w:rsidRDefault="005D4ABB" w:rsidP="007C498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Arkadaşlarıyla iyi ilişkiler kurmak</w:t>
      </w:r>
    </w:p>
    <w:p w:rsidR="005D4ABB" w:rsidRPr="00D4715B" w:rsidRDefault="005D4ABB" w:rsidP="007C498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Öğretmenine saygılı davranmak</w:t>
      </w:r>
    </w:p>
    <w:p w:rsidR="005D4AB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>12. Esra’nın sorumlulukları ile ilgili aşağıdakiler</w:t>
      </w:r>
      <w:r>
        <w:rPr>
          <w:b/>
          <w:sz w:val="24"/>
          <w:szCs w:val="24"/>
        </w:rPr>
        <w:t>-</w:t>
      </w:r>
      <w:r w:rsidRPr="007C4983">
        <w:rPr>
          <w:b/>
          <w:sz w:val="24"/>
          <w:szCs w:val="24"/>
        </w:rPr>
        <w:t xml:space="preserve">den hangisi, diğerlerinden </w:t>
      </w:r>
      <w:r w:rsidRPr="007C4983">
        <w:rPr>
          <w:b/>
          <w:sz w:val="24"/>
          <w:szCs w:val="24"/>
          <w:u w:val="single"/>
        </w:rPr>
        <w:t>farklıdır</w:t>
      </w:r>
      <w:r w:rsidRPr="007C4983">
        <w:rPr>
          <w:b/>
          <w:sz w:val="24"/>
          <w:szCs w:val="24"/>
        </w:rPr>
        <w:t>?</w:t>
      </w:r>
    </w:p>
    <w:p w:rsidR="005D4AB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Yeterli beslenmesi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>B ) Odasını toplaması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Dişlerini fırçalaması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>D ) Temiz olması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 xml:space="preserve">13. Aşağıdakilerden hangisi, bir doktorun mesleği ile ilgili sorumluluğu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Hastalarını dikkatli muayene etmek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Hastalara doğru ilaç vermek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Toplum sağlığını koruyucu önlemler almak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Hastalığa tanı koymak ve tedavi etmek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14.</w:t>
      </w:r>
      <w:r w:rsidRPr="007C4983">
        <w:rPr>
          <w:b/>
          <w:sz w:val="24"/>
          <w:szCs w:val="24"/>
        </w:rPr>
        <w:t xml:space="preserve"> Aşağıdakilerden hangisi </w:t>
      </w:r>
      <w:r w:rsidRPr="007C4983">
        <w:rPr>
          <w:b/>
          <w:sz w:val="24"/>
          <w:szCs w:val="24"/>
          <w:u w:val="single"/>
        </w:rPr>
        <w:t>sorumsuz</w:t>
      </w:r>
      <w:r w:rsidRPr="007C4983">
        <w:rPr>
          <w:b/>
          <w:sz w:val="24"/>
          <w:szCs w:val="24"/>
        </w:rPr>
        <w:t xml:space="preserve"> davranışa örnektir?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Babası, çocuğunun istediği oyuncağı almadı.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Annesi, çocuğunun ödevine yardım etmedi.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Öğrenci, hasta olduğu için okula gelmedi.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Oyuncu, uyanamadığı için tiyatro oyununa çıkmadı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 w:rsidRPr="00D4715B">
        <w:rPr>
          <w:sz w:val="24"/>
          <w:szCs w:val="24"/>
        </w:rPr>
        <w:t xml:space="preserve"> </w:t>
      </w:r>
      <w:r w:rsidRPr="007C4983">
        <w:rPr>
          <w:b/>
          <w:sz w:val="24"/>
          <w:szCs w:val="24"/>
        </w:rPr>
        <w:t xml:space="preserve">15. Aşağıdakilerden hangisi toplumsal sorumlulu-ğumuz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A ) Su kullanımında tutumlu olmak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B ) Sokağa çöp atmamak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Kitap okumak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Trafik kurallarına uymak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7C4983" w:rsidRDefault="005D4ABB" w:rsidP="008E5F12">
      <w:pPr>
        <w:spacing w:after="0"/>
        <w:rPr>
          <w:b/>
          <w:sz w:val="24"/>
          <w:szCs w:val="24"/>
          <w:u w:val="single"/>
        </w:rPr>
      </w:pPr>
      <w:r w:rsidRPr="007C4983">
        <w:rPr>
          <w:b/>
          <w:sz w:val="24"/>
          <w:szCs w:val="24"/>
        </w:rPr>
        <w:t xml:space="preserve">16. Aşağıdakilerden hangisi bir erkeğin, ülkesine karşı alması gereken bir sorumluluk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Askerlik yapmak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 xml:space="preserve">B ) Yasalara uymak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Vergi vermek</w:t>
      </w:r>
      <w:r>
        <w:rPr>
          <w:sz w:val="24"/>
          <w:szCs w:val="24"/>
        </w:rPr>
        <w:tab/>
      </w:r>
      <w:r w:rsidRPr="00D4715B">
        <w:rPr>
          <w:sz w:val="24"/>
          <w:szCs w:val="24"/>
        </w:rPr>
        <w:t>D )</w:t>
      </w:r>
      <w:r>
        <w:rPr>
          <w:sz w:val="24"/>
          <w:szCs w:val="24"/>
        </w:rPr>
        <w:t xml:space="preserve"> Evini geçindirmek</w:t>
      </w:r>
      <w:r w:rsidRPr="00D4715B">
        <w:rPr>
          <w:sz w:val="24"/>
          <w:szCs w:val="24"/>
        </w:rPr>
        <w:t xml:space="preserve">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 xml:space="preserve">17. Aşağıdakilerden hangisi bir polisin mesleği ile ilgili sorumluluğu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Çocuğunu okula göndermek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Suçluları yakalamak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Toplumun güvenliğini sağlamak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Suç kanıtı toplamak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7C4983" w:rsidRDefault="005D4ABB" w:rsidP="008E5F12">
      <w:pPr>
        <w:spacing w:after="0"/>
        <w:rPr>
          <w:b/>
          <w:sz w:val="24"/>
          <w:szCs w:val="24"/>
        </w:rPr>
      </w:pPr>
      <w:r w:rsidRPr="007C4983">
        <w:rPr>
          <w:b/>
          <w:sz w:val="24"/>
          <w:szCs w:val="24"/>
        </w:rPr>
        <w:t xml:space="preserve">18. Aşağıdakilerden hangisi, şoför Hüseyin Bey’in mesleği ile ilgili sorumluluğu </w:t>
      </w:r>
      <w:r w:rsidRPr="007C4983">
        <w:rPr>
          <w:b/>
          <w:sz w:val="24"/>
          <w:szCs w:val="24"/>
          <w:u w:val="single"/>
        </w:rPr>
        <w:t>değildir?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Sokakları temiz tutmak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Müşterilerine karşı dürüst olmak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C ) Trafik kurallarına uymak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Aracını temiz tutmak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Pr="00D4715B" w:rsidRDefault="005D4ABB" w:rsidP="008E5F1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b/>
          <w:sz w:val="24"/>
          <w:szCs w:val="24"/>
        </w:rPr>
        <w:t xml:space="preserve">19. </w:t>
      </w:r>
      <w:r w:rsidRPr="00D4715B">
        <w:rPr>
          <w:sz w:val="24"/>
          <w:szCs w:val="24"/>
        </w:rPr>
        <w:t xml:space="preserve"> </w:t>
      </w:r>
      <w:r w:rsidRPr="003310B9">
        <w:rPr>
          <w:b/>
          <w:sz w:val="24"/>
          <w:szCs w:val="24"/>
        </w:rPr>
        <w:t xml:space="preserve">Aşağıda verilen “sorumluluk ve hak” ile ilgili açıklamaların hangisi </w:t>
      </w:r>
      <w:r w:rsidRPr="003310B9">
        <w:rPr>
          <w:b/>
          <w:sz w:val="24"/>
          <w:szCs w:val="24"/>
          <w:u w:val="single"/>
        </w:rPr>
        <w:t>yanlıştır?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A ) Öğretmeni dinlemek sorumluluğumdur.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B ) Sınıfı temiz tutmak hakkımdır.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C ) Eğitim görmek hakkımdır.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D ) Okula zamanında gitmek sorumluluğumdur.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</w:p>
    <w:p w:rsidR="005D4ABB" w:rsidRPr="003310B9" w:rsidRDefault="005D4ABB" w:rsidP="003310B9">
      <w:pPr>
        <w:spacing w:after="0"/>
        <w:rPr>
          <w:b/>
          <w:sz w:val="24"/>
          <w:szCs w:val="24"/>
        </w:rPr>
      </w:pPr>
      <w:r w:rsidRPr="003310B9">
        <w:rPr>
          <w:sz w:val="24"/>
          <w:szCs w:val="24"/>
        </w:rPr>
        <w:t xml:space="preserve"> </w:t>
      </w:r>
      <w:r w:rsidRPr="003310B9">
        <w:rPr>
          <w:b/>
          <w:sz w:val="24"/>
          <w:szCs w:val="24"/>
        </w:rPr>
        <w:t xml:space="preserve">20. Aşağıda verilen “sorumluluk ve hak” ile ilgili açıklamaların hangisi </w:t>
      </w:r>
      <w:r w:rsidRPr="003310B9">
        <w:rPr>
          <w:b/>
          <w:sz w:val="24"/>
          <w:szCs w:val="24"/>
          <w:u w:val="single"/>
        </w:rPr>
        <w:t>yanlıştır?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A ) Öğretmeni dinlemek sorumluluğumdur.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B ) Sınıfı temiz tutmak hakkımdır.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C ) Eğitim görmek hakkımdır.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  <w:r w:rsidRPr="003310B9">
        <w:rPr>
          <w:sz w:val="24"/>
          <w:szCs w:val="24"/>
        </w:rPr>
        <w:t>D ) Okula zamanında gitmek sorumluluğumdur.</w:t>
      </w:r>
    </w:p>
    <w:p w:rsidR="005D4ABB" w:rsidRPr="003310B9" w:rsidRDefault="005D4ABB" w:rsidP="003310B9">
      <w:pPr>
        <w:spacing w:after="0"/>
        <w:rPr>
          <w:sz w:val="24"/>
          <w:szCs w:val="24"/>
        </w:rPr>
      </w:pPr>
    </w:p>
    <w:sectPr w:rsidR="005D4ABB" w:rsidRPr="003310B9" w:rsidSect="003310B9">
      <w:type w:val="continuous"/>
      <w:pgSz w:w="11906" w:h="16838"/>
      <w:pgMar w:top="426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tistik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F12"/>
    <w:rsid w:val="00262A9C"/>
    <w:rsid w:val="003310B9"/>
    <w:rsid w:val="003F0AD1"/>
    <w:rsid w:val="004041D5"/>
    <w:rsid w:val="005411A5"/>
    <w:rsid w:val="005D4ABB"/>
    <w:rsid w:val="00622CB2"/>
    <w:rsid w:val="006C3B4D"/>
    <w:rsid w:val="00700E61"/>
    <w:rsid w:val="007C4983"/>
    <w:rsid w:val="008E5F12"/>
    <w:rsid w:val="009F219E"/>
    <w:rsid w:val="00B66055"/>
    <w:rsid w:val="00C862C7"/>
    <w:rsid w:val="00D4715B"/>
    <w:rsid w:val="00DD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E5F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8E5F1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5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618</Words>
  <Characters>3526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müge&amp;arda</dc:creator>
  <cp:keywords>www.sorubak.com</cp:keywords>
  <dc:description/>
  <cp:lastModifiedBy>EDANUR HANIM</cp:lastModifiedBy>
  <cp:revision>2</cp:revision>
  <dcterms:created xsi:type="dcterms:W3CDTF">2011-10-16T18:25:00Z</dcterms:created>
  <dcterms:modified xsi:type="dcterms:W3CDTF">2011-12-01T20:15:00Z</dcterms:modified>
  <cp:contentType>Sorubak.Com</cp:contentType>
</cp:coreProperties>
</file>