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A4" w:rsidRDefault="00491AA4">
      <w:pPr>
        <w:rPr>
          <w:rFonts w:ascii="Comic Sans MS" w:hAnsi="Comic Sans MS"/>
          <w:b/>
        </w:rPr>
      </w:pPr>
      <w:r w:rsidRPr="003B4ED2">
        <w:rPr>
          <w:rFonts w:ascii="Comic Sans MS" w:hAnsi="Comic Sans MS"/>
          <w:b/>
        </w:rPr>
        <w:t>MARAŞAL FEVZİ ÇAKMAK İ.O. 4-B SINIFI 1.DÖNEM 2.İNGİLİZCE YAZILI SORULARI</w:t>
      </w:r>
    </w:p>
    <w:p w:rsidR="00491AA4" w:rsidRDefault="00491AA4">
      <w:pPr>
        <w:rPr>
          <w:noProof/>
          <w:lang w:eastAsia="tr-TR"/>
        </w:rPr>
      </w:pPr>
      <w:hyperlink r:id="rId5" w:history="1">
        <w:r w:rsidRPr="00A64249">
          <w:rPr>
            <w:rStyle w:val="Hyperlink"/>
            <w:noProof/>
            <w:lang w:eastAsia="tr-TR"/>
          </w:rPr>
          <w:t>www.sorubak.com</w:t>
        </w:r>
      </w:hyperlink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 –SURNAME:</w:t>
      </w: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C93021">
        <w:rPr>
          <w:rFonts w:ascii="Trebuchet MS" w:hAnsi="Trebuchet MS"/>
          <w:b/>
          <w:bCs/>
          <w:noProof/>
          <w:color w:val="EE8907"/>
          <w:sz w:val="18"/>
          <w:szCs w:val="18"/>
          <w:lang w:eastAsia="tr-TR"/>
        </w:rPr>
        <w:t xml:space="preserve"> </w:t>
      </w:r>
      <w:r w:rsidRPr="003E0B64">
        <w:rPr>
          <w:rFonts w:ascii="Trebuchet MS" w:hAnsi="Trebuchet MS"/>
          <w:b/>
          <w:noProof/>
          <w:color w:val="EE8907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tn_0629DUCK" style="width:40.5pt;height:33.75pt;visibility:visible">
            <v:imagedata r:id="rId6" o:title=""/>
          </v:shape>
        </w:pict>
      </w:r>
      <w:r>
        <w:rPr>
          <w:rFonts w:ascii="Comic Sans MS" w:hAnsi="Comic Sans MS"/>
          <w:b/>
        </w:rPr>
        <w:t>Aşağıda verilmiş olan İngilizce kelimelerin Türkçe anlamlarını yazınız.(18 puan)</w:t>
      </w: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Raise your hand …………………………………………………                                                                                                       Stand up  ……………………………………………………………                                                            Open the door ………………………………………………….                                                                                    Be quiet  …………………………………………………………….                                                                                         Write your name ………………………………………………                                                                     Close the window…………………………………………………   </w:t>
      </w:r>
    </w:p>
    <w:p w:rsidR="00491AA4" w:rsidRDefault="00491AA4" w:rsidP="003B4ED2">
      <w:pPr>
        <w:ind w:hanging="720"/>
        <w:rPr>
          <w:rFonts w:ascii="Comic Sans MS" w:hAnsi="Comic Sans MS"/>
        </w:rPr>
      </w:pPr>
      <w:r w:rsidRPr="003B4ED2">
        <w:rPr>
          <w:rFonts w:ascii="Comic Sans MS" w:hAnsi="Comic Sans MS"/>
          <w:b/>
        </w:rPr>
        <w:t xml:space="preserve">   </w:t>
      </w:r>
      <w:r w:rsidRPr="003B4ED2">
        <w:rPr>
          <w:rFonts w:ascii="Comic Sans MS" w:hAnsi="Comic Sans MS"/>
        </w:rPr>
        <w:t xml:space="preserve">      </w:t>
      </w:r>
    </w:p>
    <w:p w:rsidR="00491AA4" w:rsidRPr="00D35955" w:rsidRDefault="00491AA4" w:rsidP="003B4ED2">
      <w:pPr>
        <w:ind w:hanging="720"/>
        <w:rPr>
          <w:rFonts w:ascii="Comic Sans MS" w:hAnsi="Comic Sans MS"/>
          <w:b/>
        </w:rPr>
      </w:pPr>
      <w:r w:rsidRPr="00D35955">
        <w:rPr>
          <w:rFonts w:ascii="Comic Sans MS" w:hAnsi="Comic Sans MS"/>
          <w:b/>
        </w:rPr>
        <w:t xml:space="preserve">           2)Aşağıda verilen işlemlerin cevabını İngilizce olarak yazınız.(10 puan)</w:t>
      </w:r>
    </w:p>
    <w:p w:rsidR="00491AA4" w:rsidRDefault="00491AA4" w:rsidP="00F2258E">
      <w:pPr>
        <w:spacing w:line="360" w:lineRule="auto"/>
        <w:rPr>
          <w:rFonts w:ascii="Comic Sans MS" w:hAnsi="Comic Sans MS"/>
          <w:b/>
        </w:rPr>
      </w:pPr>
      <w:r w:rsidRPr="003B4ED2">
        <w:rPr>
          <w:rFonts w:ascii="Comic Sans MS" w:hAnsi="Comic Sans MS"/>
          <w:b/>
        </w:rPr>
        <w:t>4 + 1 = ...................................                                                                                                  two + three = ………………………….                                                                                                 8 + 2 = ........................................                                                                                        five + four  = ……………………………                                                                                               8 – 4 = ........................................                                                                          seven - one = ………………………………                                                                                                        7 + 2 = ...................................                                                                                                          ten – eight = ………………………………..                                                                                           4 x 2 = ....................................                                                                                 three + six  = …………………………….</w:t>
      </w:r>
    </w:p>
    <w:p w:rsidR="00491AA4" w:rsidRPr="00D35955" w:rsidRDefault="00491AA4" w:rsidP="00920774">
      <w:pPr>
        <w:rPr>
          <w:rFonts w:ascii="Comic Sans MS" w:hAnsi="Comic Sans MS"/>
          <w:b/>
        </w:rPr>
      </w:pPr>
      <w:r w:rsidRPr="00920774">
        <w:rPr>
          <w:rFonts w:ascii="Comic Sans MS" w:hAnsi="Comic Sans MS"/>
          <w:b/>
        </w:rPr>
        <w:t>3)</w:t>
      </w:r>
      <w:r w:rsidRPr="00920774">
        <w:rPr>
          <w:rFonts w:ascii="Comic Sans MS" w:hAnsi="Comic Sans MS"/>
          <w:b/>
          <w:sz w:val="24"/>
          <w:szCs w:val="24"/>
        </w:rPr>
        <w:t xml:space="preserve"> </w:t>
      </w:r>
      <w:r w:rsidRPr="00DC411E">
        <w:rPr>
          <w:noProof/>
          <w:lang w:eastAsia="tr-TR"/>
        </w:rPr>
        <w:pict>
          <v:shape id="Resim 7" o:spid="_x0000_i1026" type="#_x0000_t75" alt="tn_education074" style="width:63.75pt;height:48.75pt;visibility:visible">
            <v:imagedata r:id="rId7" o:title=""/>
          </v:shape>
        </w:pict>
      </w:r>
      <w:r w:rsidRPr="00920774">
        <w:rPr>
          <w:rFonts w:ascii="Comic Sans MS" w:hAnsi="Comic Sans MS"/>
          <w:b/>
          <w:sz w:val="24"/>
          <w:szCs w:val="24"/>
        </w:rPr>
        <w:t>Aşağıdaki boşlukları “</w:t>
      </w:r>
      <w:r w:rsidRPr="00920774">
        <w:rPr>
          <w:rFonts w:ascii="Comic Sans MS" w:hAnsi="Comic Sans MS"/>
          <w:b/>
          <w:color w:val="FF0000"/>
          <w:sz w:val="24"/>
          <w:szCs w:val="24"/>
        </w:rPr>
        <w:t xml:space="preserve">am, is,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 w:rsidRPr="00920774">
        <w:rPr>
          <w:rFonts w:ascii="Comic Sans MS" w:hAnsi="Comic Sans MS"/>
          <w:b/>
          <w:color w:val="FF0000"/>
          <w:sz w:val="24"/>
          <w:szCs w:val="24"/>
        </w:rPr>
        <w:t>are</w:t>
      </w:r>
      <w:r w:rsidRPr="00920774">
        <w:rPr>
          <w:rFonts w:ascii="Comic Sans MS" w:hAnsi="Comic Sans MS"/>
          <w:b/>
          <w:sz w:val="24"/>
          <w:szCs w:val="24"/>
        </w:rPr>
        <w:t>” kelimelerinden biri ile doldurunuz</w:t>
      </w:r>
      <w:r w:rsidRPr="00920774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D35955">
        <w:rPr>
          <w:rFonts w:ascii="Comic Sans MS" w:hAnsi="Comic Sans MS"/>
          <w:b/>
          <w:sz w:val="24"/>
          <w:szCs w:val="24"/>
        </w:rPr>
        <w:t>(10 puan)</w:t>
      </w:r>
    </w:p>
    <w:p w:rsidR="00491AA4" w:rsidRPr="00920774" w:rsidRDefault="00491AA4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He …………. a teacher.</w:t>
      </w:r>
    </w:p>
    <w:p w:rsidR="00491AA4" w:rsidRPr="00920774" w:rsidRDefault="00491AA4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I ………. from Mersin.</w:t>
      </w:r>
    </w:p>
    <w:p w:rsidR="00491AA4" w:rsidRPr="00920774" w:rsidRDefault="00491AA4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They ………… friends.</w:t>
      </w:r>
    </w:p>
    <w:p w:rsidR="00491AA4" w:rsidRPr="00920774" w:rsidRDefault="00491AA4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We …………  students.</w:t>
      </w:r>
    </w:p>
    <w:p w:rsidR="00491AA4" w:rsidRDefault="00491AA4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You …………..  my brother.</w:t>
      </w:r>
    </w:p>
    <w:p w:rsidR="00491AA4" w:rsidRDefault="00491AA4">
      <w:pPr>
        <w:rPr>
          <w:rFonts w:ascii="Comic Sans MS" w:hAnsi="Comic Sans MS"/>
          <w:b/>
          <w:sz w:val="24"/>
          <w:szCs w:val="24"/>
        </w:rPr>
      </w:pP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 xml:space="preserve">4)Aşağıda karışık olarak verilen kelimeleri kullanarak düzgün cümle oluşturun ve yazın.(15 puan)       </w:t>
      </w:r>
      <w:r>
        <w:rPr>
          <w:rFonts w:ascii="Comic Sans MS" w:hAnsi="Comic Sans MS"/>
          <w:b/>
        </w:rPr>
        <w:t xml:space="preserve">     </w:t>
      </w:r>
    </w:p>
    <w:p w:rsidR="00491AA4" w:rsidRDefault="00491AA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is/Judy/name/my                                                                                      ………………………………………………………………………………..</w:t>
      </w:r>
      <w:r w:rsidRPr="003B4ED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     are/you/how                                                                                                                 ………………………………………………………………………………..      </w:t>
      </w:r>
      <w:r w:rsidRPr="00B411F3">
        <w:rPr>
          <w:rFonts w:ascii="Comic Sans MS" w:hAnsi="Comic Sans MS"/>
          <w:b/>
          <w:bCs/>
        </w:rPr>
        <w:t>thanks/Fine/you/and</w:t>
      </w:r>
      <w:r>
        <w:rPr>
          <w:rFonts w:ascii="Comic Sans MS" w:hAnsi="Comic Sans MS"/>
          <w:b/>
          <w:bCs/>
        </w:rPr>
        <w:t>/I/am                                                                      ………………………………………………………………………………..</w:t>
      </w:r>
      <w:r>
        <w:rPr>
          <w:rFonts w:ascii="Comic Sans MS" w:hAnsi="Comic Sans MS"/>
          <w:b/>
        </w:rPr>
        <w:t xml:space="preserve">     </w:t>
      </w:r>
      <w:r w:rsidRPr="00B411F3">
        <w:rPr>
          <w:rFonts w:ascii="Comic Sans MS" w:hAnsi="Comic Sans MS"/>
          <w:b/>
          <w:bCs/>
        </w:rPr>
        <w:t>to/meet/you/Nice</w:t>
      </w:r>
      <w:r>
        <w:rPr>
          <w:rFonts w:ascii="Comic Sans MS" w:hAnsi="Comic Sans MS"/>
          <w:b/>
          <w:bCs/>
        </w:rPr>
        <w:t xml:space="preserve">                                                                                                                                  …………………………………………………………………………………                                                                       is/a/this/bag                                                                                                        ………………………………………………………………………………..</w:t>
      </w: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5)</w:t>
      </w:r>
      <w:r>
        <w:rPr>
          <w:rFonts w:ascii="Comic Sans MS" w:hAnsi="Comic Sans MS"/>
          <w:b/>
        </w:rPr>
        <w:t xml:space="preserve"> </w:t>
      </w:r>
      <w:r w:rsidRPr="00DC411E">
        <w:rPr>
          <w:noProof/>
          <w:lang w:eastAsia="tr-TR"/>
        </w:rPr>
        <w:pict>
          <v:shape id="Resim 10" o:spid="_x0000_i1027" type="#_x0000_t75" alt="tn_snowman2" style="width:75pt;height:60.75pt;visibility:visible">
            <v:imagedata r:id="rId8" o:title=""/>
          </v:shape>
        </w:pict>
      </w:r>
      <w:r>
        <w:rPr>
          <w:rFonts w:ascii="Comic Sans MS" w:hAnsi="Comic Sans MS"/>
          <w:b/>
        </w:rPr>
        <w:t xml:space="preserve">Aşağıda İngilizce ve Türkçe olarak verilen kelimeleri eşleştiriniz. (20 puan)    </w:t>
      </w:r>
    </w:p>
    <w:tbl>
      <w:tblPr>
        <w:tblpPr w:leftFromText="141" w:rightFromText="141" w:vertAnchor="text" w:tblpY="39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1859"/>
        <w:gridCol w:w="1580"/>
        <w:gridCol w:w="1950"/>
      </w:tblGrid>
      <w:tr w:rsidR="00491AA4" w:rsidRPr="003E0B64" w:rsidTr="00037AEF">
        <w:trPr>
          <w:trHeight w:val="366"/>
        </w:trPr>
        <w:tc>
          <w:tcPr>
            <w:tcW w:w="1782" w:type="dxa"/>
            <w:tcBorders>
              <w:top w:val="single" w:sz="18" w:space="0" w:color="000000"/>
            </w:tcBorders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Classroom</w:t>
            </w:r>
          </w:p>
        </w:tc>
        <w:tc>
          <w:tcPr>
            <w:tcW w:w="1634" w:type="dxa"/>
            <w:vMerge w:val="restart"/>
            <w:tcBorders>
              <w:top w:val="single" w:sz="18" w:space="0" w:color="000000"/>
            </w:tcBorders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</w:p>
        </w:tc>
        <w:tc>
          <w:tcPr>
            <w:tcW w:w="1973" w:type="dxa"/>
            <w:tcBorders>
              <w:top w:val="single" w:sz="18" w:space="0" w:color="000000"/>
            </w:tcBorders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sınıf</w:t>
            </w:r>
          </w:p>
        </w:tc>
      </w:tr>
      <w:tr w:rsidR="00491AA4" w:rsidRPr="003E0B64" w:rsidTr="00037AEF">
        <w:trPr>
          <w:trHeight w:val="383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socks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şapka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My</w:t>
            </w:r>
          </w:p>
        </w:tc>
        <w:tc>
          <w:tcPr>
            <w:tcW w:w="1634" w:type="dxa"/>
            <w:vMerge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büyükanne</w:t>
            </w:r>
          </w:p>
        </w:tc>
      </w:tr>
      <w:tr w:rsidR="00491AA4" w:rsidRPr="003E0B64" w:rsidTr="00037AEF">
        <w:trPr>
          <w:trHeight w:val="383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Chair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üç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Teacher</w:t>
            </w:r>
          </w:p>
        </w:tc>
        <w:tc>
          <w:tcPr>
            <w:tcW w:w="1634" w:type="dxa"/>
            <w:vMerge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ceket</w:t>
            </w:r>
          </w:p>
        </w:tc>
      </w:tr>
      <w:tr w:rsidR="00491AA4" w:rsidRPr="003E0B64" w:rsidTr="00037AEF">
        <w:trPr>
          <w:trHeight w:val="383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School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cetvel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three</w:t>
            </w:r>
          </w:p>
        </w:tc>
        <w:tc>
          <w:tcPr>
            <w:tcW w:w="1634" w:type="dxa"/>
            <w:vMerge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Kalem kutusu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BFBFBF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jacket</w:t>
            </w:r>
          </w:p>
        </w:tc>
        <w:tc>
          <w:tcPr>
            <w:tcW w:w="1634" w:type="dxa"/>
            <w:vMerge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BFBFBF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kıravat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ruler</w:t>
            </w:r>
          </w:p>
        </w:tc>
        <w:tc>
          <w:tcPr>
            <w:tcW w:w="1634" w:type="dxa"/>
            <w:vMerge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sarı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hat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3E0B64">
              <w:rPr>
                <w:rFonts w:ascii="Comic Sans MS" w:hAnsi="Comic Sans MS"/>
                <w:b/>
                <w:sz w:val="24"/>
              </w:rPr>
              <w:t>Kız kardeş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Grand mother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çorap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tie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öğretmen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 xml:space="preserve">      Uncle 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altı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 xml:space="preserve">Sister 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İyi günler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black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benim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yellow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amca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six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siyah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Pencil case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isim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name</w:t>
            </w:r>
          </w:p>
        </w:tc>
        <w:tc>
          <w:tcPr>
            <w:tcW w:w="1634" w:type="dxa"/>
            <w:vMerge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sandalye</w:t>
            </w:r>
          </w:p>
        </w:tc>
      </w:tr>
      <w:tr w:rsidR="00491AA4" w:rsidRPr="003E0B64" w:rsidTr="00037AEF">
        <w:trPr>
          <w:trHeight w:val="366"/>
        </w:trPr>
        <w:tc>
          <w:tcPr>
            <w:tcW w:w="1782" w:type="dxa"/>
            <w:tcBorders>
              <w:bottom w:val="single" w:sz="18" w:space="0" w:color="000000"/>
            </w:tcBorders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goodafternoon</w:t>
            </w:r>
          </w:p>
        </w:tc>
        <w:tc>
          <w:tcPr>
            <w:tcW w:w="1634" w:type="dxa"/>
            <w:vMerge/>
            <w:tcBorders>
              <w:bottom w:val="single" w:sz="18" w:space="0" w:color="000000"/>
            </w:tcBorders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973" w:type="dxa"/>
            <w:tcBorders>
              <w:bottom w:val="single" w:sz="18" w:space="0" w:color="000000"/>
            </w:tcBorders>
            <w:shd w:val="clear" w:color="auto" w:fill="C0C0C0"/>
            <w:vAlign w:val="center"/>
          </w:tcPr>
          <w:p w:rsidR="00491AA4" w:rsidRPr="00C93021" w:rsidRDefault="00491AA4" w:rsidP="00037AE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3E0B64">
              <w:rPr>
                <w:rFonts w:ascii="Comic Sans MS" w:hAnsi="Comic Sans MS"/>
                <w:b/>
                <w:bCs/>
                <w:sz w:val="24"/>
              </w:rPr>
              <w:t>okul</w:t>
            </w:r>
          </w:p>
        </w:tc>
      </w:tr>
    </w:tbl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491AA4" w:rsidRDefault="00491AA4">
      <w:pPr>
        <w:rPr>
          <w:rFonts w:ascii="Comic Sans MS" w:hAnsi="Comic Sans MS"/>
          <w:b/>
        </w:rPr>
      </w:pP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491AA4" w:rsidRPr="00D35955" w:rsidRDefault="00491AA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.3pt;margin-top:66.15pt;width:210.4pt;height:50.25pt;z-index:251657216">
            <v:textbox style="mso-next-textbox:#_x0000_s1026">
              <w:txbxContent>
                <w:p w:rsidR="00491AA4" w:rsidRPr="004B1B7B" w:rsidRDefault="00491AA4" w:rsidP="004B1B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gloves-</w:t>
                  </w:r>
                  <w:r w:rsidRPr="004B1B7B">
                    <w:rPr>
                      <w:rFonts w:ascii="Comic Sans MS" w:hAnsi="Comic Sans MS"/>
                      <w:b/>
                    </w:rPr>
                    <w:t>hat-trousers-</w:t>
                  </w:r>
                  <w:r>
                    <w:rPr>
                      <w:rFonts w:ascii="Comic Sans MS" w:hAnsi="Comic Sans MS"/>
                      <w:b/>
                    </w:rPr>
                    <w:t>jumper-</w:t>
                  </w:r>
                  <w:r w:rsidRPr="004B1B7B">
                    <w:rPr>
                      <w:rFonts w:ascii="Comic Sans MS" w:hAnsi="Comic Sans MS"/>
                      <w:b/>
                    </w:rPr>
                    <w:t>skirt-shoes-bag-socks-boots-shorts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77.3pt;margin-top:-14.1pt;width:78.75pt;height:57pt;z-index:251656192" adj="-2455,19667">
            <v:textbox>
              <w:txbxContent>
                <w:p w:rsidR="00491AA4" w:rsidRDefault="00491AA4" w:rsidP="004B1B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What is this? </w:t>
                  </w:r>
                </w:p>
                <w:p w:rsidR="00491AA4" w:rsidRPr="00F019E6" w:rsidRDefault="00491AA4" w:rsidP="004B1B7B">
                  <w:pPr>
                    <w:rPr>
                      <w:rFonts w:ascii="Comic Sans MS" w:hAnsi="Comic Sans MS"/>
                    </w:rPr>
                  </w:pPr>
                  <w:r w:rsidRPr="00F019E6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6)</w:t>
      </w:r>
      <w:r w:rsidRPr="00D35955">
        <w:rPr>
          <w:noProof/>
          <w:lang w:eastAsia="tr-TR"/>
        </w:rPr>
        <w:t xml:space="preserve"> </w:t>
      </w:r>
      <w:r w:rsidRPr="00DC411E">
        <w:rPr>
          <w:noProof/>
          <w:lang w:eastAsia="tr-TR"/>
        </w:rPr>
        <w:pict>
          <v:shape id="2 Resim" o:spid="_x0000_i1028" type="#_x0000_t75" alt="cizgifilmkarakterleri14.gif" style="width:52.5pt;height:55.5pt;visibility:visible">
            <v:imagedata r:id="rId9" o:title=""/>
          </v:shape>
        </w:pict>
      </w:r>
      <w:r>
        <w:rPr>
          <w:noProof/>
          <w:lang w:eastAsia="tr-TR"/>
        </w:rPr>
        <w:t xml:space="preserve"> </w:t>
      </w:r>
      <w:r w:rsidRPr="00D35955">
        <w:rPr>
          <w:rFonts w:ascii="Comic Sans MS" w:hAnsi="Comic Sans MS"/>
          <w:b/>
          <w:noProof/>
          <w:lang w:eastAsia="tr-TR"/>
        </w:rPr>
        <w:t>(10 puan)</w:t>
      </w:r>
    </w:p>
    <w:p w:rsidR="00491AA4" w:rsidRDefault="00491AA4">
      <w:pPr>
        <w:rPr>
          <w:rFonts w:ascii="Comic Sans MS" w:hAnsi="Comic Sans MS"/>
          <w:b/>
        </w:rPr>
      </w:pPr>
    </w:p>
    <w:p w:rsidR="00491AA4" w:rsidRDefault="00491AA4">
      <w:pPr>
        <w:rPr>
          <w:rFonts w:ascii="Comic Sans MS" w:hAnsi="Comic Sans MS"/>
          <w:b/>
        </w:rPr>
      </w:pPr>
    </w:p>
    <w:p w:rsidR="00491AA4" w:rsidRDefault="00491AA4">
      <w:pPr>
        <w:rPr>
          <w:rFonts w:ascii="Comic Sans MS" w:hAnsi="Comic Sans MS"/>
          <w:b/>
        </w:rPr>
      </w:pPr>
      <w:r>
        <w:rPr>
          <w:noProof/>
          <w:lang w:eastAsia="tr-TR"/>
        </w:rPr>
      </w:r>
      <w:r>
        <w:pict>
          <v:shape id="Resim 2" o:spid="_x0000_s1028" type="#_x0000_t75" style="width:61.5pt;height:43.5pt;rotation:11784632fd;flip:y;visibility:visible;mso-position-horizontal-relative:char;mso-position-vertical-relative:line">
            <v:imagedata r:id="rId10" o:title="" cropright="579f"/>
            <w10:anchorlock/>
          </v:shape>
        </w:pict>
      </w:r>
      <w:r>
        <w:rPr>
          <w:rFonts w:ascii="Comic Sans MS" w:hAnsi="Comic Sans MS"/>
          <w:b/>
        </w:rPr>
        <w:t xml:space="preserve"> It ıs a …………………</w:t>
      </w: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hyperlink r:id="rId11" w:history="1">
        <w:r w:rsidRPr="003E0B64">
          <w:rPr>
            <w:rFonts w:ascii="Comic Sans MS" w:hAnsi="Comic Sans MS"/>
            <w:b/>
            <w:noProof/>
            <w:lang w:eastAsia="tr-TR"/>
          </w:rPr>
          <w:pict>
            <v:shape id="rg_hi" o:spid="_x0000_i1030" type="#_x0000_t75" alt="http://t0.gstatic.com/images?q=tbn:ANd9GcToeOPUy_mFL0IVyEeLBHBXXINPTCEgD9rEnKsUcLXpNtx7PbHT_g" href="http://www.google.com.tr/imgres?q=socks&amp;hl=tr&amp;biw=1024&amp;bih=595&amp;tbm=isch&amp;tbnid=htykZcvUyhQieM:&amp;imgrefurl=http://www.stouenschurch.org.je/childrens-and-youth-work/socks/&amp;docid=sgxWpS6dpXZuQM&amp;imgurl=http://www.stouenschurch.org.je/content/pages/uploaded_images/193.jpg&amp;w=300&amp;h=300&amp;ei=n4rzTqr0MYuWswb1iLUW&amp;zoom" style="width:54pt;height:54pt;visibility:visible" o:button="t">
              <v:fill o:detectmouseclick="t"/>
              <v:imagedata r:id="rId12" o:title=""/>
            </v:shape>
          </w:pict>
        </w:r>
      </w:hyperlink>
      <w:r>
        <w:rPr>
          <w:rFonts w:ascii="Comic Sans MS" w:hAnsi="Comic Sans MS"/>
          <w:b/>
        </w:rPr>
        <w:t xml:space="preserve"> It is a …………………..</w:t>
      </w:r>
    </w:p>
    <w:p w:rsidR="00491AA4" w:rsidRDefault="00491AA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3" o:spid="_x0000_s1029" type="#_x0000_t75" alt="sdasd (3)" style="position:absolute;margin-left:-6.3pt;margin-top:5.2pt;width:66.75pt;height:42pt;z-index:251654144;visibility:visible">
            <v:imagedata r:id="rId13" o:title=""/>
          </v:shape>
        </w:pict>
      </w:r>
      <w:r>
        <w:rPr>
          <w:rFonts w:ascii="Comic Sans MS" w:hAnsi="Comic Sans MS"/>
          <w:b/>
        </w:rPr>
        <w:t xml:space="preserve">               </w:t>
      </w:r>
    </w:p>
    <w:p w:rsidR="00491AA4" w:rsidRDefault="00491AA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4" o:spid="_x0000_s1030" type="#_x0000_t75" alt="sdasd" style="position:absolute;margin-left:-14.55pt;margin-top:24.8pt;width:57.75pt;height:57.75pt;z-index:251655168;visibility:visible">
            <v:imagedata r:id="rId14" o:title=""/>
          </v:shape>
        </w:pict>
      </w:r>
      <w:r>
        <w:rPr>
          <w:rFonts w:ascii="Comic Sans MS" w:hAnsi="Comic Sans MS"/>
          <w:b/>
        </w:rPr>
        <w:t xml:space="preserve">              It is a ……………………                                                       </w:t>
      </w:r>
    </w:p>
    <w:p w:rsidR="00491AA4" w:rsidRDefault="00491AA4">
      <w:pPr>
        <w:rPr>
          <w:rFonts w:ascii="Comic Sans MS" w:hAnsi="Comic Sans MS"/>
          <w:b/>
        </w:rPr>
      </w:pPr>
    </w:p>
    <w:p w:rsidR="00491AA4" w:rsidRDefault="00491A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It is a  …………………..           </w:t>
      </w:r>
    </w:p>
    <w:p w:rsidR="00491AA4" w:rsidRDefault="00491AA4">
      <w:pPr>
        <w:rPr>
          <w:rFonts w:ascii="Comic Sans MS" w:hAnsi="Comic Sans MS"/>
          <w:b/>
        </w:rPr>
      </w:pPr>
      <w:r w:rsidRPr="003E0B64">
        <w:rPr>
          <w:rFonts w:ascii="Comic Sans MS" w:hAnsi="Comic Sans MS"/>
          <w:b/>
          <w:noProof/>
          <w:lang w:eastAsia="tr-TR"/>
        </w:rPr>
        <w:pict>
          <v:shape id="_x0000_i1031" type="#_x0000_t75" alt="http://minervaenglish.files.wordpress.com/2011/10/clothes-2.jpg" style="width:51.75pt;height:56.25pt;visibility:visible">
            <v:imagedata r:id="rId15" o:title="" croptop="46391f" cropbottom="6698f" cropleft="41813f" cropright="16142f"/>
          </v:shape>
        </w:pict>
      </w:r>
      <w:r>
        <w:rPr>
          <w:rFonts w:ascii="Comic Sans MS" w:hAnsi="Comic Sans MS"/>
          <w:b/>
        </w:rPr>
        <w:t>It is a  …………………</w:t>
      </w:r>
    </w:p>
    <w:p w:rsidR="00491AA4" w:rsidRDefault="00491AA4">
      <w:pPr>
        <w:rPr>
          <w:rFonts w:ascii="Comic Sans MS" w:hAnsi="Comic Sans MS"/>
          <w:b/>
        </w:rPr>
      </w:pPr>
      <w:r w:rsidRPr="003E0B64">
        <w:rPr>
          <w:rFonts w:ascii="Comic Sans MS" w:hAnsi="Comic Sans MS"/>
          <w:b/>
          <w:noProof/>
          <w:lang w:eastAsia="tr-TR"/>
        </w:rPr>
        <w:pict>
          <v:shape id="Resim 25" o:spid="_x0000_i1032" type="#_x0000_t75" alt="Pink clothes and accessories" style="width:59.25pt;height:39.75pt;visibility:visible">
            <v:imagedata r:id="rId16" o:title="" croptop="4440f" cropbottom="33516f" cropleft="833f" cropright="45511f"/>
          </v:shape>
        </w:pict>
      </w:r>
      <w:r>
        <w:rPr>
          <w:rFonts w:ascii="Comic Sans MS" w:hAnsi="Comic Sans MS"/>
          <w:b/>
        </w:rPr>
        <w:t xml:space="preserve"> It is a ……………….      </w:t>
      </w:r>
    </w:p>
    <w:p w:rsidR="00491AA4" w:rsidRDefault="00491AA4">
      <w:pPr>
        <w:rPr>
          <w:rFonts w:ascii="Comic Sans MS" w:hAnsi="Comic Sans MS"/>
          <w:b/>
        </w:rPr>
      </w:pPr>
      <w:hyperlink r:id="rId17" w:history="1">
        <w:r w:rsidRPr="003E0B64">
          <w:rPr>
            <w:rFonts w:ascii="Comic Sans MS" w:hAnsi="Comic Sans MS"/>
            <w:b/>
            <w:noProof/>
            <w:lang w:eastAsia="tr-TR"/>
          </w:rPr>
          <w:pict>
            <v:shape id="_x0000_i1033" type="#_x0000_t75" alt="http://t2.gstatic.com/images?q=tbn:ANd9GcSaOfnIZCtdkpBiKTIYCXrNm2aOriUpBosnGVw8oa7fQgY0Wpoy0Q" href="http://www.google.com.tr/imgres?q=Shorts&amp;hl=tr&amp;biw=1024&amp;bih=595&amp;tbm=isch&amp;tbnid=b1gSYibmnuPEPM:&amp;imgrefurl=http://marcelnunis.com/blog/2011/04/da-count-shorts-season/&amp;docid=khY12SDek3QVZM&amp;imgurl=http://marcelnunis.com/blog/wp-content/uploads/2011/04/shorts.jpg&amp;w=300&amp;h=300&amp;ei=6YvzTsiVHpujsgay1qTQDw&amp;zoom" style="width:69pt;height:54pt;visibility:visible" o:button="t">
              <v:fill o:detectmouseclick="t"/>
              <v:imagedata r:id="rId18" o:title=""/>
            </v:shape>
          </w:pict>
        </w:r>
      </w:hyperlink>
      <w:r>
        <w:rPr>
          <w:rFonts w:ascii="Comic Sans MS" w:hAnsi="Comic Sans MS"/>
          <w:b/>
        </w:rPr>
        <w:t xml:space="preserve">It is a ……………….    </w:t>
      </w:r>
    </w:p>
    <w:p w:rsidR="00491AA4" w:rsidRDefault="00491AA4">
      <w:pPr>
        <w:rPr>
          <w:rFonts w:ascii="Comic Sans MS" w:hAnsi="Comic Sans MS"/>
          <w:b/>
          <w:sz w:val="24"/>
          <w:szCs w:val="24"/>
        </w:rPr>
      </w:pPr>
      <w:hyperlink r:id="rId19" w:history="1">
        <w:r w:rsidRPr="003E0B64">
          <w:rPr>
            <w:rFonts w:ascii="Comic Sans MS" w:hAnsi="Comic Sans MS"/>
            <w:b/>
            <w:noProof/>
            <w:sz w:val="24"/>
            <w:szCs w:val="24"/>
            <w:lang w:eastAsia="tr-TR"/>
          </w:rPr>
          <w:pict>
            <v:shape id="_x0000_i1034" type="#_x0000_t75" alt="http://t2.gstatic.com/images?q=tbn:ANd9GcSTGvhlygnQiHNmaX3TARx2wdo4NO8Oq2ctfDoFzo6HPRjoN54BHg" href="http://www.google.com.tr/imgres?q=trousers&amp;hl=tr&amp;biw=1024&amp;bih=595&amp;tbm=isch&amp;tbnid=qVHSvrxjgU1HwM:&amp;imgrefurl=http://www.sosyalmekan.net/bayan-pantolon-modelleri.html&amp;docid=zy9_kaQXGGINyM&amp;imgurl=http://www.sosyalmekan.net/wp-content/uploads/2011/10/bayan-pantolon-modelleri-4.jpg&amp;w=367&amp;h=498&amp;ei=7orzTtCSNMbAtAa9taTjDw&amp;zoom" style="width:45pt;height:47.25pt;visibility:visible" o:button="t">
              <v:fill o:detectmouseclick="t"/>
              <v:imagedata r:id="rId20" o:title=""/>
            </v:shape>
          </w:pict>
        </w:r>
      </w:hyperlink>
      <w:r>
        <w:rPr>
          <w:rFonts w:ascii="Comic Sans MS" w:hAnsi="Comic Sans MS"/>
          <w:b/>
          <w:sz w:val="24"/>
          <w:szCs w:val="24"/>
        </w:rPr>
        <w:t>It is a…………………</w:t>
      </w:r>
    </w:p>
    <w:p w:rsidR="00491AA4" w:rsidRDefault="00491AA4">
      <w:pPr>
        <w:rPr>
          <w:rFonts w:ascii="Comic Sans MS" w:hAnsi="Comic Sans MS"/>
          <w:b/>
          <w:sz w:val="24"/>
          <w:szCs w:val="24"/>
        </w:rPr>
      </w:pPr>
      <w:r w:rsidRPr="003E0B6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35" type="#_x0000_t75" alt="http://www.softsew.com/images/Moved%20from%20Main/More_Clothes.jpg" style="width:53.25pt;height:47.25pt;visibility:visible">
            <v:imagedata r:id="rId21" o:title="" croptop="25389f" cropbottom="26877f" cropleft="12243f" cropright="41934f"/>
          </v:shape>
        </w:pict>
      </w:r>
      <w:r>
        <w:rPr>
          <w:rFonts w:ascii="Comic Sans MS" w:hAnsi="Comic Sans MS"/>
          <w:b/>
          <w:sz w:val="24"/>
          <w:szCs w:val="24"/>
        </w:rPr>
        <w:t>It is a …………………</w:t>
      </w:r>
    </w:p>
    <w:p w:rsidR="00491AA4" w:rsidRDefault="00491AA4">
      <w:pPr>
        <w:rPr>
          <w:rFonts w:ascii="Comic Sans MS" w:hAnsi="Comic Sans MS"/>
          <w:b/>
          <w:sz w:val="24"/>
          <w:szCs w:val="24"/>
        </w:rPr>
      </w:pPr>
      <w:r w:rsidRPr="00DC411E">
        <w:rPr>
          <w:noProof/>
          <w:lang w:eastAsia="tr-TR"/>
        </w:rPr>
        <w:pict>
          <v:shape id="Resim 19" o:spid="_x0000_i1036" type="#_x0000_t75" alt="http://www.orgu.us/wp-content/uploads/2011/01/orgu-eldiven-modelleri.jpg" style="width:45pt;height:65.25pt;visibility:visible">
            <v:imagedata r:id="rId22" o:title=""/>
          </v:shape>
        </w:pict>
      </w:r>
      <w:r>
        <w:rPr>
          <w:rFonts w:ascii="Comic Sans MS" w:hAnsi="Comic Sans MS"/>
          <w:b/>
          <w:sz w:val="24"/>
          <w:szCs w:val="24"/>
        </w:rPr>
        <w:t>It is a………………….</w:t>
      </w:r>
    </w:p>
    <w:p w:rsidR="00491AA4" w:rsidRDefault="00491AA4">
      <w:pPr>
        <w:rPr>
          <w:rFonts w:ascii="Comic Sans MS" w:hAnsi="Comic Sans MS"/>
          <w:b/>
          <w:sz w:val="24"/>
          <w:szCs w:val="24"/>
        </w:rPr>
      </w:pP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-6.4pt;margin-top:4.65pt;width:263.25pt;height:38.25pt;z-index:251658240" strokecolor="purple" strokeweight="4pt">
            <v:stroke dashstyle="longDash"/>
            <v:textbox style="mso-next-textbox:#_x0000_s1031">
              <w:txbxContent>
                <w:p w:rsidR="00491AA4" w:rsidRPr="00531BEA" w:rsidRDefault="00491AA4" w:rsidP="00696803">
                  <w:pPr>
                    <w:rPr>
                      <w:rFonts w:ascii="Comic Sans MS" w:hAnsi="Comic Sans MS" w:cs="Arial"/>
                      <w:b/>
                      <w:lang w:val="en-GB"/>
                    </w:rPr>
                  </w:pPr>
                  <w:r>
                    <w:rPr>
                      <w:rFonts w:ascii="Comic Sans MS" w:hAnsi="Comic Sans MS" w:cs="Arial"/>
                      <w:b/>
                      <w:lang w:val="en-GB"/>
                    </w:rPr>
                    <w:t xml:space="preserve">   RED-YELLOW-PİNK-PURPLE-</w:t>
                  </w:r>
                  <w:r w:rsidRPr="00531BEA">
                    <w:rPr>
                      <w:rFonts w:ascii="Comic Sans MS" w:hAnsi="Comic Sans MS" w:cs="Arial"/>
                      <w:b/>
                      <w:lang w:val="en-GB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  <w:lang w:val="en-GB"/>
                    </w:rPr>
                    <w:t>GREEN</w:t>
                  </w:r>
                  <w:r w:rsidRPr="00531BEA">
                    <w:rPr>
                      <w:rFonts w:ascii="Comic Sans MS" w:hAnsi="Comic Sans MS" w:cs="Arial"/>
                      <w:b/>
                      <w:lang w:val="en-GB"/>
                    </w:rPr>
                    <w:t xml:space="preserve">                      </w:t>
                  </w:r>
                </w:p>
                <w:p w:rsidR="00491AA4" w:rsidRPr="003A5E39" w:rsidRDefault="00491AA4" w:rsidP="00696803">
                  <w:pPr>
                    <w:rPr>
                      <w:rFonts w:ascii="Arial" w:hAnsi="Arial" w:cs="Arial"/>
                      <w:b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lang w:val="en-GB"/>
                    </w:rPr>
                    <w:t xml:space="preserve">                        </w:t>
                  </w:r>
                </w:p>
              </w:txbxContent>
            </v:textbox>
          </v:rect>
        </w:pict>
      </w: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32" type="#_x0000_t63" style="position:absolute;margin-left:70.1pt;margin-top:1.2pt;width:177.75pt;height:73.25pt;z-index:251659264" adj="-1088,15304">
            <v:textbox>
              <w:txbxContent>
                <w:p w:rsidR="00491AA4" w:rsidRPr="00696803" w:rsidRDefault="00491AA4" w:rsidP="00531BE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What  colour is  your</w:t>
                  </w:r>
                  <w:r w:rsidRPr="0069680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clothes ?</w:t>
                  </w:r>
                </w:p>
                <w:p w:rsidR="00491AA4" w:rsidRPr="00F019E6" w:rsidRDefault="00491AA4" w:rsidP="00531BE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Pr="00DC411E">
        <w:rPr>
          <w:noProof/>
          <w:lang w:eastAsia="tr-TR"/>
        </w:rPr>
        <w:pict>
          <v:shape id="Resim 8" o:spid="_x0000_i1037" type="#_x0000_t75" style="width:63.75pt;height:75.75pt;visibility:visible">
            <v:imagedata r:id="rId23" o:title=""/>
          </v:shape>
        </w:pict>
      </w:r>
      <w:r>
        <w:rPr>
          <w:rFonts w:ascii="Comic Sans MS" w:hAnsi="Comic Sans MS"/>
          <w:b/>
          <w:sz w:val="24"/>
          <w:szCs w:val="24"/>
        </w:rPr>
        <w:t>(5 puan)</w:t>
      </w:r>
    </w:p>
    <w:p w:rsidR="00491AA4" w:rsidRDefault="00491AA4" w:rsidP="00696803">
      <w:pPr>
        <w:rPr>
          <w:rFonts w:ascii="Comic Sans MS" w:hAnsi="Comic Sans MS"/>
          <w:sz w:val="24"/>
          <w:szCs w:val="24"/>
        </w:rPr>
      </w:pPr>
      <w:r w:rsidRPr="00696803">
        <w:rPr>
          <w:rFonts w:ascii="Comic Sans MS" w:hAnsi="Comic Sans MS"/>
          <w:b/>
          <w:sz w:val="24"/>
          <w:szCs w:val="24"/>
        </w:rPr>
        <w:t xml:space="preserve">7) </w:t>
      </w:r>
      <w:r>
        <w:rPr>
          <w:rFonts w:ascii="Comic Sans MS" w:hAnsi="Comic Sans MS"/>
          <w:sz w:val="24"/>
          <w:szCs w:val="24"/>
        </w:rPr>
        <w:t>-My socks is ……………………………….  (pembe)      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skirt</w:t>
      </w:r>
      <w:r>
        <w:rPr>
          <w:rFonts w:ascii="Comic Sans MS" w:hAnsi="Comic Sans MS"/>
          <w:sz w:val="24"/>
          <w:szCs w:val="24"/>
        </w:rPr>
        <w:t xml:space="preserve"> are ………………………………(mor)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 xml:space="preserve">jumper </w:t>
      </w:r>
      <w:r>
        <w:rPr>
          <w:rFonts w:ascii="Comic Sans MS" w:hAnsi="Comic Sans MS"/>
          <w:sz w:val="24"/>
          <w:szCs w:val="24"/>
        </w:rPr>
        <w:t>is ……………………………….  (sarı)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dress</w:t>
      </w:r>
      <w:r>
        <w:rPr>
          <w:rFonts w:ascii="Comic Sans MS" w:hAnsi="Comic Sans MS"/>
          <w:sz w:val="24"/>
          <w:szCs w:val="24"/>
        </w:rPr>
        <w:t xml:space="preserve"> is ……………………………….  (yeşil)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slippers</w:t>
      </w:r>
      <w:r>
        <w:rPr>
          <w:rFonts w:ascii="Comic Sans MS" w:hAnsi="Comic Sans MS"/>
          <w:sz w:val="24"/>
          <w:szCs w:val="24"/>
        </w:rPr>
        <w:t xml:space="preserve"> is ……………………………….  (kırmızı)   </w:t>
      </w:r>
    </w:p>
    <w:p w:rsidR="00491AA4" w:rsidRDefault="00491AA4" w:rsidP="00696803">
      <w:pPr>
        <w:rPr>
          <w:rFonts w:ascii="Comic Sans MS" w:hAnsi="Comic Sans MS"/>
          <w:sz w:val="24"/>
          <w:szCs w:val="24"/>
        </w:rPr>
      </w:pPr>
    </w:p>
    <w:p w:rsidR="00491AA4" w:rsidRPr="00D35955" w:rsidRDefault="00491AA4" w:rsidP="00696803">
      <w:pPr>
        <w:rPr>
          <w:rFonts w:ascii="Comic Sans MS" w:hAnsi="Comic Sans MS"/>
          <w:b/>
          <w:sz w:val="24"/>
          <w:szCs w:val="24"/>
        </w:rPr>
      </w:pPr>
      <w:r w:rsidRPr="00D35955">
        <w:rPr>
          <w:rFonts w:ascii="Comic Sans MS" w:hAnsi="Comic Sans MS"/>
          <w:b/>
          <w:sz w:val="24"/>
          <w:szCs w:val="24"/>
        </w:rPr>
        <w:t>8)Aşağıdaki boşlukları tablodaki kelimelerle tamamlayın.</w:t>
      </w:r>
      <w:r>
        <w:rPr>
          <w:rFonts w:ascii="Comic Sans MS" w:hAnsi="Comic Sans MS"/>
          <w:b/>
          <w:sz w:val="24"/>
          <w:szCs w:val="24"/>
        </w:rPr>
        <w:t>(12 puan)</w:t>
      </w: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-6.4pt;margin-top:4.9pt;width:263.25pt;height:62.25pt;z-index:251660288" strokecolor="purple" strokeweight="4pt">
            <v:stroke dashstyle="longDash"/>
            <v:textbox style="mso-next-textbox:#_x0000_s1033">
              <w:txbxContent>
                <w:p w:rsidR="00491AA4" w:rsidRDefault="00491AA4" w:rsidP="00D35955">
                  <w:pPr>
                    <w:rPr>
                      <w:rFonts w:ascii="Comic Sans MS" w:hAnsi="Comic Sans MS" w:cs="Arial"/>
                      <w:b/>
                      <w:lang w:val="en-GB"/>
                    </w:rPr>
                  </w:pPr>
                  <w:r>
                    <w:rPr>
                      <w:rFonts w:ascii="Comic Sans MS" w:hAnsi="Comic Sans MS" w:cs="Arial"/>
                      <w:b/>
                      <w:lang w:val="en-GB"/>
                    </w:rPr>
                    <w:t xml:space="preserve">  GOOD EVENİNG -  GOOD MORNİNG</w:t>
                  </w:r>
                </w:p>
                <w:p w:rsidR="00491AA4" w:rsidRPr="00531BEA" w:rsidRDefault="00491AA4" w:rsidP="00D35955">
                  <w:pPr>
                    <w:rPr>
                      <w:rFonts w:ascii="Comic Sans MS" w:hAnsi="Comic Sans MS" w:cs="Arial"/>
                      <w:b/>
                      <w:lang w:val="en-GB"/>
                    </w:rPr>
                  </w:pPr>
                  <w:r>
                    <w:rPr>
                      <w:rFonts w:ascii="Comic Sans MS" w:hAnsi="Comic Sans MS" w:cs="Arial"/>
                      <w:b/>
                      <w:lang w:val="en-GB"/>
                    </w:rPr>
                    <w:t xml:space="preserve">  GOODNİGHT   -   GOOD AFTERNOON    </w:t>
                  </w:r>
                </w:p>
                <w:p w:rsidR="00491AA4" w:rsidRPr="003A5E39" w:rsidRDefault="00491AA4" w:rsidP="00D35955">
                  <w:pPr>
                    <w:rPr>
                      <w:rFonts w:ascii="Arial" w:hAnsi="Arial" w:cs="Arial"/>
                      <w:b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lang w:val="en-GB"/>
                    </w:rPr>
                    <w:t xml:space="preserve">                        </w:t>
                  </w:r>
                </w:p>
              </w:txbxContent>
            </v:textbox>
          </v:rect>
        </w:pict>
      </w: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</w:p>
    <w:p w:rsidR="00491AA4" w:rsidRDefault="00491AA4" w:rsidP="00696803">
      <w:pPr>
        <w:rPr>
          <w:rFonts w:ascii="Comic Sans MS" w:hAnsi="Comic Sans MS"/>
          <w:b/>
          <w:sz w:val="24"/>
          <w:szCs w:val="24"/>
        </w:rPr>
      </w:pPr>
    </w:p>
    <w:p w:rsidR="00491AA4" w:rsidRPr="00D35955" w:rsidRDefault="00491AA4" w:rsidP="00696803">
      <w:pPr>
        <w:rPr>
          <w:rFonts w:ascii="Comic Sans MS" w:hAnsi="Comic Sans MS"/>
          <w:b/>
          <w:sz w:val="24"/>
          <w:szCs w:val="24"/>
        </w:rPr>
      </w:pPr>
      <w:r w:rsidRPr="00D35955">
        <w:rPr>
          <w:rFonts w:ascii="Comic Sans MS" w:hAnsi="Comic Sans MS"/>
          <w:b/>
          <w:sz w:val="24"/>
          <w:szCs w:val="24"/>
        </w:rPr>
        <w:t>Okulda arkadaşlarını ve öğretmenini     görünce;…………………………………………………………………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.</w:t>
      </w:r>
      <w:r w:rsidRPr="00D35955">
        <w:rPr>
          <w:rFonts w:ascii="Comic Sans MS" w:hAnsi="Comic Sans MS"/>
          <w:b/>
          <w:sz w:val="24"/>
          <w:szCs w:val="24"/>
        </w:rPr>
        <w:t xml:space="preserve">                               </w:t>
      </w:r>
    </w:p>
    <w:p w:rsidR="00491AA4" w:rsidRPr="00D35955" w:rsidRDefault="00491AA4" w:rsidP="00696803">
      <w:pPr>
        <w:rPr>
          <w:rFonts w:ascii="Comic Sans MS" w:hAnsi="Comic Sans MS"/>
          <w:b/>
          <w:sz w:val="24"/>
          <w:szCs w:val="24"/>
        </w:rPr>
      </w:pPr>
      <w:r w:rsidRPr="00D35955">
        <w:rPr>
          <w:rFonts w:ascii="Comic Sans MS" w:hAnsi="Comic Sans MS"/>
          <w:b/>
          <w:sz w:val="24"/>
          <w:szCs w:val="24"/>
        </w:rPr>
        <w:t>Sabahleyin uyanınca kahvaltı masasına otururken; 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………………..</w:t>
      </w:r>
      <w:r w:rsidRPr="00D35955">
        <w:rPr>
          <w:rFonts w:ascii="Comic Sans MS" w:hAnsi="Comic Sans MS"/>
          <w:b/>
          <w:sz w:val="24"/>
          <w:szCs w:val="24"/>
        </w:rPr>
        <w:t xml:space="preserve">                                  </w:t>
      </w:r>
    </w:p>
    <w:p w:rsidR="00491AA4" w:rsidRPr="00D35955" w:rsidRDefault="00491AA4" w:rsidP="00696803">
      <w:pPr>
        <w:rPr>
          <w:rFonts w:ascii="Comic Sans MS" w:hAnsi="Comic Sans MS"/>
          <w:b/>
          <w:sz w:val="24"/>
          <w:szCs w:val="24"/>
        </w:rPr>
      </w:pPr>
      <w:r w:rsidRPr="00D35955">
        <w:rPr>
          <w:rFonts w:ascii="Comic Sans MS" w:hAnsi="Comic Sans MS"/>
          <w:b/>
          <w:sz w:val="24"/>
          <w:szCs w:val="24"/>
        </w:rPr>
        <w:t xml:space="preserve">Baban akşam işten eve döndüğünde;……………………………………………………………     </w:t>
      </w:r>
    </w:p>
    <w:p w:rsidR="00491AA4" w:rsidRPr="00D35955" w:rsidRDefault="00491AA4" w:rsidP="00696803">
      <w:pPr>
        <w:rPr>
          <w:rFonts w:ascii="Comic Sans MS" w:hAnsi="Comic Sans MS"/>
          <w:b/>
          <w:sz w:val="24"/>
          <w:szCs w:val="24"/>
        </w:rPr>
      </w:pPr>
      <w:r w:rsidRPr="00D35955">
        <w:rPr>
          <w:rFonts w:ascii="Comic Sans MS" w:hAnsi="Comic Sans MS"/>
          <w:b/>
          <w:sz w:val="24"/>
          <w:szCs w:val="24"/>
        </w:rPr>
        <w:t>Yatmadan önce anne ve babana;…………………………………………………………………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.</w:t>
      </w:r>
      <w:r w:rsidRPr="00D35955">
        <w:rPr>
          <w:rFonts w:ascii="Comic Sans MS" w:hAnsi="Comic Sans MS"/>
          <w:b/>
          <w:sz w:val="24"/>
          <w:szCs w:val="24"/>
        </w:rPr>
        <w:t xml:space="preserve">          </w:t>
      </w:r>
    </w:p>
    <w:p w:rsidR="00491AA4" w:rsidRPr="00920774" w:rsidRDefault="00491AA4">
      <w:pPr>
        <w:rPr>
          <w:rFonts w:ascii="Comic Sans MS" w:hAnsi="Comic Sans MS"/>
          <w:b/>
          <w:sz w:val="24"/>
          <w:szCs w:val="24"/>
        </w:rPr>
      </w:pPr>
      <w:r w:rsidRPr="00DC411E">
        <w:rPr>
          <w:noProof/>
          <w:lang w:eastAsia="tr-TR"/>
        </w:rPr>
        <w:pict>
          <v:shape id="_x0000_i1038" type="#_x0000_t75" alt="http://www.goodlightscraps.com/content/good_luck/good-luck-5.gif" style="width:135.75pt;height:113.25pt;visibility:visible">
            <v:imagedata r:id="rId24" o:title=""/>
            <o:lock v:ext="edit" cropping="t"/>
          </v:shape>
        </w:pict>
      </w:r>
      <w:hyperlink r:id="rId25" w:history="1">
        <w:r w:rsidRPr="00A64249">
          <w:rPr>
            <w:rStyle w:val="Hyperlink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sectPr w:rsidR="00491AA4" w:rsidRPr="00920774" w:rsidSect="00C93021">
      <w:pgSz w:w="11906" w:h="16838"/>
      <w:pgMar w:top="567" w:right="424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AA2"/>
    <w:multiLevelType w:val="hybridMultilevel"/>
    <w:tmpl w:val="C9426728"/>
    <w:lvl w:ilvl="0" w:tplc="AC7A6CF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ED2"/>
    <w:rsid w:val="00037AEF"/>
    <w:rsid w:val="00045668"/>
    <w:rsid w:val="000C1371"/>
    <w:rsid w:val="00233ABC"/>
    <w:rsid w:val="003A5E39"/>
    <w:rsid w:val="003B4ED2"/>
    <w:rsid w:val="003E0B64"/>
    <w:rsid w:val="00491AA4"/>
    <w:rsid w:val="004B1B7B"/>
    <w:rsid w:val="00531BEA"/>
    <w:rsid w:val="00696803"/>
    <w:rsid w:val="008034BC"/>
    <w:rsid w:val="00920774"/>
    <w:rsid w:val="009676D2"/>
    <w:rsid w:val="00A64249"/>
    <w:rsid w:val="00B411F3"/>
    <w:rsid w:val="00C93021"/>
    <w:rsid w:val="00CD4836"/>
    <w:rsid w:val="00D13DC3"/>
    <w:rsid w:val="00D24F37"/>
    <w:rsid w:val="00D35955"/>
    <w:rsid w:val="00DC411E"/>
    <w:rsid w:val="00EC6667"/>
    <w:rsid w:val="00F019E6"/>
    <w:rsid w:val="00F2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07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9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02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96803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CD48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q=Shorts&amp;hl=tr&amp;biw=1024&amp;bih=595&amp;tbm=isch&amp;tbnid=b1gSYibmnuPEPM:&amp;imgrefurl=http://marcelnunis.com/blog/2011/04/da-count-shorts-season/&amp;docid=khY12SDek3QVZM&amp;imgurl=http://marcelnunis.com/blog/wp-content/uploads/2011/04/shorts.jpg&amp;w=300&amp;h=300&amp;ei=6YvzTsiVHpujsgay1qTQDw&amp;zoom=1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imgres?q=socks&amp;hl=tr&amp;biw=1024&amp;bih=595&amp;tbm=isch&amp;tbnid=htykZcvUyhQieM:&amp;imgrefurl=http://www.stouenschurch.org.je/childrens-and-youth-work/socks/&amp;docid=sgxWpS6dpXZuQM&amp;imgurl=http://www.stouenschurch.org.je/content/pages/uploaded_images/193.jpg&amp;w=300&amp;h=300&amp;ei=n4rzTqr0MYuWswb1iLUW&amp;zoom=1" TargetMode="External"/><Relationship Id="rId24" Type="http://schemas.openxmlformats.org/officeDocument/2006/relationships/image" Target="media/image16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5.wmf"/><Relationship Id="rId10" Type="http://schemas.openxmlformats.org/officeDocument/2006/relationships/image" Target="media/image5.wmf"/><Relationship Id="rId19" Type="http://schemas.openxmlformats.org/officeDocument/2006/relationships/hyperlink" Target="http://www.google.com.tr/imgres?q=trousers&amp;hl=tr&amp;biw=1024&amp;bih=595&amp;tbm=isch&amp;tbnid=qVHSvrxjgU1HwM:&amp;imgrefurl=http://www.sosyalmekan.net/bayan-pantolon-modelleri.html&amp;docid=zy9_kaQXGGINyM&amp;imgurl=http://www.sosyalmekan.net/wp-content/uploads/2011/10/bayan-pantolon-modelleri-4.jpg&amp;w=367&amp;h=498&amp;ei=7orzTtCSNMbAtAa9taTjDw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866</Words>
  <Characters>4942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 HANIM</cp:lastModifiedBy>
  <cp:revision>3</cp:revision>
  <dcterms:created xsi:type="dcterms:W3CDTF">2011-12-29T18:16:00Z</dcterms:created>
  <dcterms:modified xsi:type="dcterms:W3CDTF">2011-12-29T20:29:00Z</dcterms:modified>
</cp:coreProperties>
</file>