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B4" w:rsidRPr="00812F3C" w:rsidRDefault="008E6FB4">
      <w:pPr>
        <w:rPr>
          <w:rFonts w:ascii="Comic Sans MS" w:hAnsi="Comic Sans MS"/>
          <w:i/>
        </w:rPr>
      </w:pPr>
      <w:r w:rsidRPr="00812F3C">
        <w:rPr>
          <w:rFonts w:ascii="Comic Sans MS" w:hAnsi="Comic Sans MS"/>
          <w:i/>
        </w:rPr>
        <w:t xml:space="preserve">Adı ve Soyadı:                                                                   Okul No:           </w:t>
      </w:r>
      <w:r>
        <w:rPr>
          <w:rFonts w:ascii="Comic Sans MS" w:hAnsi="Comic Sans MS"/>
          <w:i/>
        </w:rPr>
        <w:t>14</w:t>
      </w:r>
      <w:r w:rsidRPr="00812F3C">
        <w:rPr>
          <w:rFonts w:ascii="Comic Sans MS" w:hAnsi="Comic Sans MS"/>
          <w:i/>
        </w:rPr>
        <w:t xml:space="preserve">/12/2010 </w:t>
      </w:r>
      <w:r>
        <w:rPr>
          <w:rFonts w:ascii="Comic Sans MS" w:hAnsi="Comic Sans MS"/>
          <w:i/>
        </w:rPr>
        <w:t>Salı</w:t>
      </w:r>
    </w:p>
    <w:p w:rsidR="008E6FB4" w:rsidRPr="00812F3C" w:rsidRDefault="008E6FB4" w:rsidP="0010180B">
      <w:pPr>
        <w:jc w:val="center"/>
        <w:rPr>
          <w:rFonts w:ascii="Comic Sans MS" w:hAnsi="Comic Sans MS"/>
          <w:i/>
        </w:rPr>
      </w:pPr>
      <w:r w:rsidRPr="00234D76">
        <w:rPr>
          <w:rFonts w:ascii="Comic Sans MS" w:hAnsi="Comic Sans MS"/>
          <w:i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3pt;height:27.75pt">
            <v:shadow color="#868686"/>
            <v:textpath style="font-family:&quot;Bookman Old Style&quot;;font-weight:bold;font-style:italic;v-text-kern:t" trim="t" fitpath="t" string="SOSYAL BİLGİLER DERSİ 1. DÖNEM 2. YAZILI SORULARI"/>
          </v:shape>
        </w:pict>
      </w:r>
    </w:p>
    <w:p w:rsidR="008E6FB4" w:rsidRPr="008E5150" w:rsidRDefault="008E6FB4" w:rsidP="00C140F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b/>
          <w:i/>
        </w:rPr>
      </w:pPr>
      <w:r>
        <w:rPr>
          <w:b/>
          <w:i/>
        </w:rPr>
        <w:t>1</w:t>
      </w:r>
      <w:r w:rsidRPr="008E5150">
        <w:rPr>
          <w:b/>
          <w:i/>
        </w:rPr>
        <w:t xml:space="preserve">) Aşağıdaki ifadelerden doğru olanlara (D) ,yanlış olanlara (Y) yazınız.   </w:t>
      </w:r>
    </w:p>
    <w:p w:rsidR="008E6FB4" w:rsidRPr="00812F3C" w:rsidRDefault="008E6FB4" w:rsidP="00C140F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 Black" w:hAnsi="Arial Black"/>
        </w:rPr>
      </w:pPr>
      <w:r w:rsidRPr="00812F3C">
        <w:t xml:space="preserve">Her soru </w:t>
      </w:r>
      <w:r>
        <w:t>1</w:t>
      </w:r>
      <w:r w:rsidRPr="00812F3C">
        <w:t xml:space="preserve"> puandır.  Toplam 20 puandır.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  Türk kadınları,Kurtuluş Savaşı’nda erkeklerin yanında yer alarak vatanımızı savunmuşlardır.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   Gelenekler, bayramlar, oyunlar, türküler, giyecekler, el sanatları kültürel ögelerden bazılarıdır.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   Evinde İstiklal Madalya’sı bulunan kişinin dedesi milli mücadeleye katıldığının kanıtıdır.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  “Horon”Karadeniz Bölgesine özgü bir oyundur.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</w:t>
      </w:r>
      <w:r>
        <w:rPr>
          <w:rStyle w:val="Emphasis"/>
          <w:i w:val="0"/>
          <w:iCs w:val="0"/>
        </w:rPr>
        <w:t xml:space="preserve"> </w:t>
      </w:r>
      <w:r w:rsidRPr="008E5150">
        <w:rPr>
          <w:rStyle w:val="Emphasis"/>
          <w:i w:val="0"/>
          <w:iCs w:val="0"/>
        </w:rPr>
        <w:t xml:space="preserve">   )  Sözlü tarih çalışması yapılırken önce konu hakkında ön bilgi toplanmalıdır.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  Atatürk’ün doğduğu şehir olan Selanik Yunanistan’ın sınırları içindedir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  Düşmana karşı İzmir’de ilk kurşunu sıkan Hasan Tahsin’dir.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 Büyükbaba ve büyükannenin olduğu aile çekirdek ailedir.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 Aile fertlerini gösterdiğimiz şemaya soyağacı denir.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</w:t>
      </w:r>
      <w:r>
        <w:rPr>
          <w:rStyle w:val="Emphasis"/>
          <w:i w:val="0"/>
          <w:iCs w:val="0"/>
        </w:rPr>
        <w:t xml:space="preserve"> </w:t>
      </w:r>
      <w:r w:rsidRPr="008E5150">
        <w:rPr>
          <w:rStyle w:val="Emphasis"/>
          <w:i w:val="0"/>
          <w:iCs w:val="0"/>
        </w:rPr>
        <w:t>Türkiye Cumhuriyeti’nin ilk başbakanı M</w:t>
      </w:r>
      <w:r>
        <w:rPr>
          <w:rStyle w:val="Emphasis"/>
          <w:i w:val="0"/>
          <w:iCs w:val="0"/>
        </w:rPr>
        <w:t xml:space="preserve">ustafa </w:t>
      </w:r>
      <w:r w:rsidRPr="008E5150">
        <w:rPr>
          <w:rStyle w:val="Emphasis"/>
          <w:i w:val="0"/>
          <w:iCs w:val="0"/>
        </w:rPr>
        <w:t>Kemal’dir.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 Türk ordusu doğu cephesinde Ermenilerle savaşmıştır.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 xml:space="preserve">(    ) </w:t>
      </w:r>
      <w:r>
        <w:rPr>
          <w:rStyle w:val="Emphasis"/>
          <w:i w:val="0"/>
          <w:iCs w:val="0"/>
        </w:rPr>
        <w:t>Ülkemizin yönetim şekli Cumhuriyettir.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</w:t>
      </w:r>
      <w:r>
        <w:rPr>
          <w:rStyle w:val="Emphasis"/>
          <w:i w:val="0"/>
          <w:iCs w:val="0"/>
        </w:rPr>
        <w:t xml:space="preserve"> </w:t>
      </w:r>
      <w:r w:rsidRPr="008E5150">
        <w:rPr>
          <w:rStyle w:val="Emphasis"/>
          <w:i w:val="0"/>
          <w:iCs w:val="0"/>
        </w:rPr>
        <w:t>Mondros Ateşkes Anlaşması gereğince Osmanlı ordusu dağıtıldı,toprakları işgal edilmeye başlandı.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</w:t>
      </w:r>
      <w:r>
        <w:rPr>
          <w:rStyle w:val="Emphasis"/>
          <w:i w:val="0"/>
          <w:iCs w:val="0"/>
        </w:rPr>
        <w:t xml:space="preserve"> </w:t>
      </w:r>
      <w:r w:rsidRPr="008E5150">
        <w:rPr>
          <w:rStyle w:val="Emphasis"/>
          <w:i w:val="0"/>
          <w:iCs w:val="0"/>
        </w:rPr>
        <w:t xml:space="preserve">   )  Basketbol , voleybol ve hentbol   ata sporlarımız  arasında yer alır.  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  1. ve 2. İnönü Savaşlarının komutanı İsmet İnönü’dür.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</w:t>
      </w:r>
      <w:r>
        <w:rPr>
          <w:rStyle w:val="Emphasis"/>
          <w:i w:val="0"/>
          <w:iCs w:val="0"/>
        </w:rPr>
        <w:t xml:space="preserve"> </w:t>
      </w:r>
      <w:r w:rsidRPr="008E5150">
        <w:rPr>
          <w:rStyle w:val="Emphasis"/>
          <w:i w:val="0"/>
          <w:iCs w:val="0"/>
        </w:rPr>
        <w:t>Kurtuluş Savaşı 19 Mayıs 19</w:t>
      </w:r>
      <w:r>
        <w:rPr>
          <w:rStyle w:val="Emphasis"/>
          <w:i w:val="0"/>
          <w:iCs w:val="0"/>
        </w:rPr>
        <w:t>2</w:t>
      </w:r>
      <w:r w:rsidRPr="008E5150">
        <w:rPr>
          <w:rStyle w:val="Emphasis"/>
          <w:i w:val="0"/>
          <w:iCs w:val="0"/>
        </w:rPr>
        <w:t>9 da Samsun’da başlamıştır.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</w:t>
      </w:r>
      <w:r>
        <w:rPr>
          <w:rStyle w:val="Emphasis"/>
          <w:i w:val="0"/>
          <w:iCs w:val="0"/>
        </w:rPr>
        <w:t xml:space="preserve"> </w:t>
      </w:r>
      <w:r w:rsidRPr="008E5150">
        <w:rPr>
          <w:rStyle w:val="Emphasis"/>
          <w:i w:val="0"/>
          <w:iCs w:val="0"/>
        </w:rPr>
        <w:t xml:space="preserve">   )</w:t>
      </w:r>
      <w:r>
        <w:rPr>
          <w:rStyle w:val="Emphasis"/>
          <w:i w:val="0"/>
          <w:iCs w:val="0"/>
        </w:rPr>
        <w:t xml:space="preserve"> </w:t>
      </w:r>
      <w:r w:rsidRPr="008E5150">
        <w:rPr>
          <w:rStyle w:val="Emphasis"/>
          <w:i w:val="0"/>
          <w:iCs w:val="0"/>
        </w:rPr>
        <w:t xml:space="preserve">Bayramlarda el öpmek, ikramlarda bulunmak, küsleri barıştırmak kültürümüzü yansıtır.  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</w:t>
      </w:r>
      <w:r>
        <w:rPr>
          <w:rStyle w:val="Emphasis"/>
          <w:i w:val="0"/>
          <w:iCs w:val="0"/>
        </w:rPr>
        <w:t xml:space="preserve"> </w:t>
      </w:r>
      <w:r w:rsidRPr="008E5150">
        <w:rPr>
          <w:rStyle w:val="Emphasis"/>
          <w:i w:val="0"/>
          <w:iCs w:val="0"/>
        </w:rPr>
        <w:t>Pusulalarda mıktanıs vardır ve renkli ucu daima  güneyi gösterir.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>(    )</w:t>
      </w:r>
      <w:r>
        <w:rPr>
          <w:rStyle w:val="Emphasis"/>
          <w:i w:val="0"/>
          <w:iCs w:val="0"/>
        </w:rPr>
        <w:t xml:space="preserve"> </w:t>
      </w:r>
      <w:r w:rsidRPr="008E5150">
        <w:rPr>
          <w:rStyle w:val="Emphasis"/>
          <w:i w:val="0"/>
          <w:iCs w:val="0"/>
        </w:rPr>
        <w:t>Bir yerin kuş bakışı görünüşünün, kabataslak kâğıt  üzerine çizilmesine kroki denir.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  <w:r w:rsidRPr="008E5150">
        <w:rPr>
          <w:rStyle w:val="Emphasis"/>
          <w:i w:val="0"/>
          <w:iCs w:val="0"/>
        </w:rPr>
        <w:t xml:space="preserve">(  </w:t>
      </w:r>
      <w:r>
        <w:rPr>
          <w:rStyle w:val="Emphasis"/>
          <w:i w:val="0"/>
          <w:iCs w:val="0"/>
        </w:rPr>
        <w:t xml:space="preserve">  </w:t>
      </w:r>
      <w:r w:rsidRPr="008E5150">
        <w:rPr>
          <w:rStyle w:val="Emphasis"/>
          <w:i w:val="0"/>
          <w:iCs w:val="0"/>
        </w:rPr>
        <w:t>) Bir milletin yaşam biçimini gösteren onu diğer milletlerden ayıran özelliklere milli kültür denir.</w:t>
      </w:r>
    </w:p>
    <w:p w:rsidR="008E6FB4" w:rsidRPr="008E5150" w:rsidRDefault="008E6FB4" w:rsidP="008E5150">
      <w:pPr>
        <w:rPr>
          <w:rStyle w:val="Emphasis"/>
          <w:i w:val="0"/>
          <w:iCs w:val="0"/>
        </w:rPr>
      </w:pPr>
    </w:p>
    <w:p w:rsidR="008E6FB4" w:rsidRPr="00032CF0" w:rsidRDefault="008E6FB4" w:rsidP="00CB72C5">
      <w:pPr>
        <w:pStyle w:val="NoSpacing"/>
        <w:rPr>
          <w:rFonts w:ascii="Comic Sans MS" w:hAnsi="Comic Sans MS"/>
          <w:b/>
        </w:rPr>
      </w:pPr>
      <w:r w:rsidRPr="00032CF0">
        <w:rPr>
          <w:rFonts w:ascii="Arial" w:hAnsi="Arial" w:cs="Arial"/>
          <w:b/>
        </w:rPr>
        <w:t>2)</w:t>
      </w:r>
      <w:r>
        <w:rPr>
          <w:rFonts w:ascii="Arial" w:hAnsi="Arial" w:cs="Arial"/>
          <w:b/>
          <w:i/>
          <w:u w:val="single"/>
        </w:rPr>
        <w:t xml:space="preserve"> </w:t>
      </w:r>
      <w:r w:rsidRPr="00032CF0">
        <w:rPr>
          <w:rFonts w:ascii="Arial" w:hAnsi="Arial" w:cs="Arial"/>
          <w:b/>
        </w:rPr>
        <w:t xml:space="preserve">Aşağıdaki cümlelerdeki boşlukları uygun kelimeler ile tamamlayın.( Her soru 1 puan </w:t>
      </w:r>
      <w:r>
        <w:rPr>
          <w:rFonts w:ascii="Arial" w:hAnsi="Arial" w:cs="Arial"/>
          <w:b/>
        </w:rPr>
        <w:t>)</w:t>
      </w:r>
    </w:p>
    <w:p w:rsidR="008E6FB4" w:rsidRPr="00AB52E0" w:rsidRDefault="008E6FB4" w:rsidP="00CB72C5">
      <w:pPr>
        <w:jc w:val="center"/>
        <w:rPr>
          <w:sz w:val="28"/>
          <w:szCs w:val="28"/>
        </w:rPr>
      </w:pPr>
      <w:r w:rsidRPr="00AB52E0">
        <w:rPr>
          <w:rFonts w:ascii="Comic Sans MS" w:hAnsi="Comic Sans MS"/>
          <w:b/>
          <w:i/>
          <w:sz w:val="28"/>
          <w:szCs w:val="28"/>
        </w:rPr>
        <w:t>Hoşgörü-kronoloji-cirit-akraba-lider-mareşal-arayön-Mondros-pusula-gelenekler-itilaf-sözlü tarih-ittifak-cirit-akdeniz-Mehmetcik</w:t>
      </w:r>
    </w:p>
    <w:p w:rsidR="008E6FB4" w:rsidRPr="00897B65" w:rsidRDefault="008E6FB4" w:rsidP="00E86287">
      <w:r w:rsidRPr="00DB6CB3">
        <w:rPr>
          <w:b/>
        </w:rPr>
        <w:t>1</w:t>
      </w:r>
      <w:r>
        <w:t xml:space="preserve">.  </w:t>
      </w:r>
      <w:r w:rsidRPr="00897B65">
        <w:t>Kan ve evlilik yolu ile bağlı olanlara …………….. denir.</w:t>
      </w:r>
    </w:p>
    <w:p w:rsidR="008E6FB4" w:rsidRPr="00897B65" w:rsidRDefault="008E6FB4" w:rsidP="00E86287">
      <w:r w:rsidRPr="00DB6CB3">
        <w:rPr>
          <w:b/>
        </w:rPr>
        <w:t>2</w:t>
      </w:r>
      <w:r>
        <w:t xml:space="preserve">.  </w:t>
      </w:r>
      <w:r w:rsidRPr="00897B65">
        <w:t xml:space="preserve">Farklılıklara saygı </w:t>
      </w:r>
      <w:r>
        <w:t>g</w:t>
      </w:r>
      <w:r w:rsidRPr="00897B65">
        <w:t>östermek………………’dür.</w:t>
      </w:r>
    </w:p>
    <w:p w:rsidR="008E6FB4" w:rsidRPr="00897B65" w:rsidRDefault="008E6FB4" w:rsidP="00E86287">
      <w:r w:rsidRPr="00DB6CB3">
        <w:rPr>
          <w:b/>
        </w:rPr>
        <w:t>3</w:t>
      </w:r>
      <w:r>
        <w:t xml:space="preserve">.  </w:t>
      </w:r>
      <w:r w:rsidRPr="00897B65">
        <w:t>Bir topluluğu belli bir amaç etrafında toplayan ve onları yöneten kişiye ……………………. denir.</w:t>
      </w:r>
    </w:p>
    <w:p w:rsidR="008E6FB4" w:rsidRPr="00897B65" w:rsidRDefault="008E6FB4" w:rsidP="00E86287">
      <w:r w:rsidRPr="00DB6CB3">
        <w:rPr>
          <w:b/>
        </w:rPr>
        <w:t>4</w:t>
      </w:r>
      <w:r>
        <w:t xml:space="preserve">.  </w:t>
      </w:r>
      <w:r w:rsidRPr="00897B65">
        <w:t>Olayları ve durumları oluş sırasına göre sıralama işine ………………………. denir.</w:t>
      </w:r>
    </w:p>
    <w:p w:rsidR="008E6FB4" w:rsidRPr="00897B65" w:rsidRDefault="008E6FB4" w:rsidP="00E86287">
      <w:r w:rsidRPr="00DB6CB3">
        <w:rPr>
          <w:b/>
        </w:rPr>
        <w:t>5</w:t>
      </w:r>
      <w:r>
        <w:t xml:space="preserve">.  </w:t>
      </w:r>
      <w:r w:rsidRPr="00897B65">
        <w:t>Güreş ve ………………… bizim ata sporlarımızdır.</w:t>
      </w:r>
    </w:p>
    <w:p w:rsidR="008E6FB4" w:rsidRPr="00897B65" w:rsidRDefault="008E6FB4" w:rsidP="00E86287">
      <w:r w:rsidRPr="00B51BD0">
        <w:rPr>
          <w:b/>
        </w:rPr>
        <w:t>6</w:t>
      </w:r>
      <w:r>
        <w:t xml:space="preserve">.  </w:t>
      </w:r>
      <w:r w:rsidRPr="00897B65">
        <w:t xml:space="preserve">İki anayön arasında kalan yönler ………….. dür. </w:t>
      </w:r>
    </w:p>
    <w:p w:rsidR="008E6FB4" w:rsidRPr="00897B65" w:rsidRDefault="008E6FB4" w:rsidP="00E86287">
      <w:pPr>
        <w:rPr>
          <w:sz w:val="22"/>
          <w:szCs w:val="22"/>
        </w:rPr>
      </w:pPr>
      <w:r w:rsidRPr="00B51BD0">
        <w:rPr>
          <w:b/>
        </w:rPr>
        <w:t>7</w:t>
      </w:r>
      <w:r>
        <w:t>.</w:t>
      </w:r>
      <w:r w:rsidRPr="00897B65">
        <w:rPr>
          <w:sz w:val="22"/>
          <w:szCs w:val="22"/>
        </w:rPr>
        <w:t>……………… Ateşkes Antlaşması sonrasında düşmanlar ülkemizin istedikleri şehrini işgal edebileceklerdi.</w:t>
      </w:r>
    </w:p>
    <w:p w:rsidR="008E6FB4" w:rsidRPr="00897B65" w:rsidRDefault="008E6FB4" w:rsidP="00E86287">
      <w:pPr>
        <w:rPr>
          <w:sz w:val="22"/>
          <w:szCs w:val="22"/>
        </w:rPr>
      </w:pPr>
      <w:r w:rsidRPr="00B51BD0">
        <w:rPr>
          <w:b/>
        </w:rPr>
        <w:t>8</w:t>
      </w:r>
      <w:r>
        <w:t xml:space="preserve">  .</w:t>
      </w:r>
      <w:r w:rsidRPr="00897B65">
        <w:rPr>
          <w:sz w:val="22"/>
          <w:szCs w:val="22"/>
        </w:rPr>
        <w:t>En güvenilir yön bulma aracı …………….. dır.</w:t>
      </w:r>
    </w:p>
    <w:p w:rsidR="008E6FB4" w:rsidRPr="00897B65" w:rsidRDefault="008E6FB4" w:rsidP="00E86287">
      <w:pPr>
        <w:rPr>
          <w:sz w:val="22"/>
          <w:szCs w:val="22"/>
        </w:rPr>
      </w:pPr>
      <w:r w:rsidRPr="00B51BD0">
        <w:rPr>
          <w:b/>
        </w:rPr>
        <w:t>9</w:t>
      </w:r>
      <w:r>
        <w:t>.</w:t>
      </w:r>
      <w:r w:rsidRPr="00897B65">
        <w:rPr>
          <w:sz w:val="22"/>
          <w:szCs w:val="22"/>
        </w:rPr>
        <w:t>……………… nesilden nesile aktarılan bilgi, töre, değer ve davranışlardır.</w:t>
      </w:r>
    </w:p>
    <w:p w:rsidR="008E6FB4" w:rsidRPr="00897B65" w:rsidRDefault="008E6FB4" w:rsidP="00E86287">
      <w:pPr>
        <w:rPr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10. </w:t>
      </w:r>
      <w:r w:rsidRPr="00897B65">
        <w:rPr>
          <w:color w:val="000000"/>
          <w:sz w:val="22"/>
          <w:szCs w:val="22"/>
        </w:rPr>
        <w:t>Sakarya savaşı’ndan sonra TBMM, Mustafa Kemal’e “gazi” ünvanı ve …………….rütbesi verilmiştir.</w:t>
      </w:r>
    </w:p>
    <w:p w:rsidR="008E6FB4" w:rsidRPr="00897B65" w:rsidRDefault="008E6FB4" w:rsidP="00E86287">
      <w:pPr>
        <w:rPr>
          <w:color w:val="000000"/>
          <w:sz w:val="22"/>
          <w:szCs w:val="22"/>
        </w:rPr>
      </w:pPr>
      <w:r w:rsidRPr="00B51BD0">
        <w:rPr>
          <w:b/>
          <w:color w:val="000000"/>
        </w:rPr>
        <w:t>11</w:t>
      </w:r>
      <w:r>
        <w:rPr>
          <w:color w:val="000000"/>
        </w:rPr>
        <w:t xml:space="preserve">. </w:t>
      </w:r>
      <w:r w:rsidRPr="00897B65">
        <w:rPr>
          <w:color w:val="000000"/>
          <w:sz w:val="22"/>
          <w:szCs w:val="22"/>
        </w:rPr>
        <w:t>Belli bir konuda, o konuyla ilgili kişilerle yapılan söyleyişler sonucu ortaya çıkan tarihe…</w:t>
      </w:r>
      <w:r>
        <w:rPr>
          <w:color w:val="000000"/>
        </w:rPr>
        <w:t xml:space="preserve">   </w:t>
      </w:r>
      <w:r w:rsidRPr="00897B65">
        <w:rPr>
          <w:color w:val="000000"/>
          <w:sz w:val="22"/>
          <w:szCs w:val="22"/>
        </w:rPr>
        <w:t>…….. ..denir</w:t>
      </w:r>
    </w:p>
    <w:p w:rsidR="008E6FB4" w:rsidRPr="00897B65" w:rsidRDefault="008E6FB4" w:rsidP="00E86287">
      <w:pPr>
        <w:rPr>
          <w:sz w:val="22"/>
          <w:szCs w:val="22"/>
        </w:rPr>
      </w:pPr>
      <w:r w:rsidRPr="00B51BD0">
        <w:rPr>
          <w:b/>
        </w:rPr>
        <w:t>1</w:t>
      </w:r>
      <w:r w:rsidRPr="00B51BD0">
        <w:rPr>
          <w:b/>
          <w:sz w:val="22"/>
          <w:szCs w:val="22"/>
        </w:rPr>
        <w:t>2</w:t>
      </w:r>
      <w:r w:rsidRPr="00897B65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897B65">
        <w:rPr>
          <w:sz w:val="22"/>
          <w:szCs w:val="22"/>
        </w:rPr>
        <w:t xml:space="preserve">Atatürk ” Ordular ilk </w:t>
      </w:r>
      <w:r>
        <w:t>H</w:t>
      </w:r>
      <w:r w:rsidRPr="00897B65">
        <w:rPr>
          <w:sz w:val="22"/>
          <w:szCs w:val="22"/>
        </w:rPr>
        <w:t>edefiniz………….……..İleri ” emri sonrasında düşmanlar yurttan atılmıştır</w:t>
      </w:r>
    </w:p>
    <w:p w:rsidR="008E6FB4" w:rsidRPr="00897B65" w:rsidRDefault="008E6FB4" w:rsidP="00E86287">
      <w:pPr>
        <w:rPr>
          <w:sz w:val="22"/>
          <w:szCs w:val="22"/>
        </w:rPr>
      </w:pPr>
      <w:r w:rsidRPr="00B51BD0">
        <w:rPr>
          <w:b/>
        </w:rPr>
        <w:t>1</w:t>
      </w:r>
      <w:r w:rsidRPr="00B51BD0">
        <w:rPr>
          <w:b/>
          <w:sz w:val="22"/>
          <w:szCs w:val="22"/>
        </w:rPr>
        <w:t>3</w:t>
      </w:r>
      <w:r w:rsidRPr="00897B65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897B65">
        <w:rPr>
          <w:sz w:val="22"/>
          <w:szCs w:val="22"/>
        </w:rPr>
        <w:t xml:space="preserve"> Türk askerlerine “…………………………………… “ denilmektedir.</w:t>
      </w:r>
    </w:p>
    <w:p w:rsidR="008E6FB4" w:rsidRDefault="008E6FB4" w:rsidP="00E86287">
      <w:r w:rsidRPr="00B51BD0">
        <w:rPr>
          <w:b/>
        </w:rPr>
        <w:t>1</w:t>
      </w:r>
      <w:r w:rsidRPr="00B51BD0">
        <w:rPr>
          <w:b/>
          <w:sz w:val="22"/>
          <w:szCs w:val="22"/>
        </w:rPr>
        <w:t>4</w:t>
      </w:r>
      <w:r w:rsidRPr="00897B65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897B65">
        <w:rPr>
          <w:sz w:val="22"/>
          <w:szCs w:val="22"/>
        </w:rPr>
        <w:t xml:space="preserve"> At üzerinde uzun bir sopa ile oynanan </w:t>
      </w:r>
      <w:r>
        <w:t>oyuna….................</w:t>
      </w:r>
      <w:r w:rsidRPr="00897B65">
        <w:rPr>
          <w:sz w:val="22"/>
          <w:szCs w:val="22"/>
        </w:rPr>
        <w:t>denir</w:t>
      </w:r>
      <w:r>
        <w:t>.</w:t>
      </w:r>
    </w:p>
    <w:p w:rsidR="008E6FB4" w:rsidRPr="00B51BD0" w:rsidRDefault="008E6FB4" w:rsidP="00E86287">
      <w:pPr>
        <w:rPr>
          <w:sz w:val="22"/>
          <w:szCs w:val="22"/>
        </w:rPr>
      </w:pPr>
      <w:r w:rsidRPr="00B51BD0">
        <w:rPr>
          <w:b/>
        </w:rPr>
        <w:t>15</w:t>
      </w:r>
      <w:r>
        <w:t xml:space="preserve">. </w:t>
      </w:r>
      <w:r w:rsidRPr="003805E2">
        <w:rPr>
          <w:sz w:val="20"/>
          <w:szCs w:val="20"/>
        </w:rPr>
        <w:t xml:space="preserve"> </w:t>
      </w:r>
      <w:r w:rsidRPr="00B51BD0">
        <w:rPr>
          <w:sz w:val="22"/>
          <w:szCs w:val="22"/>
        </w:rPr>
        <w:t>Osmanlı Devleti …………………………..devletleri içinde yer almıştır.</w:t>
      </w:r>
    </w:p>
    <w:p w:rsidR="008E6FB4" w:rsidRDefault="008E6FB4" w:rsidP="008E5150">
      <w:pPr>
        <w:pStyle w:val="NoSpacing"/>
        <w:rPr>
          <w:rFonts w:ascii="Arial" w:hAnsi="Arial" w:cs="Arial"/>
          <w:b/>
          <w:i/>
          <w:u w:val="single"/>
        </w:rPr>
      </w:pPr>
    </w:p>
    <w:p w:rsidR="008E6FB4" w:rsidRPr="00E85651" w:rsidRDefault="008E6FB4" w:rsidP="008E5150">
      <w:pPr>
        <w:pStyle w:val="NoSpacing"/>
        <w:rPr>
          <w:rFonts w:ascii="Arial" w:hAnsi="Arial" w:cs="Arial"/>
          <w:b/>
          <w:i/>
        </w:rPr>
      </w:pPr>
      <w:r w:rsidRPr="00580CE5">
        <w:rPr>
          <w:rFonts w:ascii="Arial" w:hAnsi="Arial" w:cs="Arial"/>
          <w:b/>
        </w:rPr>
        <w:t>3.</w:t>
      </w:r>
      <w:r>
        <w:rPr>
          <w:rFonts w:ascii="Arial" w:hAnsi="Arial" w:cs="Arial"/>
          <w:b/>
          <w:i/>
          <w:u w:val="single"/>
        </w:rPr>
        <w:t xml:space="preserve"> </w:t>
      </w:r>
      <w:r w:rsidRPr="00580CE5">
        <w:rPr>
          <w:rFonts w:ascii="Arial" w:hAnsi="Arial" w:cs="Arial"/>
          <w:b/>
        </w:rPr>
        <w:t>Aşağıdaki olayları tarihleriyle eşleştirin.</w:t>
      </w:r>
      <w:r>
        <w:rPr>
          <w:noProof/>
          <w:lang w:eastAsia="tr-TR"/>
        </w:rPr>
        <w:pict>
          <v:roundrect id="_x0000_s1026" style="position:absolute;margin-left:2in;margin-top:14.7pt;width:109.5pt;height:26.25pt;z-index:251658240;mso-position-horizontal-relative:text;mso-position-vertical-relative:text" arcsize="10923f" strokecolor="#4f81bd" strokeweight="2.5pt">
            <v:shadow color="#868686"/>
            <v:textbox style="mso-next-textbox:#_x0000_s1026">
              <w:txbxContent>
                <w:p w:rsidR="008E6FB4" w:rsidRDefault="008E6FB4" w:rsidP="008E5150">
                  <w:pPr>
                    <w:jc w:val="center"/>
                  </w:pPr>
                  <w:r>
                    <w:t>24 Temmuz 1923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</w:rPr>
        <w:t xml:space="preserve"> ( 5 puan)</w:t>
      </w:r>
    </w:p>
    <w:p w:rsidR="008E6FB4" w:rsidRPr="008D002F" w:rsidRDefault="008E6FB4" w:rsidP="008E5150">
      <w:pPr>
        <w:pStyle w:val="NoSpacing"/>
        <w:rPr>
          <w:rFonts w:ascii="Times New Roman" w:hAnsi="Times New Roman"/>
        </w:rPr>
      </w:pPr>
      <w:r w:rsidRPr="008D002F">
        <w:rPr>
          <w:rFonts w:ascii="Times New Roman" w:hAnsi="Times New Roman"/>
        </w:rPr>
        <w:t>Cumhuriyetin ilanı</w:t>
      </w:r>
    </w:p>
    <w:p w:rsidR="008E6FB4" w:rsidRPr="008D002F" w:rsidRDefault="008E6FB4" w:rsidP="008E5150">
      <w:pPr>
        <w:pStyle w:val="NoSpacing"/>
        <w:rPr>
          <w:rFonts w:ascii="Times New Roman" w:hAnsi="Times New Roman"/>
        </w:rPr>
      </w:pPr>
    </w:p>
    <w:p w:rsidR="008E6FB4" w:rsidRPr="008D002F" w:rsidRDefault="008E6FB4" w:rsidP="008E5150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roundrect id="_x0000_s1027" style="position:absolute;margin-left:2in;margin-top:1.7pt;width:109.5pt;height:26.25pt;z-index:251659264" arcsize="10923f" strokecolor="#4f81bd" strokeweight="2.5pt">
            <v:shadow color="#868686"/>
            <v:textbox style="mso-next-textbox:#_x0000_s1027">
              <w:txbxContent>
                <w:p w:rsidR="008E6FB4" w:rsidRDefault="008E6FB4" w:rsidP="008E5150">
                  <w:pPr>
                    <w:jc w:val="center"/>
                  </w:pPr>
                  <w:r>
                    <w:t>26-30 Ağustos 1922</w:t>
                  </w:r>
                </w:p>
              </w:txbxContent>
            </v:textbox>
          </v:roundrect>
        </w:pict>
      </w:r>
      <w:r w:rsidRPr="008D002F">
        <w:rPr>
          <w:rFonts w:ascii="Times New Roman" w:hAnsi="Times New Roman"/>
        </w:rPr>
        <w:t>Sivas Kongresi</w:t>
      </w:r>
    </w:p>
    <w:p w:rsidR="008E6FB4" w:rsidRPr="008D002F" w:rsidRDefault="008E6FB4" w:rsidP="008E5150">
      <w:pPr>
        <w:pStyle w:val="NoSpacing"/>
        <w:rPr>
          <w:rFonts w:ascii="Times New Roman" w:hAnsi="Times New Roman"/>
        </w:rPr>
      </w:pPr>
    </w:p>
    <w:p w:rsidR="008E6FB4" w:rsidRPr="008D002F" w:rsidRDefault="008E6FB4" w:rsidP="008E5150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roundrect id="_x0000_s1028" style="position:absolute;margin-left:2in;margin-top:1.1pt;width:109.5pt;height:26.25pt;z-index:251660288" arcsize="10923f" strokecolor="#4f81bd" strokeweight="2.5pt">
            <v:shadow color="#868686"/>
            <v:textbox style="mso-next-textbox:#_x0000_s1028">
              <w:txbxContent>
                <w:p w:rsidR="008E6FB4" w:rsidRDefault="008E6FB4" w:rsidP="008E5150">
                  <w:pPr>
                    <w:jc w:val="center"/>
                  </w:pPr>
                  <w:r>
                    <w:t>29 Ekim 1923</w:t>
                  </w:r>
                </w:p>
              </w:txbxContent>
            </v:textbox>
          </v:roundrect>
        </w:pict>
      </w:r>
      <w:r w:rsidRPr="008D002F">
        <w:rPr>
          <w:rFonts w:ascii="Times New Roman" w:hAnsi="Times New Roman"/>
        </w:rPr>
        <w:t>Kurtuluş Savaşı başlangıcı</w:t>
      </w:r>
    </w:p>
    <w:p w:rsidR="008E6FB4" w:rsidRPr="008D002F" w:rsidRDefault="008E6FB4" w:rsidP="008E5150">
      <w:pPr>
        <w:pStyle w:val="NoSpacing"/>
        <w:rPr>
          <w:rFonts w:ascii="Times New Roman" w:hAnsi="Times New Roman"/>
        </w:rPr>
      </w:pPr>
    </w:p>
    <w:p w:rsidR="008E6FB4" w:rsidRPr="008D002F" w:rsidRDefault="008E6FB4" w:rsidP="008E5150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roundrect id="_x0000_s1029" style="position:absolute;margin-left:2in;margin-top:1.2pt;width:109.5pt;height:26.25pt;z-index:251661312" arcsize="10923f" strokecolor="#4f81bd" strokeweight="2.5pt">
            <v:shadow color="#868686"/>
            <v:textbox style="mso-next-textbox:#_x0000_s1029">
              <w:txbxContent>
                <w:p w:rsidR="008E6FB4" w:rsidRDefault="008E6FB4" w:rsidP="008E5150">
                  <w:pPr>
                    <w:jc w:val="center"/>
                  </w:pPr>
                  <w:r>
                    <w:t>4-11 Eylül 1919</w:t>
                  </w:r>
                </w:p>
              </w:txbxContent>
            </v:textbox>
          </v:roundrect>
        </w:pict>
      </w:r>
      <w:r w:rsidRPr="008D002F">
        <w:rPr>
          <w:rFonts w:ascii="Times New Roman" w:hAnsi="Times New Roman"/>
        </w:rPr>
        <w:t>Büyük Taarruz</w:t>
      </w:r>
    </w:p>
    <w:p w:rsidR="008E6FB4" w:rsidRPr="008D002F" w:rsidRDefault="008E6FB4" w:rsidP="008E5150">
      <w:pPr>
        <w:pStyle w:val="NoSpacing"/>
        <w:rPr>
          <w:rFonts w:ascii="Times New Roman" w:hAnsi="Times New Roman"/>
        </w:rPr>
      </w:pPr>
    </w:p>
    <w:p w:rsidR="008E6FB4" w:rsidRPr="008D002F" w:rsidRDefault="008E6FB4" w:rsidP="008E5150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roundrect id="_x0000_s1030" style="position:absolute;margin-left:2in;margin-top:1.7pt;width:109.5pt;height:26.25pt;z-index:251662336" arcsize="10923f" strokecolor="#4f81bd" strokeweight="2.5pt">
            <v:shadow color="#868686"/>
            <v:textbox style="mso-next-textbox:#_x0000_s1030">
              <w:txbxContent>
                <w:p w:rsidR="008E6FB4" w:rsidRDefault="008E6FB4" w:rsidP="008E5150">
                  <w:pPr>
                    <w:jc w:val="center"/>
                  </w:pPr>
                  <w:r>
                    <w:t>19 Mayıs 1919</w:t>
                  </w:r>
                </w:p>
              </w:txbxContent>
            </v:textbox>
          </v:roundrect>
        </w:pict>
      </w:r>
      <w:r w:rsidRPr="008D002F">
        <w:rPr>
          <w:rFonts w:ascii="Times New Roman" w:hAnsi="Times New Roman"/>
        </w:rPr>
        <w:t>Lozan Barış Antlaşması</w:t>
      </w:r>
    </w:p>
    <w:p w:rsidR="008E6FB4" w:rsidRPr="00E85651" w:rsidRDefault="008E6FB4" w:rsidP="008E5150">
      <w:pPr>
        <w:pStyle w:val="NoSpacing"/>
        <w:rPr>
          <w:rFonts w:ascii="Comic Sans MS" w:hAnsi="Comic Sans MS"/>
        </w:rPr>
      </w:pPr>
    </w:p>
    <w:p w:rsidR="008E6FB4" w:rsidRPr="00812F3C" w:rsidRDefault="008E6FB4" w:rsidP="005A7AD2">
      <w:pPr>
        <w:rPr>
          <w:b/>
        </w:rPr>
      </w:pPr>
      <w:r w:rsidRPr="00812F3C">
        <w:rPr>
          <w:rFonts w:ascii="Comic Sans MS" w:hAnsi="Comic Sans MS"/>
        </w:rPr>
        <w:t xml:space="preserve"> </w:t>
      </w:r>
    </w:p>
    <w:p w:rsidR="008E6FB4" w:rsidRPr="00812F3C" w:rsidRDefault="008E6FB4" w:rsidP="00812F3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 Black" w:hAnsi="Arial Black"/>
        </w:rPr>
      </w:pPr>
      <w:r w:rsidRPr="00812F3C">
        <w:rPr>
          <w:b/>
        </w:rPr>
        <w:t xml:space="preserve"> </w:t>
      </w:r>
      <w:r w:rsidRPr="006D3B51">
        <w:rPr>
          <w:b/>
        </w:rPr>
        <w:t>C) Aşağıdaki soruların doğru cevaplarını işaretleyiniz.</w:t>
      </w:r>
      <w:r w:rsidRPr="00812F3C">
        <w:rPr>
          <w:b/>
        </w:rPr>
        <w:t xml:space="preserve"> </w:t>
      </w:r>
      <w:r w:rsidRPr="00812F3C">
        <w:t xml:space="preserve">Her soru </w:t>
      </w:r>
      <w:r>
        <w:t xml:space="preserve">2 </w:t>
      </w:r>
      <w:r w:rsidRPr="00812F3C">
        <w:t xml:space="preserve">puandır.  Toplam </w:t>
      </w:r>
      <w:r>
        <w:t xml:space="preserve">34 </w:t>
      </w:r>
      <w:r w:rsidRPr="00812F3C">
        <w:t xml:space="preserve"> puandır.</w:t>
      </w:r>
    </w:p>
    <w:p w:rsidR="008E6FB4" w:rsidRPr="00812F3C" w:rsidRDefault="008E6FB4" w:rsidP="00C23B2A">
      <w:pPr>
        <w:widowControl w:val="0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31" w:color="auto"/>
        </w:pBdr>
        <w:tabs>
          <w:tab w:val="left" w:pos="825"/>
        </w:tabs>
        <w:autoSpaceDE w:val="0"/>
        <w:autoSpaceDN w:val="0"/>
        <w:adjustRightInd w:val="0"/>
        <w:ind w:right="915"/>
      </w:pPr>
      <w:r>
        <w:t xml:space="preserve">1) </w:t>
      </w:r>
      <w:r w:rsidRPr="00812F3C">
        <w:t xml:space="preserve"> “ Her toplumun kendine özgü bir kültürü vardır.Bu kültürü yansıtan  öğeler, kültürel öğeler </w:t>
      </w:r>
      <w:r>
        <w:t>o</w:t>
      </w:r>
      <w:r w:rsidRPr="00812F3C">
        <w:t xml:space="preserve">larak adlandırılır. ”Buna göre ,aşağıdakilerden hangisi kültürel öğelerimizden </w:t>
      </w:r>
      <w:r w:rsidRPr="00812F3C">
        <w:rPr>
          <w:b/>
          <w:u w:val="single"/>
        </w:rPr>
        <w:t>değildir?</w:t>
      </w:r>
    </w:p>
    <w:p w:rsidR="008E6FB4" w:rsidRDefault="008E6FB4" w:rsidP="003462D8">
      <w:pPr>
        <w:widowControl w:val="0"/>
        <w:tabs>
          <w:tab w:val="left" w:pos="825"/>
        </w:tabs>
        <w:autoSpaceDE w:val="0"/>
        <w:autoSpaceDN w:val="0"/>
        <w:adjustRightInd w:val="0"/>
        <w:ind w:right="915"/>
      </w:pPr>
      <w:r w:rsidRPr="00812F3C">
        <w:t>A- halk oyunları</w:t>
      </w:r>
      <w:r w:rsidRPr="00812F3C">
        <w:tab/>
      </w:r>
      <w:r w:rsidRPr="00812F3C">
        <w:tab/>
        <w:t xml:space="preserve">B-yemekler    </w:t>
      </w:r>
      <w:r>
        <w:t xml:space="preserve">    </w:t>
      </w:r>
      <w:r w:rsidRPr="00812F3C">
        <w:t xml:space="preserve"> C- düğünler</w:t>
      </w:r>
      <w:r w:rsidRPr="00812F3C">
        <w:tab/>
      </w:r>
      <w:r w:rsidRPr="00812F3C">
        <w:tab/>
        <w:t>C- arabalar</w:t>
      </w:r>
    </w:p>
    <w:p w:rsidR="008E6FB4" w:rsidRPr="009857F6" w:rsidRDefault="008E6FB4" w:rsidP="003462D8">
      <w:pPr>
        <w:widowControl w:val="0"/>
        <w:tabs>
          <w:tab w:val="left" w:pos="825"/>
        </w:tabs>
        <w:autoSpaceDE w:val="0"/>
        <w:autoSpaceDN w:val="0"/>
        <w:adjustRightInd w:val="0"/>
        <w:ind w:right="915"/>
      </w:pPr>
    </w:p>
    <w:p w:rsidR="008E6FB4" w:rsidRPr="00812F3C" w:rsidRDefault="008E6FB4" w:rsidP="001E08DE">
      <w:pPr>
        <w:widowControl w:val="0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825"/>
        </w:tabs>
        <w:autoSpaceDE w:val="0"/>
        <w:autoSpaceDN w:val="0"/>
        <w:adjustRightInd w:val="0"/>
        <w:rPr>
          <w:b/>
        </w:rPr>
      </w:pPr>
      <w:r>
        <w:rPr>
          <w:b/>
        </w:rPr>
        <w:t>2</w:t>
      </w:r>
      <w:r w:rsidRPr="00812F3C">
        <w:rPr>
          <w:b/>
        </w:rPr>
        <w:t>.” Halk oyunlarımız kültürel zenginliğimizin bir parçasıdır. Her yöremizin kendine özgü bir halk oyunu vardır.” Aşağıdakilerden hangisi Ege Bölgemizin bir oyunudur?</w:t>
      </w:r>
    </w:p>
    <w:p w:rsidR="008E6FB4" w:rsidRPr="00812F3C" w:rsidRDefault="008E6FB4" w:rsidP="00E3038F">
      <w:pPr>
        <w:widowControl w:val="0"/>
        <w:tabs>
          <w:tab w:val="left" w:pos="825"/>
        </w:tabs>
        <w:autoSpaceDE w:val="0"/>
        <w:autoSpaceDN w:val="0"/>
        <w:adjustRightInd w:val="0"/>
      </w:pPr>
      <w:r w:rsidRPr="00812F3C">
        <w:t>A- horon</w:t>
      </w:r>
      <w:r w:rsidRPr="00812F3C">
        <w:tab/>
      </w:r>
      <w:r w:rsidRPr="00812F3C">
        <w:tab/>
        <w:t>B- kafkas</w:t>
      </w:r>
      <w:r w:rsidRPr="00812F3C">
        <w:tab/>
      </w:r>
      <w:r w:rsidRPr="00812F3C">
        <w:tab/>
        <w:t>C- zeybek</w:t>
      </w:r>
      <w:r w:rsidRPr="00812F3C">
        <w:tab/>
      </w:r>
      <w:r w:rsidRPr="00812F3C">
        <w:tab/>
        <w:t>D- çayda çıra</w:t>
      </w:r>
    </w:p>
    <w:p w:rsidR="008E6FB4" w:rsidRPr="00812F3C" w:rsidRDefault="008E6FB4" w:rsidP="00E3038F">
      <w:pPr>
        <w:widowControl w:val="0"/>
        <w:tabs>
          <w:tab w:val="left" w:pos="825"/>
        </w:tabs>
        <w:autoSpaceDE w:val="0"/>
        <w:autoSpaceDN w:val="0"/>
        <w:adjustRightInd w:val="0"/>
      </w:pPr>
    </w:p>
    <w:p w:rsidR="008E6FB4" w:rsidRPr="00812F3C" w:rsidRDefault="008E6FB4" w:rsidP="00E3038F">
      <w:pPr>
        <w:widowControl w:val="0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825"/>
        </w:tabs>
        <w:autoSpaceDE w:val="0"/>
        <w:autoSpaceDN w:val="0"/>
        <w:adjustRightInd w:val="0"/>
        <w:rPr>
          <w:b/>
        </w:rPr>
      </w:pPr>
      <w:r>
        <w:rPr>
          <w:b/>
        </w:rPr>
        <w:t>3</w:t>
      </w:r>
      <w:r w:rsidRPr="00812F3C">
        <w:rPr>
          <w:b/>
        </w:rPr>
        <w:t>.Mustafa Kemal Samsun’a çıktıktan sonra sırası ile hangi illere  gitmiştir?</w:t>
      </w:r>
    </w:p>
    <w:p w:rsidR="008E6FB4" w:rsidRDefault="008E6FB4" w:rsidP="00E3038F">
      <w:r w:rsidRPr="00812F3C">
        <w:t>A)Amasya-Ordu-Erzurum</w:t>
      </w:r>
      <w:r w:rsidRPr="00812F3C">
        <w:tab/>
        <w:t xml:space="preserve">B)Erzurum-Trabzon-Kars   </w:t>
      </w:r>
      <w:r>
        <w:t xml:space="preserve"> C)Amasya-Kars-Ağrı </w:t>
      </w:r>
      <w:r w:rsidRPr="00812F3C">
        <w:t xml:space="preserve">     D)Amasya-Erzurum-Sivas</w:t>
      </w:r>
    </w:p>
    <w:p w:rsidR="008E6FB4" w:rsidRPr="00812F3C" w:rsidRDefault="008E6FB4" w:rsidP="00E3038F"/>
    <w:p w:rsidR="008E6FB4" w:rsidRPr="00812F3C" w:rsidRDefault="008E6FB4" w:rsidP="00E3038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</w:rPr>
      </w:pPr>
      <w:r>
        <w:rPr>
          <w:b/>
        </w:rPr>
        <w:t>4</w:t>
      </w:r>
      <w:r w:rsidRPr="00812F3C">
        <w:rPr>
          <w:b/>
        </w:rPr>
        <w:t xml:space="preserve">.Aşağıdaki savaşların hangisinden sonra Mustafa Kemal’e “Gazi” unvanı ve “Mareşallik” rütbesi verilmiştir? </w:t>
      </w:r>
    </w:p>
    <w:p w:rsidR="008E6FB4" w:rsidRDefault="008E6FB4" w:rsidP="00E3038F">
      <w:pPr>
        <w:jc w:val="both"/>
      </w:pPr>
      <w:r w:rsidRPr="00812F3C">
        <w:t>A) I. İnönü Savaşı       B)  Sakarya Meydan Savaşı   C) Büyük Taarruz                   D)  II. İnönü Savaşı</w:t>
      </w:r>
    </w:p>
    <w:p w:rsidR="008E6FB4" w:rsidRPr="00812F3C" w:rsidRDefault="008E6FB4" w:rsidP="00E3038F">
      <w:pPr>
        <w:jc w:val="both"/>
      </w:pPr>
    </w:p>
    <w:p w:rsidR="008E6FB4" w:rsidRPr="005A7AD2" w:rsidRDefault="008E6FB4" w:rsidP="00E3038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b/>
        </w:rPr>
      </w:pPr>
      <w:r>
        <w:rPr>
          <w:b/>
        </w:rPr>
        <w:t>5</w:t>
      </w:r>
      <w:r w:rsidRPr="005A7AD2">
        <w:rPr>
          <w:b/>
        </w:rPr>
        <w:t>. “Atalarımızdan kalan alışkanlıklara ve davranışlara gelenek-görenek denir.”</w:t>
      </w:r>
    </w:p>
    <w:p w:rsidR="008E6FB4" w:rsidRPr="005A7AD2" w:rsidRDefault="008E6FB4" w:rsidP="00E3038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b/>
          <w:u w:val="single"/>
        </w:rPr>
      </w:pPr>
      <w:r w:rsidRPr="005A7AD2">
        <w:rPr>
          <w:b/>
        </w:rPr>
        <w:t xml:space="preserve">Yukarıdaki bilgiye göre aşağıdakilerden hangisi gelenek – görenek </w:t>
      </w:r>
      <w:r w:rsidRPr="005A7AD2">
        <w:rPr>
          <w:b/>
          <w:u w:val="single"/>
        </w:rPr>
        <w:t>değildir?</w:t>
      </w:r>
    </w:p>
    <w:p w:rsidR="008E6FB4" w:rsidRPr="00812F3C" w:rsidRDefault="008E6FB4" w:rsidP="00E3038F">
      <w:r w:rsidRPr="00812F3C">
        <w:t xml:space="preserve">A) Evlenen kızların gelinlik giymesi.                    </w:t>
      </w:r>
      <w:r>
        <w:t xml:space="preserve"> </w:t>
      </w:r>
      <w:r w:rsidRPr="00812F3C">
        <w:t xml:space="preserve"> </w:t>
      </w:r>
      <w:r>
        <w:t xml:space="preserve"> </w:t>
      </w:r>
      <w:r w:rsidRPr="00812F3C">
        <w:t>B) Bayramlarda büyüklerin elini öpmek.</w:t>
      </w:r>
    </w:p>
    <w:p w:rsidR="008E6FB4" w:rsidRDefault="008E6FB4" w:rsidP="00E3038F">
      <w:r w:rsidRPr="00812F3C">
        <w:t xml:space="preserve">C) Bilgisayar sınıflarında eğitim-öğretim görmek. </w:t>
      </w:r>
      <w:r>
        <w:t xml:space="preserve">  </w:t>
      </w:r>
      <w:r w:rsidRPr="00812F3C">
        <w:t>D) Düğünden önce kına gecesi düzenlemek.</w:t>
      </w:r>
    </w:p>
    <w:p w:rsidR="008E6FB4" w:rsidRPr="00812F3C" w:rsidRDefault="008E6FB4" w:rsidP="00E3038F"/>
    <w:p w:rsidR="008E6FB4" w:rsidRPr="009E20FD" w:rsidRDefault="008E6FB4" w:rsidP="00E3038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u w:val="single"/>
        </w:rPr>
      </w:pPr>
      <w:r>
        <w:rPr>
          <w:b/>
        </w:rPr>
        <w:t>6.</w:t>
      </w:r>
      <w:r w:rsidRPr="009E20FD">
        <w:rPr>
          <w:b/>
        </w:rPr>
        <w:t xml:space="preserve"> </w:t>
      </w:r>
      <w:r>
        <w:rPr>
          <w:b/>
        </w:rPr>
        <w:t>Kurtuluş Savaşımız hangi olayla başlamıştır?</w:t>
      </w:r>
    </w:p>
    <w:p w:rsidR="008E6FB4" w:rsidRPr="009D592A" w:rsidRDefault="008E6FB4" w:rsidP="009D592A">
      <w:pPr>
        <w:rPr>
          <w:sz w:val="22"/>
          <w:szCs w:val="22"/>
        </w:rPr>
      </w:pPr>
      <w:r w:rsidRPr="009D592A">
        <w:rPr>
          <w:sz w:val="22"/>
          <w:szCs w:val="22"/>
        </w:rPr>
        <w:t xml:space="preserve"> A. İzmir’in işgal edilmesi                        B) İstantanbul’un işgal edilmesi</w:t>
      </w:r>
    </w:p>
    <w:p w:rsidR="008E6FB4" w:rsidRDefault="008E6FB4" w:rsidP="009D592A">
      <w:pPr>
        <w:rPr>
          <w:sz w:val="22"/>
          <w:szCs w:val="22"/>
        </w:rPr>
      </w:pPr>
      <w:r w:rsidRPr="009D592A">
        <w:rPr>
          <w:sz w:val="22"/>
          <w:szCs w:val="22"/>
        </w:rPr>
        <w:t xml:space="preserve">  C. Atatürk’ün Samsun’a çıkması             D )Amasya Genelgesi’nin yayınlanması</w:t>
      </w:r>
    </w:p>
    <w:p w:rsidR="008E6FB4" w:rsidRPr="009D592A" w:rsidRDefault="008E6FB4" w:rsidP="009D592A">
      <w:pPr>
        <w:rPr>
          <w:sz w:val="22"/>
          <w:szCs w:val="22"/>
        </w:rPr>
      </w:pPr>
    </w:p>
    <w:p w:rsidR="008E6FB4" w:rsidRPr="009E20FD" w:rsidRDefault="008E6FB4" w:rsidP="00DC59B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u w:val="single"/>
        </w:rPr>
      </w:pPr>
      <w:r>
        <w:rPr>
          <w:rFonts w:ascii="Comic Sans MS" w:hAnsi="Comic Sans MS"/>
        </w:rPr>
        <w:t>7.</w:t>
      </w:r>
      <w:r w:rsidRPr="009E20FD">
        <w:t xml:space="preserve"> Atatürk “</w:t>
      </w:r>
      <w:r w:rsidRPr="009E20FD">
        <w:rPr>
          <w:b/>
        </w:rPr>
        <w:t>Ordular, ilk hedefiniz Akdeniz’dir</w:t>
      </w:r>
      <w:r w:rsidRPr="009E20FD">
        <w:t xml:space="preserve">” emrini hangi savaşta vermiştir? </w:t>
      </w:r>
    </w:p>
    <w:p w:rsidR="008E6FB4" w:rsidRDefault="008E6FB4" w:rsidP="00E3038F">
      <w:r w:rsidRPr="009E20FD">
        <w:t xml:space="preserve">A)Sakarya Savaşı                    B)Başkomutanlık Meydan Muharebesi   </w:t>
      </w:r>
      <w:r>
        <w:t xml:space="preserve"> </w:t>
      </w:r>
      <w:r w:rsidRPr="009E20FD">
        <w:t>C)I. İnönü                    D)II. İnönü</w:t>
      </w:r>
    </w:p>
    <w:p w:rsidR="008E6FB4" w:rsidRPr="009E20FD" w:rsidRDefault="008E6FB4" w:rsidP="00E3038F"/>
    <w:p w:rsidR="008E6FB4" w:rsidRPr="009E20FD" w:rsidRDefault="008E6FB4" w:rsidP="00DC59B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u w:val="single"/>
        </w:rPr>
      </w:pPr>
      <w:r>
        <w:rPr>
          <w:b/>
        </w:rPr>
        <w:t>8.</w:t>
      </w:r>
      <w:r w:rsidRPr="009E20FD">
        <w:rPr>
          <w:b/>
        </w:rPr>
        <w:t>Se</w:t>
      </w:r>
      <w:r w:rsidRPr="009E20FD">
        <w:rPr>
          <w:rStyle w:val="Strong"/>
          <w:b w:val="0"/>
        </w:rPr>
        <w:t>fa dedesine sorular sorarak geçmişini öğreniyor. Sefa'nın kullandığı yöntem aşağıdakilerden hangisidir?</w:t>
      </w:r>
    </w:p>
    <w:p w:rsidR="008E6FB4" w:rsidRDefault="008E6FB4" w:rsidP="00DC59B4">
      <w:pPr>
        <w:numPr>
          <w:ilvl w:val="0"/>
          <w:numId w:val="3"/>
        </w:numPr>
      </w:pPr>
      <w:r w:rsidRPr="009E20FD">
        <w:t>Yazılı tarih yöntemi                B) Sözlü tarih yöntemi        C) Araştırma yöntemi                 D) Olayları yaşama</w:t>
      </w:r>
    </w:p>
    <w:p w:rsidR="008E6FB4" w:rsidRDefault="008E6FB4" w:rsidP="000545F4">
      <w:pPr>
        <w:ind w:left="630"/>
      </w:pPr>
    </w:p>
    <w:p w:rsidR="008E6FB4" w:rsidRDefault="008E6FB4" w:rsidP="000545F4">
      <w:pPr>
        <w:ind w:left="630"/>
      </w:pPr>
    </w:p>
    <w:p w:rsidR="008E6FB4" w:rsidRPr="00B332D1" w:rsidRDefault="008E6FB4" w:rsidP="000545F4">
      <w:pPr>
        <w:rPr>
          <w:rFonts w:cs="Calibri"/>
          <w:b/>
          <w:noProof/>
        </w:rPr>
      </w:pPr>
      <w:r w:rsidRPr="00683FD2">
        <w:rPr>
          <w:rFonts w:cs="Calibri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6" type="#_x0000_t75" style="width:198pt;height:73.5pt;visibility:visible">
            <v:imagedata r:id="rId7" o:title=""/>
          </v:shape>
        </w:pict>
      </w:r>
    </w:p>
    <w:p w:rsidR="008E6FB4" w:rsidRPr="000545F4" w:rsidRDefault="008E6FB4" w:rsidP="000545F4">
      <w:pPr>
        <w:rPr>
          <w:rFonts w:cs="Calibri"/>
          <w:b/>
          <w:u w:val="single"/>
        </w:rPr>
      </w:pPr>
      <w:r w:rsidRPr="000545F4">
        <w:rPr>
          <w:rFonts w:cs="Calibri"/>
          <w:b/>
        </w:rPr>
        <w:t xml:space="preserve"> </w:t>
      </w:r>
      <w:r>
        <w:rPr>
          <w:rFonts w:cs="Calibri"/>
          <w:b/>
        </w:rPr>
        <w:t>9.</w:t>
      </w:r>
      <w:r w:rsidRPr="000545F4">
        <w:rPr>
          <w:rFonts w:cs="Calibri"/>
          <w:b/>
        </w:rPr>
        <w:t xml:space="preserve">Verilen tablo aşağıdakilerden hangisiyle </w:t>
      </w:r>
      <w:r w:rsidRPr="000545F4">
        <w:rPr>
          <w:rFonts w:cs="Calibri"/>
          <w:b/>
          <w:u w:val="single"/>
        </w:rPr>
        <w:t>tamamlanamaz?</w:t>
      </w:r>
    </w:p>
    <w:p w:rsidR="008E6FB4" w:rsidRDefault="008E6FB4" w:rsidP="000545F4">
      <w:pPr>
        <w:rPr>
          <w:rFonts w:cs="Calibri"/>
        </w:rPr>
      </w:pPr>
    </w:p>
    <w:p w:rsidR="008E6FB4" w:rsidRDefault="008E6FB4" w:rsidP="000545F4">
      <w:pPr>
        <w:rPr>
          <w:rFonts w:cs="Calibri"/>
        </w:rPr>
      </w:pPr>
      <w:r w:rsidRPr="00B332D1">
        <w:rPr>
          <w:rFonts w:cs="Calibri"/>
        </w:rPr>
        <w:t>A) Selanik Askeri Rüştiyesi</w:t>
      </w:r>
      <w:r>
        <w:rPr>
          <w:rFonts w:cs="Calibri"/>
        </w:rPr>
        <w:t xml:space="preserve">      </w:t>
      </w:r>
      <w:r w:rsidRPr="00B332D1">
        <w:rPr>
          <w:rFonts w:cs="Calibri"/>
        </w:rPr>
        <w:t>B)İstanbul Harp Okulu</w:t>
      </w:r>
      <w:r>
        <w:rPr>
          <w:rFonts w:cs="Calibri"/>
        </w:rPr>
        <w:t xml:space="preserve">      </w:t>
      </w:r>
      <w:r w:rsidRPr="00B332D1">
        <w:rPr>
          <w:rFonts w:cs="Calibri"/>
        </w:rPr>
        <w:t>C)Köy Enstitüsü</w:t>
      </w:r>
      <w:r>
        <w:rPr>
          <w:rFonts w:cs="Calibri"/>
        </w:rPr>
        <w:t xml:space="preserve">   </w:t>
      </w:r>
      <w:r w:rsidRPr="00B332D1">
        <w:rPr>
          <w:rFonts w:cs="Calibri"/>
        </w:rPr>
        <w:t>D)Manastır Askeri İdadisi</w:t>
      </w:r>
    </w:p>
    <w:p w:rsidR="008E6FB4" w:rsidRDefault="008E6FB4" w:rsidP="000545F4">
      <w:pPr>
        <w:rPr>
          <w:rFonts w:cs="Calibri"/>
        </w:rPr>
      </w:pPr>
    </w:p>
    <w:p w:rsidR="008E6FB4" w:rsidRPr="00032225" w:rsidRDefault="008E6FB4" w:rsidP="00032225">
      <w:pPr>
        <w:jc w:val="both"/>
        <w:rPr>
          <w:sz w:val="20"/>
          <w:szCs w:val="20"/>
        </w:rPr>
      </w:pPr>
      <w:r w:rsidRPr="00683FD2">
        <w:rPr>
          <w:noProof/>
          <w:sz w:val="20"/>
          <w:szCs w:val="20"/>
        </w:rPr>
        <w:pict>
          <v:shape id="Picture 18" o:spid="_x0000_i1027" type="#_x0000_t75" alt="tren" style="width:250.5pt;height:65.25pt;visibility:visible">
            <v:imagedata r:id="rId8" o:title=""/>
          </v:shape>
        </w:pict>
      </w:r>
    </w:p>
    <w:p w:rsidR="008E6FB4" w:rsidRPr="00C23B2A" w:rsidRDefault="008E6FB4" w:rsidP="00032225">
      <w:pPr>
        <w:jc w:val="both"/>
        <w:rPr>
          <w:b/>
          <w:i/>
        </w:rPr>
      </w:pPr>
      <w:r w:rsidRPr="00C23B2A">
        <w:rPr>
          <w:b/>
          <w:i/>
        </w:rPr>
        <w:t>Atatürk, Milli Mücadele yıllarında halkın birlik ve beraberliğini sağlamak için toplantılar yapıp kongreler düzenlemiştir.</w:t>
      </w:r>
    </w:p>
    <w:p w:rsidR="008E6FB4" w:rsidRPr="00C05AE4" w:rsidRDefault="008E6FB4" w:rsidP="00032225">
      <w:pPr>
        <w:tabs>
          <w:tab w:val="left" w:pos="7860"/>
        </w:tabs>
        <w:rPr>
          <w:b/>
          <w:sz w:val="22"/>
          <w:szCs w:val="22"/>
        </w:rPr>
      </w:pPr>
      <w:r w:rsidRPr="006D528C">
        <w:rPr>
          <w:b/>
          <w:i/>
          <w:sz w:val="22"/>
          <w:szCs w:val="22"/>
        </w:rPr>
        <w:t>10</w:t>
      </w:r>
      <w:r>
        <w:rPr>
          <w:i/>
          <w:sz w:val="22"/>
          <w:szCs w:val="22"/>
        </w:rPr>
        <w:t>.</w:t>
      </w:r>
      <w:r w:rsidRPr="00C05AE4">
        <w:rPr>
          <w:sz w:val="22"/>
          <w:szCs w:val="22"/>
        </w:rPr>
        <w:t xml:space="preserve">Yukarıdaki tren vagonlarındaki illerden hangisinde bu toplantılardan biri </w:t>
      </w:r>
      <w:r w:rsidRPr="00C05AE4">
        <w:rPr>
          <w:sz w:val="22"/>
          <w:szCs w:val="22"/>
          <w:u w:val="single"/>
        </w:rPr>
        <w:t>yapılmamıştır?</w:t>
      </w:r>
    </w:p>
    <w:p w:rsidR="008E6FB4" w:rsidRPr="00C05AE4" w:rsidRDefault="008E6FB4" w:rsidP="00032225">
      <w:pPr>
        <w:jc w:val="both"/>
        <w:rPr>
          <w:sz w:val="22"/>
          <w:szCs w:val="22"/>
        </w:rPr>
      </w:pPr>
      <w:r w:rsidRPr="00C05AE4">
        <w:rPr>
          <w:sz w:val="22"/>
          <w:szCs w:val="22"/>
        </w:rPr>
        <w:t>a) 1                b) 2                   c) 3                  d) 4</w:t>
      </w:r>
    </w:p>
    <w:p w:rsidR="008E6FB4" w:rsidRPr="00C05AE4" w:rsidRDefault="008E6FB4" w:rsidP="00032225">
      <w:pPr>
        <w:ind w:left="630"/>
        <w:rPr>
          <w:sz w:val="22"/>
          <w:szCs w:val="22"/>
        </w:rPr>
      </w:pPr>
    </w:p>
    <w:p w:rsidR="008E6FB4" w:rsidRPr="009D592A" w:rsidRDefault="008E6FB4" w:rsidP="00DF148A">
      <w:pPr>
        <w:tabs>
          <w:tab w:val="left" w:pos="540"/>
          <w:tab w:val="left" w:pos="3060"/>
          <w:tab w:val="left" w:pos="5220"/>
          <w:tab w:val="left" w:pos="7020"/>
        </w:tabs>
        <w:spacing w:line="360" w:lineRule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11.  </w:t>
      </w:r>
      <w:r w:rsidRPr="009D592A">
        <w:rPr>
          <w:b/>
          <w:sz w:val="22"/>
          <w:szCs w:val="22"/>
        </w:rPr>
        <w:t>Birinci Dünya Savaşı’ndan sonra yenen devletler Osmanlı topraklarını işgallere  başlamışlardır.Bunun üzerine halk; kendi bölgelerini savunmak üzere örgütlenmiş,   silahlı birlikler kurmuştur.</w:t>
      </w:r>
      <w:r w:rsidRPr="009D592A">
        <w:rPr>
          <w:b/>
          <w:sz w:val="22"/>
          <w:szCs w:val="22"/>
          <w:u w:val="single"/>
        </w:rPr>
        <w:t>Bu güce ne ad verilmektedir?</w:t>
      </w:r>
    </w:p>
    <w:p w:rsidR="008E6FB4" w:rsidRPr="00C05AE4" w:rsidRDefault="008E6FB4" w:rsidP="00DF148A">
      <w:pPr>
        <w:pStyle w:val="AralkYok"/>
        <w:rPr>
          <w:rFonts w:ascii="Times New Roman" w:hAnsi="Times New Roman"/>
        </w:rPr>
      </w:pPr>
      <w:r w:rsidRPr="00C05AE4">
        <w:rPr>
          <w:rFonts w:ascii="Times New Roman" w:hAnsi="Times New Roman"/>
        </w:rPr>
        <w:t xml:space="preserve"> </w:t>
      </w:r>
      <w:r w:rsidRPr="006D528C">
        <w:rPr>
          <w:rFonts w:ascii="Times New Roman" w:hAnsi="Times New Roman"/>
          <w:b/>
        </w:rPr>
        <w:t>A</w:t>
      </w:r>
      <w:r w:rsidRPr="00C05AE4">
        <w:rPr>
          <w:rFonts w:ascii="Times New Roman" w:hAnsi="Times New Roman"/>
        </w:rPr>
        <w:t xml:space="preserve">. Misak-ı Milli                   </w:t>
      </w:r>
      <w:r w:rsidRPr="006D528C">
        <w:rPr>
          <w:rFonts w:ascii="Times New Roman" w:hAnsi="Times New Roman"/>
          <w:b/>
        </w:rPr>
        <w:t>B</w:t>
      </w:r>
      <w:r w:rsidRPr="00C05AE4">
        <w:rPr>
          <w:rFonts w:ascii="Times New Roman" w:hAnsi="Times New Roman"/>
        </w:rPr>
        <w:t xml:space="preserve">.Kuvay-ı İnzibatiye     </w:t>
      </w:r>
      <w:r w:rsidRPr="006D528C">
        <w:rPr>
          <w:rFonts w:ascii="Times New Roman" w:hAnsi="Times New Roman"/>
          <w:b/>
        </w:rPr>
        <w:t>C</w:t>
      </w:r>
      <w:r w:rsidRPr="00C05AE4">
        <w:rPr>
          <w:rFonts w:ascii="Times New Roman" w:hAnsi="Times New Roman"/>
        </w:rPr>
        <w:t xml:space="preserve">. Kuvay-ı Milliye                  </w:t>
      </w:r>
      <w:r w:rsidRPr="006D528C">
        <w:rPr>
          <w:rFonts w:ascii="Times New Roman" w:hAnsi="Times New Roman"/>
          <w:b/>
        </w:rPr>
        <w:t>D</w:t>
      </w:r>
      <w:r w:rsidRPr="00C05AE4">
        <w:rPr>
          <w:rFonts w:ascii="Times New Roman" w:hAnsi="Times New Roman"/>
        </w:rPr>
        <w:t>.Büyük Millet Meclisi</w:t>
      </w:r>
    </w:p>
    <w:p w:rsidR="008E6FB4" w:rsidRPr="00C05AE4" w:rsidRDefault="008E6FB4" w:rsidP="000545F4">
      <w:pPr>
        <w:rPr>
          <w:rFonts w:cs="Calibri"/>
          <w:sz w:val="22"/>
          <w:szCs w:val="22"/>
        </w:rPr>
      </w:pPr>
    </w:p>
    <w:p w:rsidR="008E6FB4" w:rsidRPr="00C05AE4" w:rsidRDefault="008E6FB4" w:rsidP="00C05AE4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eastAsia="VagRoundedThin" w:hAnsi="Times New Roman"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12-</w:t>
      </w:r>
      <w:r w:rsidRPr="00C05AE4">
        <w:rPr>
          <w:rFonts w:ascii="Times New Roman" w:eastAsia="VagRoundedThin" w:hAnsi="Times New Roman"/>
          <w:color w:val="000000"/>
        </w:rPr>
        <w:t xml:space="preserve"> </w:t>
      </w:r>
      <w:r w:rsidRPr="006D528C">
        <w:rPr>
          <w:rFonts w:ascii="Times New Roman" w:eastAsia="VagRoundedThin" w:hAnsi="Times New Roman"/>
          <w:b/>
          <w:color w:val="000000"/>
        </w:rPr>
        <w:t xml:space="preserve">Mustafa Kemal Harp Akademisi’nden hangi </w:t>
      </w:r>
      <w:r w:rsidRPr="009D592A">
        <w:rPr>
          <w:rFonts w:ascii="Times New Roman" w:eastAsia="VagRoundedThin" w:hAnsi="Times New Roman"/>
          <w:b/>
          <w:color w:val="000000"/>
          <w:u w:val="single"/>
        </w:rPr>
        <w:t>rütbeyle mezun olmuştur?</w:t>
      </w:r>
    </w:p>
    <w:p w:rsidR="008E6FB4" w:rsidRPr="00C05AE4" w:rsidRDefault="008E6FB4" w:rsidP="00DF148A">
      <w:pPr>
        <w:pStyle w:val="ListeParagraf"/>
        <w:tabs>
          <w:tab w:val="left" w:pos="284"/>
        </w:tabs>
        <w:spacing w:after="0" w:line="240" w:lineRule="auto"/>
        <w:ind w:left="644" w:hanging="360"/>
        <w:rPr>
          <w:rFonts w:ascii="Times New Roman" w:eastAsia="VagRoundedThin" w:hAnsi="Times New Roman"/>
          <w:color w:val="000000"/>
        </w:rPr>
      </w:pPr>
    </w:p>
    <w:p w:rsidR="008E6FB4" w:rsidRDefault="008E6FB4" w:rsidP="00DF148A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00000"/>
        </w:rPr>
      </w:pPr>
      <w:r w:rsidRPr="00C05AE4">
        <w:rPr>
          <w:rFonts w:ascii="Times New Roman" w:eastAsia="VagRoundedThin" w:hAnsi="Times New Roman"/>
          <w:color w:val="000000"/>
        </w:rPr>
        <w:t>Yarbay</w:t>
      </w:r>
      <w:r w:rsidRPr="00C05AE4">
        <w:rPr>
          <w:rFonts w:ascii="Times New Roman" w:eastAsia="VagRoundedThin" w:hAnsi="Times New Roman"/>
          <w:color w:val="000000"/>
        </w:rPr>
        <w:tab/>
      </w:r>
      <w:r w:rsidRPr="00C05AE4">
        <w:rPr>
          <w:rFonts w:ascii="Times New Roman" w:eastAsia="VagRoundedThin" w:hAnsi="Times New Roman"/>
          <w:color w:val="000000"/>
        </w:rPr>
        <w:tab/>
      </w:r>
      <w:r w:rsidRPr="00C05AE4">
        <w:rPr>
          <w:rFonts w:ascii="Times New Roman" w:eastAsia="VagRoundedThin" w:hAnsi="Times New Roman"/>
          <w:color w:val="000000"/>
        </w:rPr>
        <w:tab/>
      </w:r>
      <w:r>
        <w:rPr>
          <w:rFonts w:ascii="Times New Roman" w:eastAsia="VagRoundedThin" w:hAnsi="Times New Roman"/>
          <w:b/>
          <w:color w:val="000000"/>
        </w:rPr>
        <w:t>b.</w:t>
      </w:r>
      <w:r w:rsidRPr="00C05AE4">
        <w:rPr>
          <w:rFonts w:ascii="Times New Roman" w:eastAsia="VagRoundedThin" w:hAnsi="Times New Roman"/>
          <w:color w:val="000000"/>
        </w:rPr>
        <w:t xml:space="preserve"> Albay  </w:t>
      </w:r>
      <w:r>
        <w:rPr>
          <w:rFonts w:ascii="Times New Roman" w:eastAsia="VagRoundedThin" w:hAnsi="Times New Roman"/>
          <w:color w:val="000000"/>
        </w:rPr>
        <w:t xml:space="preserve">           </w:t>
      </w:r>
      <w:r w:rsidRPr="00C05AE4">
        <w:rPr>
          <w:rFonts w:ascii="Times New Roman" w:eastAsia="VagRoundedThin" w:hAnsi="Times New Roman"/>
          <w:color w:val="000000"/>
        </w:rPr>
        <w:t xml:space="preserve">  </w:t>
      </w:r>
      <w:r>
        <w:rPr>
          <w:rFonts w:ascii="Times New Roman" w:eastAsia="VagRoundedThin" w:hAnsi="Times New Roman"/>
          <w:color w:val="000000"/>
        </w:rPr>
        <w:t xml:space="preserve">    c.</w:t>
      </w:r>
      <w:r w:rsidRPr="00C05AE4">
        <w:rPr>
          <w:rFonts w:ascii="Times New Roman" w:eastAsia="VagRoundedThin" w:hAnsi="Times New Roman"/>
          <w:color w:val="000000"/>
        </w:rPr>
        <w:t>Kurmay Yüzbaşı</w:t>
      </w:r>
      <w:r w:rsidRPr="00C05AE4">
        <w:rPr>
          <w:rFonts w:ascii="Times New Roman" w:eastAsia="VagRoundedThin" w:hAnsi="Times New Roman"/>
          <w:color w:val="000000"/>
        </w:rPr>
        <w:tab/>
      </w:r>
      <w:r>
        <w:rPr>
          <w:rFonts w:ascii="Times New Roman" w:eastAsia="VagRoundedThin" w:hAnsi="Times New Roman"/>
          <w:color w:val="000000"/>
        </w:rPr>
        <w:t xml:space="preserve">                     </w:t>
      </w:r>
      <w:r w:rsidRPr="00C05AE4">
        <w:rPr>
          <w:rFonts w:ascii="Times New Roman" w:eastAsia="VagRoundedThin" w:hAnsi="Times New Roman"/>
          <w:b/>
          <w:color w:val="000000"/>
        </w:rPr>
        <w:t>d.</w:t>
      </w:r>
      <w:r w:rsidRPr="00C05AE4">
        <w:rPr>
          <w:rFonts w:ascii="Times New Roman" w:eastAsia="VagRoundedThin" w:hAnsi="Times New Roman"/>
          <w:color w:val="000000"/>
        </w:rPr>
        <w:t xml:space="preserve"> Binbaşı</w:t>
      </w:r>
    </w:p>
    <w:p w:rsidR="008E6FB4" w:rsidRDefault="008E6FB4" w:rsidP="006D528C">
      <w:pPr>
        <w:pStyle w:val="ListeParagraf"/>
        <w:tabs>
          <w:tab w:val="left" w:pos="284"/>
        </w:tabs>
        <w:spacing w:after="0" w:line="240" w:lineRule="auto"/>
        <w:ind w:left="644"/>
        <w:rPr>
          <w:rFonts w:ascii="Times New Roman" w:eastAsia="VagRoundedThin" w:hAnsi="Times New Roman"/>
          <w:color w:val="000000"/>
        </w:rPr>
      </w:pPr>
    </w:p>
    <w:p w:rsidR="008E6FB4" w:rsidRPr="009D592A" w:rsidRDefault="008E6FB4" w:rsidP="009D592A">
      <w:pPr>
        <w:widowControl w:val="0"/>
        <w:tabs>
          <w:tab w:val="left" w:pos="825"/>
        </w:tabs>
        <w:autoSpaceDE w:val="0"/>
        <w:autoSpaceDN w:val="0"/>
        <w:adjustRightInd w:val="0"/>
        <w:ind w:right="-29"/>
        <w:rPr>
          <w:b/>
          <w:sz w:val="22"/>
          <w:szCs w:val="22"/>
        </w:rPr>
      </w:pPr>
      <w:r w:rsidRPr="009D592A">
        <w:rPr>
          <w:b/>
          <w:sz w:val="22"/>
          <w:szCs w:val="22"/>
        </w:rPr>
        <w:t xml:space="preserve">13-“Tarih boyunca Türkler yaygın olarak birçok oyun oynamışlardır. Bu oyunlar Türklerin yaşayış şekillerinden ortaya çıkmıştır.” Aşağıdakilerden hangisi bu oyunlardan biri </w:t>
      </w:r>
      <w:r w:rsidRPr="009D592A">
        <w:rPr>
          <w:b/>
          <w:sz w:val="22"/>
          <w:szCs w:val="22"/>
          <w:u w:val="single"/>
        </w:rPr>
        <w:t>değildir?</w:t>
      </w:r>
    </w:p>
    <w:p w:rsidR="008E6FB4" w:rsidRDefault="008E6FB4" w:rsidP="009D592A">
      <w:pPr>
        <w:widowControl w:val="0"/>
        <w:tabs>
          <w:tab w:val="left" w:pos="825"/>
        </w:tabs>
        <w:autoSpaceDE w:val="0"/>
        <w:autoSpaceDN w:val="0"/>
        <w:adjustRightInd w:val="0"/>
        <w:ind w:right="-29"/>
        <w:rPr>
          <w:sz w:val="22"/>
          <w:szCs w:val="22"/>
        </w:rPr>
      </w:pPr>
    </w:p>
    <w:p w:rsidR="008E6FB4" w:rsidRPr="009D592A" w:rsidRDefault="008E6FB4" w:rsidP="009D592A">
      <w:pPr>
        <w:widowControl w:val="0"/>
        <w:tabs>
          <w:tab w:val="left" w:pos="825"/>
        </w:tabs>
        <w:autoSpaceDE w:val="0"/>
        <w:autoSpaceDN w:val="0"/>
        <w:adjustRightInd w:val="0"/>
        <w:ind w:right="-29"/>
        <w:rPr>
          <w:sz w:val="22"/>
          <w:szCs w:val="22"/>
        </w:rPr>
      </w:pPr>
      <w:r w:rsidRPr="009D592A">
        <w:rPr>
          <w:sz w:val="22"/>
          <w:szCs w:val="22"/>
        </w:rPr>
        <w:t xml:space="preserve">A ) Güreş                B ) Cirit                     C ) Okçuluk            D ) Basketbol </w:t>
      </w:r>
    </w:p>
    <w:p w:rsidR="008E6FB4" w:rsidRPr="009D592A" w:rsidRDefault="008E6FB4" w:rsidP="006D528C">
      <w:pPr>
        <w:pStyle w:val="ListeParagraf"/>
        <w:tabs>
          <w:tab w:val="left" w:pos="0"/>
        </w:tabs>
        <w:spacing w:after="0" w:line="240" w:lineRule="auto"/>
        <w:ind w:left="0"/>
        <w:rPr>
          <w:rFonts w:ascii="Times New Roman" w:eastAsia="VagRoundedThin" w:hAnsi="Times New Roman"/>
          <w:color w:val="000000"/>
        </w:rPr>
      </w:pPr>
    </w:p>
    <w:p w:rsidR="008E6FB4" w:rsidRPr="009D592A" w:rsidRDefault="008E6FB4" w:rsidP="00910EE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9D592A">
        <w:rPr>
          <w:b/>
          <w:bCs/>
          <w:color w:val="000000"/>
          <w:sz w:val="22"/>
          <w:szCs w:val="22"/>
        </w:rPr>
        <w:t>14. Aşağıdakilerden hangisi ulusal bayramı</w:t>
      </w:r>
      <w:r w:rsidRPr="009D592A">
        <w:rPr>
          <w:b/>
          <w:bCs/>
          <w:color w:val="000000"/>
          <w:sz w:val="22"/>
          <w:szCs w:val="22"/>
        </w:rPr>
        <w:softHyphen/>
        <w:t>mız değildir?</w:t>
      </w:r>
    </w:p>
    <w:p w:rsidR="008E6FB4" w:rsidRPr="009D592A" w:rsidRDefault="008E6FB4" w:rsidP="00910EE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9D592A">
        <w:rPr>
          <w:bCs/>
          <w:color w:val="000000"/>
          <w:sz w:val="22"/>
          <w:szCs w:val="22"/>
        </w:rPr>
        <w:t xml:space="preserve">A. </w:t>
      </w:r>
      <w:r w:rsidRPr="009D592A">
        <w:rPr>
          <w:color w:val="000000"/>
          <w:sz w:val="22"/>
          <w:szCs w:val="22"/>
        </w:rPr>
        <w:t xml:space="preserve">Cumhuriyet Bayramı                                                          B. Ramazan Bayramı    </w:t>
      </w:r>
    </w:p>
    <w:p w:rsidR="008E6FB4" w:rsidRPr="009D592A" w:rsidRDefault="008E6FB4" w:rsidP="00910EE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9D592A">
        <w:rPr>
          <w:color w:val="000000"/>
          <w:sz w:val="22"/>
          <w:szCs w:val="22"/>
        </w:rPr>
        <w:t>C.  19 Mayıs Atatürk'ü Anma ve Gençlik ve Spor Bayramı   D. 30 Ağustos Zafer Bayramı</w:t>
      </w:r>
    </w:p>
    <w:p w:rsidR="008E6FB4" w:rsidRPr="009D592A" w:rsidRDefault="008E6FB4" w:rsidP="00910EE3">
      <w:pPr>
        <w:pStyle w:val="ListeParagraf"/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00000"/>
        </w:rPr>
      </w:pPr>
    </w:p>
    <w:p w:rsidR="008E6FB4" w:rsidRPr="009D592A" w:rsidRDefault="008E6FB4" w:rsidP="009D592A">
      <w:pPr>
        <w:spacing w:after="120"/>
        <w:rPr>
          <w:b/>
          <w:color w:val="000000"/>
          <w:sz w:val="22"/>
          <w:szCs w:val="22"/>
        </w:rPr>
      </w:pPr>
      <w:r w:rsidRPr="009D592A">
        <w:rPr>
          <w:b/>
          <w:sz w:val="22"/>
          <w:szCs w:val="22"/>
        </w:rPr>
        <w:t xml:space="preserve">15. </w:t>
      </w:r>
      <w:r w:rsidRPr="009D592A">
        <w:rPr>
          <w:b/>
          <w:color w:val="000000"/>
          <w:sz w:val="22"/>
          <w:szCs w:val="22"/>
        </w:rPr>
        <w:t>“Eskiden düğünlerimizde gelin ata bindirilip erkek evine getirilirdi. Şimdi ise gelin alma töreninin vazgeçilmez aracı otomobil olmuştur.”</w:t>
      </w:r>
      <w:r w:rsidRPr="009D592A">
        <w:rPr>
          <w:b/>
          <w:color w:val="000000"/>
          <w:sz w:val="22"/>
          <w:szCs w:val="22"/>
        </w:rPr>
        <w:br/>
      </w:r>
      <w:r w:rsidRPr="009D592A">
        <w:rPr>
          <w:b/>
          <w:bCs/>
          <w:color w:val="000000"/>
          <w:sz w:val="22"/>
          <w:szCs w:val="22"/>
        </w:rPr>
        <w:t>Yukarıdaki paragrafta kültür öğelerimizin hangi yönü vurgulanmıştır?</w:t>
      </w:r>
    </w:p>
    <w:p w:rsidR="008E6FB4" w:rsidRPr="009D592A" w:rsidRDefault="008E6FB4" w:rsidP="009D592A">
      <w:pPr>
        <w:spacing w:after="120"/>
        <w:rPr>
          <w:color w:val="000000"/>
          <w:sz w:val="22"/>
          <w:szCs w:val="22"/>
        </w:rPr>
      </w:pPr>
      <w:r w:rsidRPr="009D592A">
        <w:rPr>
          <w:color w:val="000000"/>
          <w:sz w:val="22"/>
          <w:szCs w:val="22"/>
        </w:rPr>
        <w:t>A)  Geçmişten günümüze değişmeden devam ettiği     B)  Toplumdan topluma farklılık gösterdiği</w:t>
      </w:r>
    </w:p>
    <w:p w:rsidR="008E6FB4" w:rsidRPr="009D592A" w:rsidRDefault="008E6FB4" w:rsidP="009D592A">
      <w:pPr>
        <w:spacing w:after="120"/>
        <w:rPr>
          <w:color w:val="000000"/>
          <w:sz w:val="22"/>
          <w:szCs w:val="22"/>
        </w:rPr>
      </w:pPr>
      <w:r w:rsidRPr="009D592A">
        <w:rPr>
          <w:color w:val="000000"/>
          <w:sz w:val="22"/>
          <w:szCs w:val="22"/>
        </w:rPr>
        <w:t>C)  Geçmişten bugüne değişerek taşındığı                   D)  Kültür öğelerinin nasıl ortaya çıktığı</w:t>
      </w:r>
    </w:p>
    <w:p w:rsidR="008E6FB4" w:rsidRDefault="008E6FB4" w:rsidP="00C23B2A">
      <w:pPr>
        <w:shd w:val="clear" w:color="auto" w:fill="FFFFFF"/>
        <w:rPr>
          <w:rFonts w:ascii="Comic Sans MS" w:hAnsi="Comic Sans MS"/>
          <w:b/>
          <w:sz w:val="20"/>
          <w:szCs w:val="20"/>
        </w:rPr>
      </w:pPr>
    </w:p>
    <w:p w:rsidR="008E6FB4" w:rsidRDefault="008E6FB4" w:rsidP="00C23B2A">
      <w:pPr>
        <w:shd w:val="clear" w:color="auto" w:fill="FFFFFF"/>
        <w:rPr>
          <w:b/>
          <w:sz w:val="22"/>
          <w:szCs w:val="22"/>
        </w:rPr>
      </w:pPr>
      <w:r w:rsidRPr="00C23B2A">
        <w:rPr>
          <w:b/>
          <w:sz w:val="22"/>
          <w:szCs w:val="22"/>
        </w:rPr>
        <w:t>16</w:t>
      </w:r>
      <w:r>
        <w:rPr>
          <w:b/>
          <w:sz w:val="22"/>
          <w:szCs w:val="22"/>
        </w:rPr>
        <w:t>.</w:t>
      </w:r>
      <w:r w:rsidRPr="00C23B2A">
        <w:rPr>
          <w:b/>
          <w:sz w:val="22"/>
          <w:szCs w:val="22"/>
        </w:rPr>
        <w:t xml:space="preserve">Aşağıdakilerden hangisi Osmanlı Devleti’nin Birinci   Dünya Savaşı sonunda imzaladığı antlaşmadır?                                                                                                                                                                              </w:t>
      </w:r>
    </w:p>
    <w:p w:rsidR="008E6FB4" w:rsidRDefault="008E6FB4" w:rsidP="00C23B2A">
      <w:pPr>
        <w:shd w:val="clear" w:color="auto" w:fill="FFFFFF"/>
        <w:rPr>
          <w:b/>
          <w:sz w:val="22"/>
          <w:szCs w:val="22"/>
        </w:rPr>
      </w:pPr>
    </w:p>
    <w:p w:rsidR="008E6FB4" w:rsidRPr="00C23B2A" w:rsidRDefault="008E6FB4" w:rsidP="00C23B2A">
      <w:pPr>
        <w:shd w:val="clear" w:color="auto" w:fill="FFFFFF"/>
        <w:rPr>
          <w:sz w:val="22"/>
          <w:szCs w:val="22"/>
        </w:rPr>
      </w:pPr>
      <w:r w:rsidRPr="00C23B2A">
        <w:rPr>
          <w:sz w:val="22"/>
          <w:szCs w:val="22"/>
        </w:rPr>
        <w:t xml:space="preserve">A. Mudanya Antlaşması           B. Sevr Antlaşması       C.Lozan Barış Antlaşması     D. Mondros Ateşkes Antlaşması                                                                                                                          </w:t>
      </w:r>
    </w:p>
    <w:p w:rsidR="008E6FB4" w:rsidRPr="00C23B2A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eastAsia="VagRoundedThin" w:hAnsi="Times New Roman"/>
          <w:color w:val="000000"/>
        </w:rPr>
      </w:pP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eastAsia="VagRoundedThin" w:hAnsi="Times New Roman"/>
          <w:color w:val="000000"/>
        </w:rPr>
      </w:pPr>
    </w:p>
    <w:p w:rsidR="008E6FB4" w:rsidRPr="007B1474" w:rsidRDefault="008E6FB4" w:rsidP="00E91092">
      <w:pPr>
        <w:rPr>
          <w:b/>
          <w:sz w:val="22"/>
          <w:szCs w:val="22"/>
        </w:rPr>
      </w:pPr>
      <w:r w:rsidRPr="007B1474">
        <w:rPr>
          <w:b/>
          <w:sz w:val="22"/>
          <w:szCs w:val="22"/>
        </w:rPr>
        <w:t xml:space="preserve">17. Aile tarihimizi öğrenmek için aşağıdaki yöntemlerden hangisini </w:t>
      </w:r>
      <w:r w:rsidRPr="007B1474">
        <w:rPr>
          <w:b/>
          <w:sz w:val="22"/>
          <w:szCs w:val="22"/>
          <w:u w:val="single"/>
        </w:rPr>
        <w:t>kullanmayız</w:t>
      </w:r>
      <w:r w:rsidRPr="007B1474">
        <w:rPr>
          <w:b/>
          <w:sz w:val="22"/>
          <w:szCs w:val="22"/>
        </w:rPr>
        <w:t>?</w:t>
      </w:r>
    </w:p>
    <w:p w:rsidR="008E6FB4" w:rsidRPr="007B1474" w:rsidRDefault="008E6FB4" w:rsidP="00E91092">
      <w:pPr>
        <w:ind w:left="284" w:hanging="284"/>
        <w:rPr>
          <w:sz w:val="22"/>
          <w:szCs w:val="22"/>
        </w:rPr>
      </w:pPr>
      <w:r w:rsidRPr="007B1474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B1474">
        <w:rPr>
          <w:sz w:val="22"/>
          <w:szCs w:val="22"/>
        </w:rPr>
        <w:t xml:space="preserve"> A. Aile albümündeki fotoğraflar                       B. Tarih kitapları                                                                      </w:t>
      </w:r>
      <w:r>
        <w:rPr>
          <w:sz w:val="22"/>
          <w:szCs w:val="22"/>
        </w:rPr>
        <w:t xml:space="preserve">                              C</w:t>
      </w:r>
      <w:r w:rsidRPr="007B1474">
        <w:rPr>
          <w:sz w:val="22"/>
          <w:szCs w:val="22"/>
        </w:rPr>
        <w:t>. Aile büyüklerimizden kalan  eşyalar             D. Aile büyüklerinin anıları</w:t>
      </w:r>
    </w:p>
    <w:p w:rsidR="008E6FB4" w:rsidRPr="007B1474" w:rsidRDefault="008E6FB4" w:rsidP="00E91092">
      <w:pPr>
        <w:rPr>
          <w:b/>
          <w:sz w:val="22"/>
          <w:szCs w:val="22"/>
        </w:rPr>
      </w:pPr>
    </w:p>
    <w:p w:rsidR="008E6FB4" w:rsidRPr="009D592A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eastAsia="VagRoundedThin" w:hAnsi="Times New Roman"/>
          <w:color w:val="000000"/>
        </w:rPr>
      </w:pPr>
    </w:p>
    <w:p w:rsidR="008E6FB4" w:rsidRPr="00910EE3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eastAsia="VagRoundedThin" w:hAnsi="Times New Roman"/>
          <w:color w:val="000000"/>
        </w:rPr>
      </w:pPr>
    </w:p>
    <w:p w:rsidR="008E6FB4" w:rsidRDefault="008E6FB4" w:rsidP="007B1474">
      <w:pPr>
        <w:pStyle w:val="ListeParagraf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eastAsia="VagRoundedThin" w:hAnsi="Times New Roman"/>
          <w:color w:val="000000"/>
        </w:rPr>
      </w:pPr>
      <w:r w:rsidRPr="00910EE3">
        <w:rPr>
          <w:rFonts w:ascii="Times New Roman" w:eastAsia="VagRoundedThin" w:hAnsi="Times New Roman"/>
          <w:b/>
          <w:color w:val="000000"/>
        </w:rPr>
        <w:t>İtilaf</w:t>
      </w:r>
      <w:r>
        <w:rPr>
          <w:rFonts w:ascii="Times New Roman" w:eastAsia="VagRoundedThin" w:hAnsi="Times New Roman"/>
          <w:b/>
          <w:color w:val="000000"/>
        </w:rPr>
        <w:t xml:space="preserve"> Devletlerini  ve İttifat D</w:t>
      </w:r>
      <w:r w:rsidRPr="00910EE3">
        <w:rPr>
          <w:rFonts w:ascii="Times New Roman" w:eastAsia="VagRoundedThin" w:hAnsi="Times New Roman"/>
          <w:b/>
          <w:color w:val="000000"/>
        </w:rPr>
        <w:t>evletlerini yazınız</w:t>
      </w:r>
      <w:r w:rsidRPr="00910EE3">
        <w:rPr>
          <w:rFonts w:ascii="Times New Roman" w:eastAsia="VagRoundedThin" w:hAnsi="Times New Roman"/>
          <w:color w:val="000000"/>
        </w:rPr>
        <w:t>.</w:t>
      </w:r>
      <w:r>
        <w:rPr>
          <w:rFonts w:ascii="Times New Roman" w:eastAsia="VagRoundedThin" w:hAnsi="Times New Roman"/>
          <w:color w:val="000000"/>
        </w:rPr>
        <w:t xml:space="preserve"> ( 5 puan)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502"/>
        <w:jc w:val="both"/>
        <w:rPr>
          <w:rFonts w:ascii="Times New Roman" w:eastAsia="VagRoundedThin" w:hAnsi="Times New Roman"/>
          <w:color w:val="000000"/>
        </w:rPr>
      </w:pP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502"/>
        <w:jc w:val="both"/>
        <w:rPr>
          <w:rFonts w:ascii="Times New Roman" w:eastAsia="VagRoundedThin" w:hAnsi="Times New Roman"/>
          <w:color w:val="000000"/>
        </w:rPr>
      </w:pPr>
      <w:r>
        <w:rPr>
          <w:rFonts w:ascii="Times New Roman" w:eastAsia="VagRoundedThin" w:hAnsi="Times New Roman"/>
          <w:color w:val="000000"/>
        </w:rPr>
        <w:t>İtilaf Devletleri:........................................................................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502"/>
        <w:jc w:val="both"/>
        <w:rPr>
          <w:rFonts w:ascii="Times New Roman" w:eastAsia="VagRoundedThin" w:hAnsi="Times New Roman"/>
          <w:color w:val="000000"/>
        </w:rPr>
      </w:pP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502"/>
        <w:jc w:val="both"/>
        <w:rPr>
          <w:rFonts w:ascii="Times New Roman" w:eastAsia="VagRoundedThin" w:hAnsi="Times New Roman"/>
          <w:color w:val="000000"/>
        </w:rPr>
      </w:pPr>
      <w:r>
        <w:rPr>
          <w:rFonts w:ascii="Times New Roman" w:eastAsia="VagRoundedThin" w:hAnsi="Times New Roman"/>
          <w:color w:val="000000"/>
        </w:rPr>
        <w:t>İttifak Devletleri:.........................................................................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 w:rsidRPr="00910EE3">
        <w:rPr>
          <w:rFonts w:ascii="Times New Roman" w:eastAsia="VagRoundedThin" w:hAnsi="Times New Roman"/>
          <w:b/>
          <w:color w:val="000000"/>
        </w:rPr>
        <w:t xml:space="preserve"> 2.</w:t>
      </w:r>
      <w:r>
        <w:rPr>
          <w:rFonts w:ascii="Times New Roman" w:eastAsia="VagRoundedThin" w:hAnsi="Times New Roman"/>
          <w:b/>
          <w:color w:val="000000"/>
        </w:rPr>
        <w:t>) Mondros Ateşkes Antlaşmasının en önemli 3 maddesini yazınız. ( 6 puan)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a.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b.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c.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3.)  Kurtuluş Savaşındaki cepheleri ve kimlerle savaşıldığını yazınız..( 6 puan)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a.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b.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c.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4.) Erzurum Kongresindeki en önemli alınan karar nedir? ( 4 puan)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a.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b.</w:t>
      </w:r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hyperlink r:id="rId9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p w:rsidR="008E6FB4" w:rsidRDefault="008E6FB4" w:rsidP="00910EE3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eastAsia="VagRoundedThin" w:hAnsi="Times New Roman"/>
          <w:b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5.)   Ara ve ana yönleri yazınız?( 5 puan)</w:t>
      </w:r>
    </w:p>
    <w:p w:rsidR="008E6FB4" w:rsidRPr="00910EE3" w:rsidRDefault="008E6FB4" w:rsidP="00B56F3B">
      <w:pPr>
        <w:pStyle w:val="ListeParagraf"/>
        <w:tabs>
          <w:tab w:val="left" w:pos="284"/>
        </w:tabs>
        <w:spacing w:after="0" w:line="240" w:lineRule="auto"/>
        <w:ind w:left="0"/>
        <w:jc w:val="right"/>
        <w:rPr>
          <w:rFonts w:ascii="Times New Roman" w:eastAsia="VagRoundedThin" w:hAnsi="Times New Roman"/>
          <w:color w:val="000000"/>
        </w:rPr>
      </w:pPr>
      <w:r>
        <w:rPr>
          <w:rFonts w:ascii="Times New Roman" w:eastAsia="VagRoundedThin" w:hAnsi="Times New Roman"/>
          <w:b/>
          <w:color w:val="000000"/>
        </w:rPr>
        <w:t>BAŞARILAR</w:t>
      </w:r>
      <w:r w:rsidRPr="00910EE3">
        <w:rPr>
          <w:rFonts w:ascii="Times New Roman" w:eastAsia="VagRoundedThin" w:hAnsi="Times New Roman"/>
          <w:color w:val="000000"/>
        </w:rPr>
        <w:tab/>
      </w:r>
    </w:p>
    <w:p w:rsidR="008E6FB4" w:rsidRPr="00C05AE4" w:rsidRDefault="008E6FB4" w:rsidP="000545F4">
      <w:pPr>
        <w:rPr>
          <w:rFonts w:cs="Calibri"/>
          <w:sz w:val="22"/>
          <w:szCs w:val="22"/>
        </w:rPr>
      </w:pPr>
    </w:p>
    <w:p w:rsidR="008E6FB4" w:rsidRDefault="008E6FB4" w:rsidP="000545F4">
      <w:pPr>
        <w:rPr>
          <w:rFonts w:cs="Calibri"/>
        </w:rPr>
      </w:pPr>
    </w:p>
    <w:p w:rsidR="008E6FB4" w:rsidRDefault="008E6FB4" w:rsidP="000545F4">
      <w:pPr>
        <w:rPr>
          <w:rFonts w:cs="Calibri"/>
        </w:rPr>
      </w:pPr>
    </w:p>
    <w:p w:rsidR="008E6FB4" w:rsidRDefault="008E6FB4" w:rsidP="000545F4">
      <w:pPr>
        <w:rPr>
          <w:rFonts w:cs="Calibri"/>
        </w:rPr>
      </w:pPr>
    </w:p>
    <w:p w:rsidR="008E6FB4" w:rsidRDefault="008E6FB4" w:rsidP="000545F4">
      <w:pPr>
        <w:rPr>
          <w:rFonts w:cs="Calibri"/>
        </w:rPr>
      </w:pPr>
    </w:p>
    <w:p w:rsidR="008E6FB4" w:rsidRDefault="008E6FB4" w:rsidP="000545F4">
      <w:pPr>
        <w:rPr>
          <w:rFonts w:cs="Calibri"/>
        </w:rPr>
      </w:pPr>
    </w:p>
    <w:p w:rsidR="008E6FB4" w:rsidRDefault="008E6FB4" w:rsidP="000545F4">
      <w:pPr>
        <w:rPr>
          <w:rFonts w:cs="Calibri"/>
        </w:rPr>
      </w:pPr>
    </w:p>
    <w:p w:rsidR="008E6FB4" w:rsidRDefault="008E6FB4" w:rsidP="000545F4">
      <w:pPr>
        <w:rPr>
          <w:rFonts w:cs="Calibri"/>
        </w:rPr>
      </w:pPr>
    </w:p>
    <w:p w:rsidR="008E6FB4" w:rsidRPr="00B332D1" w:rsidRDefault="008E6FB4" w:rsidP="000545F4">
      <w:pPr>
        <w:rPr>
          <w:rFonts w:cs="Calibri"/>
        </w:rPr>
      </w:pPr>
    </w:p>
    <w:p w:rsidR="008E6FB4" w:rsidRDefault="008E6FB4" w:rsidP="000545F4">
      <w:pPr>
        <w:ind w:left="630"/>
      </w:pPr>
    </w:p>
    <w:p w:rsidR="008E6FB4" w:rsidRDefault="008E6FB4" w:rsidP="000545F4">
      <w:pPr>
        <w:ind w:left="630"/>
      </w:pPr>
    </w:p>
    <w:p w:rsidR="008E6FB4" w:rsidRDefault="008E6FB4" w:rsidP="000545F4">
      <w:pPr>
        <w:rPr>
          <w:sz w:val="20"/>
          <w:szCs w:val="20"/>
        </w:rPr>
      </w:pPr>
    </w:p>
    <w:p w:rsidR="008E6FB4" w:rsidRDefault="008E6FB4" w:rsidP="000545F4">
      <w:pPr>
        <w:rPr>
          <w:sz w:val="20"/>
          <w:szCs w:val="20"/>
        </w:rPr>
      </w:pPr>
    </w:p>
    <w:p w:rsidR="008E6FB4" w:rsidRDefault="008E6FB4" w:rsidP="000545F4">
      <w:pPr>
        <w:rPr>
          <w:sz w:val="20"/>
          <w:szCs w:val="20"/>
        </w:rPr>
      </w:pPr>
    </w:p>
    <w:p w:rsidR="008E6FB4" w:rsidRDefault="008E6FB4" w:rsidP="000545F4">
      <w:pPr>
        <w:rPr>
          <w:sz w:val="20"/>
          <w:szCs w:val="20"/>
        </w:rPr>
      </w:pPr>
    </w:p>
    <w:p w:rsidR="008E6FB4" w:rsidRDefault="008E6FB4" w:rsidP="000545F4">
      <w:pPr>
        <w:rPr>
          <w:sz w:val="20"/>
          <w:szCs w:val="20"/>
        </w:rPr>
      </w:pPr>
    </w:p>
    <w:p w:rsidR="008E6FB4" w:rsidRDefault="008E6FB4" w:rsidP="000545F4">
      <w:pPr>
        <w:rPr>
          <w:sz w:val="20"/>
          <w:szCs w:val="20"/>
        </w:rPr>
      </w:pPr>
    </w:p>
    <w:p w:rsidR="008E6FB4" w:rsidRDefault="008E6FB4" w:rsidP="000545F4">
      <w:pPr>
        <w:rPr>
          <w:sz w:val="20"/>
          <w:szCs w:val="20"/>
        </w:rPr>
      </w:pPr>
    </w:p>
    <w:p w:rsidR="008E6FB4" w:rsidRDefault="008E6FB4" w:rsidP="000545F4">
      <w:pPr>
        <w:rPr>
          <w:sz w:val="20"/>
          <w:szCs w:val="20"/>
        </w:rPr>
      </w:pPr>
    </w:p>
    <w:sectPr w:rsidR="008E6FB4" w:rsidSect="008E5150">
      <w:pgSz w:w="11906" w:h="16838"/>
      <w:pgMar w:top="426" w:right="56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FB4" w:rsidRDefault="008E6FB4" w:rsidP="00DF148A">
      <w:r>
        <w:separator/>
      </w:r>
    </w:p>
  </w:endnote>
  <w:endnote w:type="continuationSeparator" w:id="0">
    <w:p w:rsidR="008E6FB4" w:rsidRDefault="008E6FB4" w:rsidP="00DF1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FB4" w:rsidRDefault="008E6FB4" w:rsidP="00DF148A">
      <w:r>
        <w:separator/>
      </w:r>
    </w:p>
  </w:footnote>
  <w:footnote w:type="continuationSeparator" w:id="0">
    <w:p w:rsidR="008E6FB4" w:rsidRDefault="008E6FB4" w:rsidP="00DF14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2E78"/>
    <w:multiLevelType w:val="hybridMultilevel"/>
    <w:tmpl w:val="8B2EF22E"/>
    <w:lvl w:ilvl="0" w:tplc="8F64698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2E768AA"/>
    <w:multiLevelType w:val="hybridMultilevel"/>
    <w:tmpl w:val="AE6E64E0"/>
    <w:lvl w:ilvl="0" w:tplc="F0462E4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1E611D7B"/>
    <w:multiLevelType w:val="hybridMultilevel"/>
    <w:tmpl w:val="AEC08C7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BE6E4B"/>
    <w:multiLevelType w:val="hybridMultilevel"/>
    <w:tmpl w:val="80F8461C"/>
    <w:lvl w:ilvl="0" w:tplc="2580036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F24F2F"/>
    <w:multiLevelType w:val="hybridMultilevel"/>
    <w:tmpl w:val="3CC0F5C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4847C6"/>
    <w:multiLevelType w:val="hybridMultilevel"/>
    <w:tmpl w:val="BAF4B2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217737"/>
    <w:multiLevelType w:val="hybridMultilevel"/>
    <w:tmpl w:val="13249F7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2D2F660">
      <w:start w:val="8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87C2C30"/>
    <w:multiLevelType w:val="hybridMultilevel"/>
    <w:tmpl w:val="1BDE97AE"/>
    <w:lvl w:ilvl="0" w:tplc="02F4963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08440B1"/>
    <w:multiLevelType w:val="hybridMultilevel"/>
    <w:tmpl w:val="F1B6639E"/>
    <w:lvl w:ilvl="0" w:tplc="35AA3A3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43943BD8"/>
    <w:multiLevelType w:val="hybridMultilevel"/>
    <w:tmpl w:val="1EBC5A6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ABD03DA"/>
    <w:multiLevelType w:val="hybridMultilevel"/>
    <w:tmpl w:val="37B6A0C4"/>
    <w:lvl w:ilvl="0" w:tplc="FFF05D82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1E0394"/>
    <w:multiLevelType w:val="hybridMultilevel"/>
    <w:tmpl w:val="06684362"/>
    <w:lvl w:ilvl="0" w:tplc="679A0086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4F39158E"/>
    <w:multiLevelType w:val="hybridMultilevel"/>
    <w:tmpl w:val="2814EF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0174D35"/>
    <w:multiLevelType w:val="hybridMultilevel"/>
    <w:tmpl w:val="CD4EA57E"/>
    <w:lvl w:ilvl="0" w:tplc="35765B3E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2652DED"/>
    <w:multiLevelType w:val="hybridMultilevel"/>
    <w:tmpl w:val="9FD07B36"/>
    <w:lvl w:ilvl="0" w:tplc="17C09D4A">
      <w:start w:val="1"/>
      <w:numFmt w:val="decimal"/>
      <w:lvlText w:val="%1.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57CA1E9A"/>
    <w:multiLevelType w:val="hybridMultilevel"/>
    <w:tmpl w:val="BAA84D1E"/>
    <w:lvl w:ilvl="0" w:tplc="CFE4EF4E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9A9928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E2E5E1D"/>
    <w:multiLevelType w:val="hybridMultilevel"/>
    <w:tmpl w:val="5002E35A"/>
    <w:lvl w:ilvl="0" w:tplc="5A5A94A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601B3A29"/>
    <w:multiLevelType w:val="hybridMultilevel"/>
    <w:tmpl w:val="56BE1152"/>
    <w:lvl w:ilvl="0" w:tplc="B29209EC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656649D0"/>
    <w:multiLevelType w:val="hybridMultilevel"/>
    <w:tmpl w:val="69C28DEC"/>
    <w:lvl w:ilvl="0" w:tplc="27180A1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>
    <w:nsid w:val="69B81119"/>
    <w:multiLevelType w:val="hybridMultilevel"/>
    <w:tmpl w:val="51046A46"/>
    <w:lvl w:ilvl="0" w:tplc="9F145F1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CA68EB"/>
    <w:multiLevelType w:val="hybridMultilevel"/>
    <w:tmpl w:val="56C64364"/>
    <w:lvl w:ilvl="0" w:tplc="7138F9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5505E9C"/>
    <w:multiLevelType w:val="hybridMultilevel"/>
    <w:tmpl w:val="7FAC8F60"/>
    <w:lvl w:ilvl="0" w:tplc="E11C7A9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7B860AB6"/>
    <w:multiLevelType w:val="hybridMultilevel"/>
    <w:tmpl w:val="842C0E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1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9"/>
  </w:num>
  <w:num w:numId="8">
    <w:abstractNumId w:val="10"/>
  </w:num>
  <w:num w:numId="9">
    <w:abstractNumId w:val="3"/>
  </w:num>
  <w:num w:numId="10">
    <w:abstractNumId w:val="21"/>
  </w:num>
  <w:num w:numId="11">
    <w:abstractNumId w:val="0"/>
  </w:num>
  <w:num w:numId="12">
    <w:abstractNumId w:val="11"/>
  </w:num>
  <w:num w:numId="13">
    <w:abstractNumId w:val="18"/>
  </w:num>
  <w:num w:numId="14">
    <w:abstractNumId w:val="17"/>
  </w:num>
  <w:num w:numId="15">
    <w:abstractNumId w:val="15"/>
  </w:num>
  <w:num w:numId="16">
    <w:abstractNumId w:val="9"/>
  </w:num>
  <w:num w:numId="17">
    <w:abstractNumId w:val="12"/>
  </w:num>
  <w:num w:numId="18">
    <w:abstractNumId w:val="22"/>
  </w:num>
  <w:num w:numId="19">
    <w:abstractNumId w:val="2"/>
  </w:num>
  <w:num w:numId="20">
    <w:abstractNumId w:val="6"/>
  </w:num>
  <w:num w:numId="21">
    <w:abstractNumId w:val="4"/>
  </w:num>
  <w:num w:numId="22">
    <w:abstractNumId w:val="8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107"/>
    <w:rsid w:val="00032225"/>
    <w:rsid w:val="00032CF0"/>
    <w:rsid w:val="000545F4"/>
    <w:rsid w:val="00070499"/>
    <w:rsid w:val="00096BDB"/>
    <w:rsid w:val="000C1928"/>
    <w:rsid w:val="000E4716"/>
    <w:rsid w:val="0010180B"/>
    <w:rsid w:val="0012331E"/>
    <w:rsid w:val="00150CE2"/>
    <w:rsid w:val="00164EF2"/>
    <w:rsid w:val="001D7A14"/>
    <w:rsid w:val="001E08DE"/>
    <w:rsid w:val="0020159A"/>
    <w:rsid w:val="00234D76"/>
    <w:rsid w:val="00245B4A"/>
    <w:rsid w:val="003031B4"/>
    <w:rsid w:val="003462D8"/>
    <w:rsid w:val="00350591"/>
    <w:rsid w:val="003805E2"/>
    <w:rsid w:val="003A3B72"/>
    <w:rsid w:val="003A4A04"/>
    <w:rsid w:val="00401894"/>
    <w:rsid w:val="00402AE9"/>
    <w:rsid w:val="004910A6"/>
    <w:rsid w:val="004A36F4"/>
    <w:rsid w:val="00514761"/>
    <w:rsid w:val="00535832"/>
    <w:rsid w:val="00580CE5"/>
    <w:rsid w:val="005A7AD2"/>
    <w:rsid w:val="00644674"/>
    <w:rsid w:val="00650E2A"/>
    <w:rsid w:val="00683FD2"/>
    <w:rsid w:val="00697CD4"/>
    <w:rsid w:val="006B609D"/>
    <w:rsid w:val="006D3B51"/>
    <w:rsid w:val="006D528C"/>
    <w:rsid w:val="00741C69"/>
    <w:rsid w:val="007B1474"/>
    <w:rsid w:val="007D3953"/>
    <w:rsid w:val="007F58B2"/>
    <w:rsid w:val="00812F3C"/>
    <w:rsid w:val="008334CF"/>
    <w:rsid w:val="00850116"/>
    <w:rsid w:val="0085137F"/>
    <w:rsid w:val="00867768"/>
    <w:rsid w:val="00897B65"/>
    <w:rsid w:val="008B5D78"/>
    <w:rsid w:val="008D002F"/>
    <w:rsid w:val="008E5150"/>
    <w:rsid w:val="008E6FB4"/>
    <w:rsid w:val="00907DFA"/>
    <w:rsid w:val="00910EE3"/>
    <w:rsid w:val="00917F31"/>
    <w:rsid w:val="00944012"/>
    <w:rsid w:val="009857F6"/>
    <w:rsid w:val="00985E14"/>
    <w:rsid w:val="009D592A"/>
    <w:rsid w:val="009E20FD"/>
    <w:rsid w:val="00A268B8"/>
    <w:rsid w:val="00A503B6"/>
    <w:rsid w:val="00A70572"/>
    <w:rsid w:val="00AB52E0"/>
    <w:rsid w:val="00AE1601"/>
    <w:rsid w:val="00B118F1"/>
    <w:rsid w:val="00B332D1"/>
    <w:rsid w:val="00B41325"/>
    <w:rsid w:val="00B51BD0"/>
    <w:rsid w:val="00B56F3B"/>
    <w:rsid w:val="00BC017B"/>
    <w:rsid w:val="00C05AE4"/>
    <w:rsid w:val="00C07262"/>
    <w:rsid w:val="00C140FE"/>
    <w:rsid w:val="00C23B2A"/>
    <w:rsid w:val="00C32C84"/>
    <w:rsid w:val="00C56BF6"/>
    <w:rsid w:val="00C66692"/>
    <w:rsid w:val="00C7452E"/>
    <w:rsid w:val="00CB72C5"/>
    <w:rsid w:val="00CF60EA"/>
    <w:rsid w:val="00D72399"/>
    <w:rsid w:val="00D83CC0"/>
    <w:rsid w:val="00DB6CB3"/>
    <w:rsid w:val="00DC59B4"/>
    <w:rsid w:val="00DF148A"/>
    <w:rsid w:val="00E3038F"/>
    <w:rsid w:val="00E661DB"/>
    <w:rsid w:val="00E76D17"/>
    <w:rsid w:val="00E77944"/>
    <w:rsid w:val="00E85651"/>
    <w:rsid w:val="00E86287"/>
    <w:rsid w:val="00E91092"/>
    <w:rsid w:val="00EC1E6B"/>
    <w:rsid w:val="00F0408D"/>
    <w:rsid w:val="00F54611"/>
    <w:rsid w:val="00F70271"/>
    <w:rsid w:val="00F77DC7"/>
    <w:rsid w:val="00FB6381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10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51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5150"/>
    <w:rPr>
      <w:rFonts w:ascii="Cambria" w:hAnsi="Cambria" w:cs="Times New Roman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99"/>
    <w:qFormat/>
    <w:rsid w:val="00FC6107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907DF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41325"/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rsid w:val="00B4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41325"/>
    <w:rPr>
      <w:rFonts w:ascii="Tahoma" w:hAnsi="Tahoma" w:cs="Tahoma"/>
      <w:sz w:val="16"/>
      <w:szCs w:val="16"/>
    </w:rPr>
  </w:style>
  <w:style w:type="paragraph" w:customStyle="1" w:styleId="ListeParagraf">
    <w:name w:val="Liste Paragraf"/>
    <w:basedOn w:val="Normal"/>
    <w:uiPriority w:val="99"/>
    <w:rsid w:val="00CB72C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Emphasis">
    <w:name w:val="Emphasis"/>
    <w:basedOn w:val="DefaultParagraphFont"/>
    <w:uiPriority w:val="99"/>
    <w:qFormat/>
    <w:rsid w:val="008E5150"/>
    <w:rPr>
      <w:rFonts w:cs="Times New Roman"/>
      <w:i/>
      <w:iCs/>
    </w:rPr>
  </w:style>
  <w:style w:type="paragraph" w:customStyle="1" w:styleId="AralkYok">
    <w:name w:val="Aralık Yok"/>
    <w:uiPriority w:val="99"/>
    <w:rsid w:val="000545F4"/>
    <w:rPr>
      <w:rFonts w:ascii="Calibri" w:hAnsi="Calibri"/>
      <w:lang w:eastAsia="en-US"/>
    </w:rPr>
  </w:style>
  <w:style w:type="paragraph" w:styleId="ListParagraph">
    <w:name w:val="List Paragraph"/>
    <w:basedOn w:val="Normal"/>
    <w:uiPriority w:val="99"/>
    <w:qFormat/>
    <w:rsid w:val="00917F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DF148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F148A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F148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F148A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150C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53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4</Pages>
  <Words>1282</Words>
  <Characters>7310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İBNİ SİNA İLKÖĞRETİM OKULU 2009-2010 EĞİTİM ÖĞRETİM YILI 1</dc:title>
  <dc:subject/>
  <dc:creator>x</dc:creator>
  <cp:keywords/>
  <dc:description/>
  <cp:lastModifiedBy>EDANUR HANIM</cp:lastModifiedBy>
  <cp:revision>23</cp:revision>
  <cp:lastPrinted>2010-12-02T09:13:00Z</cp:lastPrinted>
  <dcterms:created xsi:type="dcterms:W3CDTF">2010-12-07T20:15:00Z</dcterms:created>
  <dcterms:modified xsi:type="dcterms:W3CDTF">2011-12-15T20:36:00Z</dcterms:modified>
</cp:coreProperties>
</file>