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3CF" w:rsidRPr="00F26B32" w:rsidRDefault="006D23CF" w:rsidP="0068447F">
      <w:pPr>
        <w:spacing w:after="0"/>
        <w:rPr>
          <w:rFonts w:ascii="Comic Sans MS" w:hAnsi="Comic Sans MS"/>
          <w:b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 xml:space="preserve">AD-SOYAD:                    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 xml:space="preserve">            </w:t>
      </w:r>
      <w:r w:rsidRPr="00F26B32">
        <w:rPr>
          <w:rFonts w:ascii="Comic Sans MS" w:hAnsi="Comic Sans MS"/>
          <w:b/>
          <w:sz w:val="20"/>
          <w:szCs w:val="20"/>
        </w:rPr>
        <w:t xml:space="preserve"> 28.10.2011</w:t>
      </w:r>
    </w:p>
    <w:p w:rsidR="006D23CF" w:rsidRPr="00F26B32" w:rsidRDefault="006D23CF" w:rsidP="0068447F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oval id="_x0000_s1026" style="position:absolute;left:0;text-align:left;margin-left:467.4pt;margin-top:9.15pt;width:84.9pt;height:74.7pt;z-index:251668992">
            <v:textbox>
              <w:txbxContent>
                <w:p w:rsidR="006D23CF" w:rsidRDefault="006D23CF">
                  <w:r>
                    <w:t>NOT:</w:t>
                  </w:r>
                </w:p>
              </w:txbxContent>
            </v:textbox>
          </v:oval>
        </w:pict>
      </w:r>
      <w:r w:rsidRPr="00F26B32">
        <w:rPr>
          <w:rFonts w:ascii="Comic Sans MS" w:hAnsi="Comic Sans MS"/>
          <w:b/>
          <w:sz w:val="20"/>
          <w:szCs w:val="20"/>
        </w:rPr>
        <w:t>KULAKSIZ ŞEHİT DOĞAN YERLİKAYA İLKÖĞRETİM OKULU</w:t>
      </w:r>
    </w:p>
    <w:p w:rsidR="006D23CF" w:rsidRPr="00F26B32" w:rsidRDefault="006D23CF" w:rsidP="0068447F">
      <w:pPr>
        <w:jc w:val="center"/>
        <w:rPr>
          <w:rFonts w:ascii="Comic Sans MS" w:hAnsi="Comic Sans MS"/>
          <w:b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>SOSYAL BİLGİLERDERSİ  1. DÖNEM 1. SINAVI</w:t>
      </w:r>
    </w:p>
    <w:p w:rsidR="006D23CF" w:rsidRPr="00F26B32" w:rsidRDefault="006D23CF" w:rsidP="00644FE5">
      <w:pPr>
        <w:spacing w:after="0"/>
        <w:rPr>
          <w:rFonts w:ascii="Comic Sans MS" w:hAnsi="Comic Sans MS"/>
          <w:b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>A-Aşağıdaki cümlelerden doğru olanların başına D yanlış olanların başına Y yazınız</w:t>
      </w:r>
      <w:r>
        <w:rPr>
          <w:rFonts w:ascii="Comic Sans MS" w:hAnsi="Comic Sans MS"/>
          <w:b/>
          <w:sz w:val="20"/>
          <w:szCs w:val="20"/>
        </w:rPr>
        <w:t xml:space="preserve"> (10</w:t>
      </w:r>
      <w:r w:rsidRPr="00F26B32">
        <w:rPr>
          <w:rFonts w:ascii="Comic Sans MS" w:hAnsi="Comic Sans MS"/>
          <w:b/>
          <w:sz w:val="20"/>
          <w:szCs w:val="20"/>
        </w:rPr>
        <w:t xml:space="preserve"> puan )</w:t>
      </w:r>
    </w:p>
    <w:p w:rsidR="006D23CF" w:rsidRPr="00F26B32" w:rsidRDefault="006D23CF" w:rsidP="00644FE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>1.</w:t>
      </w:r>
      <w:r w:rsidRPr="00F26B32">
        <w:rPr>
          <w:rFonts w:ascii="Comic Sans MS" w:hAnsi="Comic Sans MS"/>
          <w:sz w:val="20"/>
          <w:szCs w:val="20"/>
        </w:rPr>
        <w:t xml:space="preserve">(         )  Bütün arkadaşlarımız aynı zevke sahiptir  </w:t>
      </w:r>
      <w:r w:rsidRPr="00F26B32">
        <w:rPr>
          <w:rFonts w:ascii="Comic Sans MS" w:hAnsi="Comic Sans MS"/>
          <w:sz w:val="20"/>
          <w:szCs w:val="20"/>
        </w:rPr>
        <w:br/>
        <w:t xml:space="preserve">2.(         ) Zaman içinde bir duruma karşı bakışımız değişebilir.                                         </w:t>
      </w:r>
      <w:r w:rsidRPr="00F26B32">
        <w:rPr>
          <w:rFonts w:ascii="Comic Sans MS" w:hAnsi="Comic Sans MS"/>
          <w:sz w:val="20"/>
          <w:szCs w:val="20"/>
        </w:rPr>
        <w:br/>
        <w:t>3.(         ) Bizi tüm insanlardan ayıran en önemli fiziksel özelliğimiz parmak izidir.                                                                                          4.(         ) Bir olay bütün insanlara aynı duyguyu yaşatır.                                                                                                                                               5.(         ) T.C.  kimlik numaramız ailemizle ortaktır .</w:t>
      </w:r>
      <w:r w:rsidRPr="00F26B32">
        <w:rPr>
          <w:rFonts w:ascii="Comic Sans MS" w:hAnsi="Comic Sans MS"/>
          <w:sz w:val="20"/>
          <w:szCs w:val="20"/>
        </w:rPr>
        <w:br/>
        <w:t>6.(         ) Arkadaşlarımızın duygu ve düşüncelerini paylaşmasakta düşüncelerine saygı göstermemiz gerekir.                                                            7.(         ) Yurt dışından ülkemize gelen turistlere Türkiye Cumhuriyeti pasaportu veririz.</w:t>
      </w:r>
      <w:r w:rsidRPr="00F26B32">
        <w:rPr>
          <w:rFonts w:ascii="Comic Sans MS" w:hAnsi="Comic Sans MS"/>
          <w:sz w:val="20"/>
          <w:szCs w:val="20"/>
        </w:rPr>
        <w:br/>
        <w:t>8.(         ) Duygularımız düşüncelerimizi, düşüncelerimiz de davranışlarımızı belirler.</w:t>
      </w:r>
      <w:r w:rsidRPr="00F26B32">
        <w:rPr>
          <w:rFonts w:ascii="Comic Sans MS" w:hAnsi="Comic Sans MS"/>
          <w:sz w:val="20"/>
          <w:szCs w:val="20"/>
        </w:rPr>
        <w:br/>
        <w:t>9.(         ) Kadın ve erkeklerin kimlik rengi, cinsiyetleri farklı olduğu için farklı renktedir.</w:t>
      </w:r>
      <w:r w:rsidRPr="00F26B32">
        <w:rPr>
          <w:rFonts w:ascii="Comic Sans MS" w:hAnsi="Comic Sans MS"/>
          <w:sz w:val="20"/>
          <w:szCs w:val="20"/>
        </w:rPr>
        <w:br/>
        <w:t>10.(       ) Korku, fiziksel bir özelliktir.</w:t>
      </w:r>
    </w:p>
    <w:p w:rsidR="006D23CF" w:rsidRPr="00F26B32" w:rsidRDefault="006D23CF" w:rsidP="00644FE5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>B. Aşağıdaki cümlelerdeki boşlukları, verilen kelimelerle uygun şekilde tamamlayınız. (</w:t>
      </w:r>
      <w:r>
        <w:rPr>
          <w:rFonts w:ascii="Comic Sans MS" w:hAnsi="Comic Sans MS"/>
          <w:b/>
          <w:sz w:val="20"/>
          <w:szCs w:val="20"/>
        </w:rPr>
        <w:t>10</w:t>
      </w:r>
      <w:r w:rsidRPr="00F26B32">
        <w:rPr>
          <w:rFonts w:ascii="Comic Sans MS" w:hAnsi="Comic Sans MS"/>
          <w:b/>
          <w:sz w:val="20"/>
          <w:szCs w:val="20"/>
        </w:rPr>
        <w:t xml:space="preserve"> puan</w:t>
      </w:r>
      <w:r w:rsidRPr="00F26B32">
        <w:rPr>
          <w:rFonts w:ascii="Comic Sans MS" w:hAnsi="Comic Sans MS"/>
          <w:sz w:val="20"/>
          <w:szCs w:val="20"/>
        </w:rPr>
        <w:t>)</w:t>
      </w:r>
    </w:p>
    <w:p w:rsidR="006D23CF" w:rsidRPr="00F26B32" w:rsidRDefault="006D23CF" w:rsidP="00644FE5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0;margin-top:0;width:438.15pt;height:27.9pt;z-index:251646464;mso-position-horizontal:center">
            <v:textbox>
              <w:txbxContent>
                <w:p w:rsidR="006D23CF" w:rsidRPr="00CC7A88" w:rsidRDefault="006D23CF" w:rsidP="00CC7A88">
                  <w:pPr>
                    <w:spacing w:after="0"/>
                    <w:jc w:val="center"/>
                    <w:rPr>
                      <w:rFonts w:ascii="Comic Sans MS" w:hAnsi="Comic Sans MS"/>
                      <w:b/>
                    </w:rPr>
                  </w:pPr>
                  <w:r w:rsidRPr="00CC7A88">
                    <w:rPr>
                      <w:rFonts w:ascii="Comic Sans MS" w:hAnsi="Comic Sans MS"/>
                      <w:b/>
                    </w:rPr>
                    <w:t>toplumda – Hoşgörü – fiziksel – matematikle – kronoloji-duygusal</w:t>
                  </w:r>
                </w:p>
                <w:p w:rsidR="006D23CF" w:rsidRDefault="006D23CF"/>
              </w:txbxContent>
            </v:textbox>
          </v:shape>
        </w:pict>
      </w:r>
      <w:r w:rsidRPr="00F26B32">
        <w:rPr>
          <w:rFonts w:ascii="Comic Sans MS" w:hAnsi="Comic Sans MS"/>
          <w:sz w:val="20"/>
          <w:szCs w:val="20"/>
        </w:rPr>
        <w:t xml:space="preserve">  </w:t>
      </w:r>
    </w:p>
    <w:p w:rsidR="006D23CF" w:rsidRPr="00F26B32" w:rsidRDefault="006D23CF" w:rsidP="00644FE5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6D23CF" w:rsidRPr="00F26B32" w:rsidRDefault="006D23CF" w:rsidP="00644FE5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sz w:val="20"/>
          <w:szCs w:val="20"/>
        </w:rPr>
        <w:t xml:space="preserve"> 1.  Hayatımızdaki ve toplum hayatında önemli olayları ve durumları oluş sırasına göre sıralamaya …………… denir.</w:t>
      </w:r>
    </w:p>
    <w:p w:rsidR="006D23CF" w:rsidRPr="00F26B32" w:rsidRDefault="006D23CF" w:rsidP="00644FE5">
      <w:pPr>
        <w:spacing w:after="0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sz w:val="20"/>
          <w:szCs w:val="20"/>
        </w:rPr>
        <w:t xml:space="preserve"> 2. ………………..………   başkalarının duygu   ve  düşüncelerine karşı saygılı olmak ve anlayışla karşılamaktır.</w:t>
      </w:r>
    </w:p>
    <w:p w:rsidR="006D23CF" w:rsidRPr="00F26B32" w:rsidRDefault="006D23CF" w:rsidP="00644FE5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sz w:val="20"/>
          <w:szCs w:val="20"/>
        </w:rPr>
        <w:t xml:space="preserve"> 3. Atatürk’ün ………………………..……. ilgilenmesi, onun çok yönlülüğüne bir örnektir..</w:t>
      </w:r>
    </w:p>
    <w:p w:rsidR="006D23CF" w:rsidRPr="00F26B32" w:rsidRDefault="006D23CF" w:rsidP="00644FE5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sz w:val="20"/>
          <w:szCs w:val="20"/>
        </w:rPr>
        <w:t xml:space="preserve"> 4. Esmer tenli olmak, …………………..…….. bir özelliktir.</w:t>
      </w:r>
    </w:p>
    <w:p w:rsidR="006D23CF" w:rsidRPr="00F26B32" w:rsidRDefault="006D23CF" w:rsidP="00644FE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sz w:val="20"/>
          <w:szCs w:val="20"/>
        </w:rPr>
        <w:t xml:space="preserve"> 5. Duygu ve düşünceler saygılı olmazsak, ………………………..  çatışma çıkar.</w:t>
      </w:r>
    </w:p>
    <w:p w:rsidR="006D23CF" w:rsidRPr="00F26B32" w:rsidRDefault="006D23CF" w:rsidP="00644FE5">
      <w:pPr>
        <w:spacing w:after="0" w:line="240" w:lineRule="auto"/>
        <w:rPr>
          <w:rFonts w:ascii="Comic Sans MS" w:hAnsi="Comic Sans MS"/>
          <w:sz w:val="20"/>
          <w:szCs w:val="20"/>
        </w:rPr>
        <w:sectPr w:rsidR="006D23CF" w:rsidRPr="00F26B32" w:rsidSect="0068447F">
          <w:pgSz w:w="11906" w:h="16838"/>
          <w:pgMar w:top="284" w:right="284" w:bottom="284" w:left="284" w:header="708" w:footer="708" w:gutter="0"/>
          <w:cols w:space="708"/>
          <w:docGrid w:linePitch="360"/>
        </w:sectPr>
      </w:pPr>
    </w:p>
    <w:p w:rsidR="006D23CF" w:rsidRPr="00F26B32" w:rsidRDefault="006D23CF" w:rsidP="00644FE5">
      <w:pPr>
        <w:spacing w:after="0"/>
        <w:rPr>
          <w:rFonts w:ascii="Comic Sans MS" w:hAnsi="Comic Sans MS"/>
          <w:b/>
          <w:sz w:val="20"/>
          <w:szCs w:val="20"/>
        </w:rPr>
      </w:pPr>
    </w:p>
    <w:p w:rsidR="006D23CF" w:rsidRPr="00F26B32" w:rsidRDefault="006D23CF" w:rsidP="00644FE5">
      <w:pPr>
        <w:spacing w:after="0"/>
        <w:rPr>
          <w:rFonts w:ascii="Comic Sans MS" w:hAnsi="Comic Sans MS"/>
          <w:b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>C.</w:t>
      </w:r>
      <w:r w:rsidRPr="00F26B32"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>Aşağıdaki tablodaki kişisel özelliklerin uygun olduğu kutucukların karşısına ”X” işareti koyunuz.(10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>puan)</w:t>
      </w:r>
    </w:p>
    <w:tbl>
      <w:tblPr>
        <w:tblpPr w:leftFromText="141" w:rightFromText="141" w:vertAnchor="page" w:horzAnchor="margin" w:tblpY="822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310"/>
        <w:gridCol w:w="775"/>
        <w:gridCol w:w="851"/>
        <w:gridCol w:w="850"/>
      </w:tblGrid>
      <w:tr w:rsidR="006D23CF" w:rsidRPr="005D1817" w:rsidTr="00F26B32">
        <w:trPr>
          <w:cantSplit/>
          <w:trHeight w:val="844"/>
        </w:trPr>
        <w:tc>
          <w:tcPr>
            <w:tcW w:w="2310" w:type="dxa"/>
          </w:tcPr>
          <w:p w:rsidR="006D23CF" w:rsidRPr="005D1817" w:rsidRDefault="006D23CF" w:rsidP="00F26B32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Özellikler</w:t>
            </w:r>
          </w:p>
        </w:tc>
        <w:tc>
          <w:tcPr>
            <w:tcW w:w="775" w:type="dxa"/>
            <w:textDirection w:val="btLr"/>
          </w:tcPr>
          <w:p w:rsidR="006D23CF" w:rsidRPr="005D1817" w:rsidRDefault="006D23CF" w:rsidP="00F26B32">
            <w:pPr>
              <w:spacing w:after="0"/>
              <w:ind w:left="113" w:right="113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Fiziksel</w:t>
            </w:r>
          </w:p>
          <w:p w:rsidR="006D23CF" w:rsidRPr="005D1817" w:rsidRDefault="006D23CF" w:rsidP="00F26B32">
            <w:pPr>
              <w:spacing w:after="0"/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(görünüş)</w:t>
            </w:r>
          </w:p>
        </w:tc>
        <w:tc>
          <w:tcPr>
            <w:tcW w:w="851" w:type="dxa"/>
            <w:textDirection w:val="btLr"/>
          </w:tcPr>
          <w:p w:rsidR="006D23CF" w:rsidRPr="005D1817" w:rsidRDefault="006D23CF" w:rsidP="00F26B32">
            <w:pPr>
              <w:spacing w:after="0"/>
              <w:ind w:left="113" w:right="113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Duygusal</w:t>
            </w:r>
          </w:p>
          <w:p w:rsidR="006D23CF" w:rsidRPr="005D1817" w:rsidRDefault="006D23CF" w:rsidP="00F26B32">
            <w:pPr>
              <w:spacing w:after="0"/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(iç)</w:t>
            </w:r>
          </w:p>
        </w:tc>
        <w:tc>
          <w:tcPr>
            <w:tcW w:w="850" w:type="dxa"/>
            <w:textDirection w:val="btLr"/>
          </w:tcPr>
          <w:p w:rsidR="006D23CF" w:rsidRPr="005D1817" w:rsidRDefault="006D23CF" w:rsidP="00F26B32">
            <w:pPr>
              <w:spacing w:after="0"/>
              <w:ind w:left="113" w:right="113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Zihinsel</w:t>
            </w:r>
          </w:p>
          <w:p w:rsidR="006D23CF" w:rsidRPr="005D1817" w:rsidRDefault="006D23CF" w:rsidP="00F26B32">
            <w:pPr>
              <w:spacing w:after="0"/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(davranış)</w:t>
            </w:r>
          </w:p>
        </w:tc>
      </w:tr>
      <w:tr w:rsidR="006D23CF" w:rsidRPr="005D1817" w:rsidTr="00F26B32">
        <w:tc>
          <w:tcPr>
            <w:tcW w:w="2310" w:type="dxa"/>
          </w:tcPr>
          <w:p w:rsidR="006D23CF" w:rsidRPr="005D1817" w:rsidRDefault="006D23CF" w:rsidP="00F26B32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Kıvırcık saç</w:t>
            </w:r>
          </w:p>
        </w:tc>
        <w:tc>
          <w:tcPr>
            <w:tcW w:w="775" w:type="dxa"/>
          </w:tcPr>
          <w:p w:rsidR="006D23CF" w:rsidRPr="005D1817" w:rsidRDefault="006D23CF" w:rsidP="00F26B32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6D23CF" w:rsidRPr="005D1817" w:rsidRDefault="006D23CF" w:rsidP="00F26B32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0" w:type="dxa"/>
          </w:tcPr>
          <w:p w:rsidR="006D23CF" w:rsidRPr="005D1817" w:rsidRDefault="006D23CF" w:rsidP="00F26B32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D23CF" w:rsidRPr="005D1817" w:rsidTr="00F26B32">
        <w:tc>
          <w:tcPr>
            <w:tcW w:w="2310" w:type="dxa"/>
          </w:tcPr>
          <w:p w:rsidR="006D23CF" w:rsidRPr="005D1817" w:rsidRDefault="006D23CF" w:rsidP="00F26B32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Kitap okuma</w:t>
            </w:r>
          </w:p>
        </w:tc>
        <w:tc>
          <w:tcPr>
            <w:tcW w:w="775" w:type="dxa"/>
          </w:tcPr>
          <w:p w:rsidR="006D23CF" w:rsidRPr="005D1817" w:rsidRDefault="006D23CF" w:rsidP="00F26B32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6D23CF" w:rsidRPr="005D1817" w:rsidRDefault="006D23CF" w:rsidP="00F26B32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0" w:type="dxa"/>
          </w:tcPr>
          <w:p w:rsidR="006D23CF" w:rsidRPr="005D1817" w:rsidRDefault="006D23CF" w:rsidP="00F26B32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D23CF" w:rsidRPr="005D1817" w:rsidTr="00F26B32">
        <w:tc>
          <w:tcPr>
            <w:tcW w:w="2310" w:type="dxa"/>
          </w:tcPr>
          <w:p w:rsidR="006D23CF" w:rsidRPr="005D1817" w:rsidRDefault="006D23CF" w:rsidP="00F26B32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Uzun boy</w:t>
            </w:r>
          </w:p>
        </w:tc>
        <w:tc>
          <w:tcPr>
            <w:tcW w:w="775" w:type="dxa"/>
          </w:tcPr>
          <w:p w:rsidR="006D23CF" w:rsidRPr="005D1817" w:rsidRDefault="006D23CF" w:rsidP="00F26B32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6D23CF" w:rsidRPr="005D1817" w:rsidRDefault="006D23CF" w:rsidP="00F26B32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0" w:type="dxa"/>
          </w:tcPr>
          <w:p w:rsidR="006D23CF" w:rsidRPr="005D1817" w:rsidRDefault="006D23CF" w:rsidP="00F26B32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D23CF" w:rsidRPr="005D1817" w:rsidTr="00F26B32">
        <w:tc>
          <w:tcPr>
            <w:tcW w:w="2310" w:type="dxa"/>
          </w:tcPr>
          <w:p w:rsidR="006D23CF" w:rsidRPr="005D1817" w:rsidRDefault="006D23CF" w:rsidP="00F26B32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Hayvanları sevme</w:t>
            </w:r>
          </w:p>
        </w:tc>
        <w:tc>
          <w:tcPr>
            <w:tcW w:w="775" w:type="dxa"/>
          </w:tcPr>
          <w:p w:rsidR="006D23CF" w:rsidRPr="005D1817" w:rsidRDefault="006D23CF" w:rsidP="00F26B32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6D23CF" w:rsidRPr="005D1817" w:rsidRDefault="006D23CF" w:rsidP="00F26B32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0" w:type="dxa"/>
          </w:tcPr>
          <w:p w:rsidR="006D23CF" w:rsidRPr="005D1817" w:rsidRDefault="006D23CF" w:rsidP="00F26B32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D23CF" w:rsidRPr="005D1817" w:rsidTr="00F26B32">
        <w:tc>
          <w:tcPr>
            <w:tcW w:w="2310" w:type="dxa"/>
          </w:tcPr>
          <w:p w:rsidR="006D23CF" w:rsidRPr="005D1817" w:rsidRDefault="006D23CF" w:rsidP="00F26B32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Utangaçlık</w:t>
            </w:r>
          </w:p>
        </w:tc>
        <w:tc>
          <w:tcPr>
            <w:tcW w:w="775" w:type="dxa"/>
          </w:tcPr>
          <w:p w:rsidR="006D23CF" w:rsidRPr="005D1817" w:rsidRDefault="006D23CF" w:rsidP="00F26B32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6D23CF" w:rsidRPr="005D1817" w:rsidRDefault="006D23CF" w:rsidP="00F26B32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0" w:type="dxa"/>
          </w:tcPr>
          <w:p w:rsidR="006D23CF" w:rsidRPr="005D1817" w:rsidRDefault="006D23CF" w:rsidP="00F26B32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D23CF" w:rsidRPr="005D1817" w:rsidTr="00F26B32">
        <w:tc>
          <w:tcPr>
            <w:tcW w:w="2310" w:type="dxa"/>
          </w:tcPr>
          <w:p w:rsidR="006D23CF" w:rsidRPr="005D1817" w:rsidRDefault="006D23CF" w:rsidP="00F26B32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Güzel konuşma</w:t>
            </w:r>
          </w:p>
        </w:tc>
        <w:tc>
          <w:tcPr>
            <w:tcW w:w="775" w:type="dxa"/>
          </w:tcPr>
          <w:p w:rsidR="006D23CF" w:rsidRPr="005D1817" w:rsidRDefault="006D23CF" w:rsidP="00F26B32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6D23CF" w:rsidRPr="005D1817" w:rsidRDefault="006D23CF" w:rsidP="00F26B32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0" w:type="dxa"/>
          </w:tcPr>
          <w:p w:rsidR="006D23CF" w:rsidRPr="005D1817" w:rsidRDefault="006D23CF" w:rsidP="00F26B32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D23CF" w:rsidRPr="005D1817" w:rsidTr="00F26B32">
        <w:tc>
          <w:tcPr>
            <w:tcW w:w="2310" w:type="dxa"/>
          </w:tcPr>
          <w:p w:rsidR="006D23CF" w:rsidRPr="005D1817" w:rsidRDefault="006D23CF" w:rsidP="00F26B32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Gitar çalma</w:t>
            </w:r>
          </w:p>
        </w:tc>
        <w:tc>
          <w:tcPr>
            <w:tcW w:w="775" w:type="dxa"/>
          </w:tcPr>
          <w:p w:rsidR="006D23CF" w:rsidRPr="005D1817" w:rsidRDefault="006D23CF" w:rsidP="00F26B32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6D23CF" w:rsidRPr="005D1817" w:rsidRDefault="006D23CF" w:rsidP="00F26B32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0" w:type="dxa"/>
          </w:tcPr>
          <w:p w:rsidR="006D23CF" w:rsidRPr="005D1817" w:rsidRDefault="006D23CF" w:rsidP="00F26B32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D23CF" w:rsidRPr="005D1817" w:rsidTr="00F26B32">
        <w:tc>
          <w:tcPr>
            <w:tcW w:w="2310" w:type="dxa"/>
          </w:tcPr>
          <w:p w:rsidR="006D23CF" w:rsidRPr="005D1817" w:rsidRDefault="006D23CF" w:rsidP="00F26B32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Gözlük kullanma</w:t>
            </w:r>
          </w:p>
        </w:tc>
        <w:tc>
          <w:tcPr>
            <w:tcW w:w="775" w:type="dxa"/>
          </w:tcPr>
          <w:p w:rsidR="006D23CF" w:rsidRPr="005D1817" w:rsidRDefault="006D23CF" w:rsidP="00F26B32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6D23CF" w:rsidRPr="005D1817" w:rsidRDefault="006D23CF" w:rsidP="00F26B32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0" w:type="dxa"/>
          </w:tcPr>
          <w:p w:rsidR="006D23CF" w:rsidRPr="005D1817" w:rsidRDefault="006D23CF" w:rsidP="00F26B32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D23CF" w:rsidRPr="005D1817" w:rsidTr="00F26B32">
        <w:tc>
          <w:tcPr>
            <w:tcW w:w="2310" w:type="dxa"/>
          </w:tcPr>
          <w:p w:rsidR="006D23CF" w:rsidRPr="005D1817" w:rsidRDefault="006D23CF" w:rsidP="00F26B32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Düşüncelerini ifade etme</w:t>
            </w:r>
          </w:p>
        </w:tc>
        <w:tc>
          <w:tcPr>
            <w:tcW w:w="775" w:type="dxa"/>
          </w:tcPr>
          <w:p w:rsidR="006D23CF" w:rsidRPr="005D1817" w:rsidRDefault="006D23CF" w:rsidP="00F26B32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6D23CF" w:rsidRPr="005D1817" w:rsidRDefault="006D23CF" w:rsidP="00F26B32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0" w:type="dxa"/>
          </w:tcPr>
          <w:p w:rsidR="006D23CF" w:rsidRPr="005D1817" w:rsidRDefault="006D23CF" w:rsidP="00F26B32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D23CF" w:rsidRPr="005D1817" w:rsidTr="00F26B32">
        <w:tc>
          <w:tcPr>
            <w:tcW w:w="2310" w:type="dxa"/>
          </w:tcPr>
          <w:p w:rsidR="006D23CF" w:rsidRPr="005D1817" w:rsidRDefault="006D23CF" w:rsidP="00F26B32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Yufka yüreklilik</w:t>
            </w:r>
          </w:p>
        </w:tc>
        <w:tc>
          <w:tcPr>
            <w:tcW w:w="775" w:type="dxa"/>
          </w:tcPr>
          <w:p w:rsidR="006D23CF" w:rsidRPr="005D1817" w:rsidRDefault="006D23CF" w:rsidP="00F26B32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6D23CF" w:rsidRPr="005D1817" w:rsidRDefault="006D23CF" w:rsidP="00F26B32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0" w:type="dxa"/>
          </w:tcPr>
          <w:p w:rsidR="006D23CF" w:rsidRPr="005D1817" w:rsidRDefault="006D23CF" w:rsidP="00F26B32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6D23CF" w:rsidRPr="00F26B32" w:rsidRDefault="006D23CF" w:rsidP="00644FE5">
      <w:pPr>
        <w:spacing w:after="0"/>
        <w:rPr>
          <w:rFonts w:ascii="Comic Sans MS" w:hAnsi="Comic Sans MS"/>
          <w:b/>
          <w:sz w:val="20"/>
          <w:szCs w:val="20"/>
        </w:rPr>
      </w:pPr>
    </w:p>
    <w:p w:rsidR="006D23CF" w:rsidRPr="00F26B32" w:rsidRDefault="006D23CF" w:rsidP="00644FE5">
      <w:pPr>
        <w:spacing w:after="0"/>
        <w:rPr>
          <w:rFonts w:ascii="Comic Sans MS" w:hAnsi="Comic Sans MS"/>
          <w:b/>
          <w:sz w:val="20"/>
          <w:szCs w:val="20"/>
        </w:rPr>
      </w:pPr>
    </w:p>
    <w:p w:rsidR="006D23CF" w:rsidRPr="00F26B32" w:rsidRDefault="006D23CF" w:rsidP="00644FE5">
      <w:pPr>
        <w:spacing w:after="0"/>
        <w:rPr>
          <w:rFonts w:ascii="Comic Sans MS" w:hAnsi="Comic Sans MS"/>
          <w:b/>
          <w:sz w:val="20"/>
          <w:szCs w:val="20"/>
        </w:rPr>
      </w:pPr>
    </w:p>
    <w:p w:rsidR="006D23CF" w:rsidRPr="00F26B32" w:rsidRDefault="006D23CF" w:rsidP="00644FE5">
      <w:pPr>
        <w:spacing w:after="0"/>
        <w:rPr>
          <w:rFonts w:ascii="Comic Sans MS" w:hAnsi="Comic Sans MS"/>
          <w:b/>
          <w:sz w:val="20"/>
          <w:szCs w:val="20"/>
        </w:rPr>
      </w:pPr>
    </w:p>
    <w:p w:rsidR="006D23CF" w:rsidRPr="00F26B32" w:rsidRDefault="006D23CF" w:rsidP="00644FE5">
      <w:pPr>
        <w:spacing w:after="0"/>
        <w:rPr>
          <w:rFonts w:ascii="Comic Sans MS" w:hAnsi="Comic Sans MS"/>
          <w:b/>
          <w:sz w:val="20"/>
          <w:szCs w:val="20"/>
        </w:rPr>
      </w:pPr>
    </w:p>
    <w:p w:rsidR="006D23CF" w:rsidRPr="00F26B32" w:rsidRDefault="006D23CF" w:rsidP="00644FE5">
      <w:pPr>
        <w:spacing w:after="0"/>
        <w:rPr>
          <w:rFonts w:ascii="Comic Sans MS" w:hAnsi="Comic Sans MS"/>
          <w:b/>
          <w:sz w:val="20"/>
          <w:szCs w:val="20"/>
        </w:rPr>
      </w:pPr>
    </w:p>
    <w:p w:rsidR="006D23CF" w:rsidRPr="00F26B32" w:rsidRDefault="006D23CF" w:rsidP="00644FE5">
      <w:pPr>
        <w:spacing w:after="0"/>
        <w:rPr>
          <w:rFonts w:ascii="Comic Sans MS" w:hAnsi="Comic Sans MS"/>
          <w:b/>
          <w:sz w:val="20"/>
          <w:szCs w:val="20"/>
        </w:rPr>
      </w:pPr>
    </w:p>
    <w:p w:rsidR="006D23CF" w:rsidRPr="00F26B32" w:rsidRDefault="006D23CF" w:rsidP="00644FE5">
      <w:pPr>
        <w:spacing w:after="0"/>
        <w:rPr>
          <w:rFonts w:ascii="Comic Sans MS" w:hAnsi="Comic Sans MS"/>
          <w:b/>
          <w:sz w:val="20"/>
          <w:szCs w:val="20"/>
        </w:rPr>
      </w:pPr>
    </w:p>
    <w:p w:rsidR="006D23CF" w:rsidRPr="00F26B32" w:rsidRDefault="006D23CF" w:rsidP="00644FE5">
      <w:pPr>
        <w:spacing w:after="0"/>
        <w:rPr>
          <w:rFonts w:ascii="Comic Sans MS" w:hAnsi="Comic Sans MS"/>
          <w:b/>
          <w:sz w:val="20"/>
          <w:szCs w:val="20"/>
        </w:rPr>
      </w:pPr>
    </w:p>
    <w:p w:rsidR="006D23CF" w:rsidRPr="00F26B32" w:rsidRDefault="006D23CF" w:rsidP="00644FE5">
      <w:pPr>
        <w:spacing w:after="0"/>
        <w:rPr>
          <w:rFonts w:ascii="Comic Sans MS" w:hAnsi="Comic Sans MS"/>
          <w:b/>
          <w:sz w:val="20"/>
          <w:szCs w:val="20"/>
        </w:rPr>
      </w:pPr>
    </w:p>
    <w:p w:rsidR="006D23CF" w:rsidRPr="00F26B32" w:rsidRDefault="006D23CF" w:rsidP="00644FE5">
      <w:pPr>
        <w:spacing w:after="0"/>
        <w:rPr>
          <w:rFonts w:ascii="Comic Sans MS" w:hAnsi="Comic Sans MS"/>
          <w:b/>
          <w:sz w:val="20"/>
          <w:szCs w:val="20"/>
        </w:rPr>
      </w:pPr>
    </w:p>
    <w:p w:rsidR="006D23CF" w:rsidRPr="00F26B32" w:rsidRDefault="006D23CF" w:rsidP="00644FE5">
      <w:pPr>
        <w:spacing w:after="0"/>
        <w:rPr>
          <w:rFonts w:ascii="Comic Sans MS" w:hAnsi="Comic Sans MS"/>
          <w:b/>
          <w:sz w:val="20"/>
          <w:szCs w:val="20"/>
        </w:rPr>
      </w:pPr>
    </w:p>
    <w:p w:rsidR="006D23CF" w:rsidRPr="00F26B32" w:rsidRDefault="006D23CF" w:rsidP="00644FE5">
      <w:pPr>
        <w:spacing w:after="0"/>
        <w:rPr>
          <w:rFonts w:ascii="Comic Sans MS" w:hAnsi="Comic Sans MS"/>
          <w:b/>
          <w:sz w:val="20"/>
          <w:szCs w:val="20"/>
        </w:rPr>
      </w:pPr>
    </w:p>
    <w:p w:rsidR="006D23CF" w:rsidRPr="00F26B32" w:rsidRDefault="006D23CF" w:rsidP="00E22770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 xml:space="preserve">  </w:t>
      </w:r>
    </w:p>
    <w:p w:rsidR="006D23CF" w:rsidRPr="00F26B32" w:rsidRDefault="006D23CF" w:rsidP="00E22770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6D23CF" w:rsidRDefault="006D23CF" w:rsidP="001522C8">
      <w:pPr>
        <w:spacing w:after="0"/>
        <w:rPr>
          <w:rFonts w:ascii="Comic Sans MS" w:hAnsi="Comic Sans MS"/>
          <w:b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>D.Aşağıdaki soruları cevaplayınız.</w:t>
      </w:r>
      <w:r w:rsidRPr="00D071FE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(7</w:t>
      </w:r>
      <w:r w:rsidRPr="00F26B32">
        <w:rPr>
          <w:rFonts w:ascii="Comic Sans MS" w:hAnsi="Comic Sans MS"/>
          <w:b/>
          <w:sz w:val="20"/>
          <w:szCs w:val="20"/>
        </w:rPr>
        <w:t>0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>puan)</w:t>
      </w:r>
    </w:p>
    <w:p w:rsidR="006D23CF" w:rsidRPr="00F26B32" w:rsidRDefault="006D23CF" w:rsidP="00F26B32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</w:t>
      </w:r>
      <w:r w:rsidRPr="00F26B32">
        <w:rPr>
          <w:rFonts w:ascii="Comic Sans MS" w:hAnsi="Comic Sans MS"/>
          <w:b/>
          <w:sz w:val="20"/>
          <w:szCs w:val="20"/>
        </w:rPr>
        <w:t xml:space="preserve">.Aşağıdaki cümlelerden hangisinde duygu belirten bir ifade </w:t>
      </w:r>
      <w:r w:rsidRPr="00F26B32">
        <w:rPr>
          <w:rFonts w:ascii="Comic Sans MS" w:hAnsi="Comic Sans MS"/>
          <w:b/>
          <w:sz w:val="20"/>
          <w:szCs w:val="20"/>
          <w:u w:val="single"/>
        </w:rPr>
        <w:t>yoktur?</w:t>
      </w:r>
      <w:r w:rsidRPr="00D071FE"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 xml:space="preserve">3 </w:t>
      </w:r>
      <w:r w:rsidRPr="00F26B32">
        <w:rPr>
          <w:rFonts w:ascii="Comic Sans MS" w:hAnsi="Comic Sans MS"/>
          <w:b/>
          <w:sz w:val="20"/>
          <w:szCs w:val="20"/>
        </w:rPr>
        <w:t>puan)</w:t>
      </w:r>
      <w:r w:rsidRPr="00F26B32">
        <w:rPr>
          <w:rFonts w:ascii="Comic Sans MS" w:hAnsi="Comic Sans MS"/>
          <w:sz w:val="20"/>
          <w:szCs w:val="20"/>
        </w:rPr>
        <w:br/>
      </w:r>
      <w:r w:rsidRPr="00F26B32">
        <w:rPr>
          <w:rFonts w:ascii="Comic Sans MS" w:hAnsi="Comic Sans MS"/>
          <w:b/>
          <w:sz w:val="20"/>
          <w:szCs w:val="20"/>
        </w:rPr>
        <w:t>A)N</w:t>
      </w:r>
      <w:r w:rsidRPr="00F26B32">
        <w:rPr>
          <w:rFonts w:ascii="Comic Sans MS" w:hAnsi="Comic Sans MS"/>
          <w:sz w:val="20"/>
          <w:szCs w:val="20"/>
        </w:rPr>
        <w:t>otlarımın iyi olduğunu görünce çok sevindim.</w:t>
      </w:r>
    </w:p>
    <w:p w:rsidR="006D23CF" w:rsidRPr="00F26B32" w:rsidRDefault="006D23CF" w:rsidP="00F26B32">
      <w:pPr>
        <w:spacing w:after="0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>B)</w:t>
      </w:r>
      <w:r w:rsidRPr="00F26B32">
        <w:rPr>
          <w:rFonts w:ascii="Comic Sans MS" w:hAnsi="Comic Sans MS"/>
          <w:sz w:val="20"/>
          <w:szCs w:val="20"/>
        </w:rPr>
        <w:t>Küçük köpeğimizin ölümü beni çok üzdü.</w:t>
      </w:r>
    </w:p>
    <w:p w:rsidR="006D23CF" w:rsidRPr="00F26B32" w:rsidRDefault="006D23CF" w:rsidP="00F26B32">
      <w:pPr>
        <w:spacing w:after="0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>C)</w:t>
      </w:r>
      <w:r w:rsidRPr="00F26B32">
        <w:rPr>
          <w:rFonts w:ascii="Comic Sans MS" w:hAnsi="Comic Sans MS"/>
          <w:sz w:val="20"/>
          <w:szCs w:val="20"/>
        </w:rPr>
        <w:t>Amcamların geleceğini duyunca çok heyecanlandım.</w:t>
      </w:r>
    </w:p>
    <w:p w:rsidR="006D23CF" w:rsidRPr="00F26B32" w:rsidRDefault="006D23CF" w:rsidP="00F26B32">
      <w:pPr>
        <w:spacing w:after="0"/>
        <w:rPr>
          <w:rFonts w:ascii="Comic Sans MS" w:hAnsi="Comic Sans MS"/>
          <w:b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>D)</w:t>
      </w:r>
      <w:r w:rsidRPr="00F26B32">
        <w:rPr>
          <w:rFonts w:ascii="Comic Sans MS" w:hAnsi="Comic Sans MS"/>
          <w:sz w:val="20"/>
          <w:szCs w:val="20"/>
        </w:rPr>
        <w:t>Yan sınıftan çok fazla gürültü geliyor.</w:t>
      </w:r>
    </w:p>
    <w:p w:rsidR="006D23CF" w:rsidRDefault="006D23CF" w:rsidP="001522C8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6D23CF" w:rsidRPr="00F26B32" w:rsidRDefault="006D23CF" w:rsidP="001522C8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Pr="00F26B32">
        <w:rPr>
          <w:rFonts w:ascii="Comic Sans MS" w:hAnsi="Comic Sans MS"/>
          <w:b/>
          <w:sz w:val="20"/>
          <w:szCs w:val="20"/>
        </w:rPr>
        <w:t>.Herkese özel, çok önemli bir kimlik belgesi yerine geçen fiziksel özelliğimiz hangisidir?</w:t>
      </w:r>
      <w:r w:rsidRPr="00D071FE"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 xml:space="preserve">3 </w:t>
      </w:r>
      <w:r w:rsidRPr="00F26B32">
        <w:rPr>
          <w:rFonts w:ascii="Comic Sans MS" w:hAnsi="Comic Sans MS"/>
          <w:b/>
          <w:sz w:val="20"/>
          <w:szCs w:val="20"/>
        </w:rPr>
        <w:t>puan)</w:t>
      </w:r>
    </w:p>
    <w:p w:rsidR="006D23CF" w:rsidRPr="00F26B32" w:rsidRDefault="006D23CF" w:rsidP="001522C8">
      <w:pPr>
        <w:spacing w:after="0" w:line="240" w:lineRule="auto"/>
        <w:ind w:left="284"/>
        <w:jc w:val="both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>A)</w:t>
      </w:r>
      <w:r w:rsidRPr="00F26B32">
        <w:rPr>
          <w:rFonts w:ascii="Comic Sans MS" w:hAnsi="Comic Sans MS"/>
          <w:sz w:val="20"/>
          <w:szCs w:val="20"/>
        </w:rPr>
        <w:t xml:space="preserve"> Yüzümüz                    </w:t>
      </w:r>
      <w:r w:rsidRPr="00F26B32">
        <w:rPr>
          <w:rFonts w:ascii="Comic Sans MS" w:hAnsi="Comic Sans MS"/>
          <w:b/>
          <w:sz w:val="20"/>
          <w:szCs w:val="20"/>
        </w:rPr>
        <w:t>B)</w:t>
      </w:r>
      <w:r w:rsidRPr="00F26B32">
        <w:rPr>
          <w:rFonts w:ascii="Comic Sans MS" w:hAnsi="Comic Sans MS"/>
          <w:sz w:val="20"/>
          <w:szCs w:val="20"/>
        </w:rPr>
        <w:t xml:space="preserve"> Boyumuz</w:t>
      </w:r>
    </w:p>
    <w:p w:rsidR="006D23CF" w:rsidRPr="00F26B32" w:rsidRDefault="006D23CF" w:rsidP="001522C8">
      <w:pPr>
        <w:tabs>
          <w:tab w:val="left" w:pos="1005"/>
        </w:tabs>
        <w:spacing w:after="0" w:line="240" w:lineRule="auto"/>
        <w:ind w:left="142"/>
        <w:jc w:val="both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 xml:space="preserve">   C)</w:t>
      </w:r>
      <w:r w:rsidRPr="00F26B32">
        <w:rPr>
          <w:rFonts w:ascii="Comic Sans MS" w:hAnsi="Comic Sans MS"/>
          <w:sz w:val="20"/>
          <w:szCs w:val="20"/>
        </w:rPr>
        <w:t xml:space="preserve"> Kilomuz                    </w:t>
      </w:r>
      <w:r w:rsidRPr="00F26B32">
        <w:rPr>
          <w:rFonts w:ascii="Comic Sans MS" w:hAnsi="Comic Sans MS"/>
          <w:b/>
          <w:sz w:val="20"/>
          <w:szCs w:val="20"/>
        </w:rPr>
        <w:t>D)</w:t>
      </w:r>
      <w:r w:rsidRPr="00F26B32">
        <w:rPr>
          <w:rFonts w:ascii="Comic Sans MS" w:hAnsi="Comic Sans MS"/>
          <w:sz w:val="20"/>
          <w:szCs w:val="20"/>
        </w:rPr>
        <w:t xml:space="preserve"> Parmak izimiz</w:t>
      </w:r>
    </w:p>
    <w:p w:rsidR="006D23CF" w:rsidRPr="00F26B32" w:rsidRDefault="006D23CF" w:rsidP="001522C8">
      <w:pPr>
        <w:spacing w:after="0"/>
        <w:rPr>
          <w:rFonts w:ascii="Comic Sans MS" w:hAnsi="Comic Sans MS"/>
          <w:b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b/>
          <w:sz w:val="20"/>
          <w:szCs w:val="20"/>
        </w:rPr>
        <w:t>3</w:t>
      </w:r>
      <w:r w:rsidRPr="00F26B32">
        <w:rPr>
          <w:rFonts w:ascii="Comic Sans MS" w:hAnsi="Comic Sans MS"/>
          <w:b/>
          <w:sz w:val="20"/>
          <w:szCs w:val="20"/>
        </w:rPr>
        <w:t>.  Kendi fiziksel özelliklerinizden 3 tanesini yazın.</w:t>
      </w:r>
      <w:r>
        <w:rPr>
          <w:rFonts w:ascii="Comic Sans MS" w:hAnsi="Comic Sans MS"/>
          <w:b/>
          <w:sz w:val="20"/>
          <w:szCs w:val="20"/>
        </w:rPr>
        <w:t xml:space="preserve">  (6</w:t>
      </w:r>
      <w:r w:rsidRPr="00F26B32">
        <w:rPr>
          <w:rFonts w:ascii="Comic Sans MS" w:hAnsi="Comic Sans MS"/>
          <w:b/>
          <w:sz w:val="20"/>
          <w:szCs w:val="20"/>
        </w:rPr>
        <w:t xml:space="preserve"> puan )                                    *………………………………………………………………………………. …                       *………………………………………………………………………………….                                   *………………………………………………………………………………….</w:t>
      </w:r>
    </w:p>
    <w:p w:rsidR="006D23CF" w:rsidRPr="00F26B32" w:rsidRDefault="006D23CF" w:rsidP="00644FE5">
      <w:pPr>
        <w:spacing w:after="0"/>
        <w:rPr>
          <w:rFonts w:ascii="Comic Sans MS" w:hAnsi="Comic Sans MS"/>
          <w:b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 xml:space="preserve">I - </w:t>
      </w:r>
      <w:r w:rsidRPr="00F26B32">
        <w:rPr>
          <w:rFonts w:ascii="Comic Sans MS" w:hAnsi="Comic Sans MS"/>
          <w:sz w:val="20"/>
          <w:szCs w:val="20"/>
        </w:rPr>
        <w:t>Uyumak</w:t>
      </w:r>
      <w:r w:rsidRPr="00F26B32">
        <w:rPr>
          <w:rFonts w:ascii="Comic Sans MS" w:hAnsi="Comic Sans MS"/>
          <w:b/>
          <w:sz w:val="20"/>
          <w:szCs w:val="20"/>
        </w:rPr>
        <w:t xml:space="preserve">             II – </w:t>
      </w:r>
      <w:r w:rsidRPr="00F26B32">
        <w:rPr>
          <w:rFonts w:ascii="Comic Sans MS" w:hAnsi="Comic Sans MS"/>
          <w:sz w:val="20"/>
          <w:szCs w:val="20"/>
        </w:rPr>
        <w:t>Pikniğe gitmek</w:t>
      </w:r>
      <w:r w:rsidRPr="00F26B32">
        <w:rPr>
          <w:rFonts w:ascii="Comic Sans MS" w:hAnsi="Comic Sans MS"/>
          <w:b/>
          <w:sz w:val="20"/>
          <w:szCs w:val="20"/>
        </w:rPr>
        <w:t xml:space="preserve">                                                      III – </w:t>
      </w:r>
      <w:r w:rsidRPr="00F26B32">
        <w:rPr>
          <w:rFonts w:ascii="Comic Sans MS" w:hAnsi="Comic Sans MS"/>
          <w:sz w:val="20"/>
          <w:szCs w:val="20"/>
        </w:rPr>
        <w:t>Müzik dinlemek</w:t>
      </w:r>
      <w:r w:rsidRPr="00F26B32">
        <w:rPr>
          <w:rFonts w:ascii="Comic Sans MS" w:hAnsi="Comic Sans MS"/>
          <w:b/>
          <w:sz w:val="20"/>
          <w:szCs w:val="20"/>
        </w:rPr>
        <w:t xml:space="preserve">   IV- </w:t>
      </w:r>
      <w:r w:rsidRPr="00F26B32">
        <w:rPr>
          <w:rFonts w:ascii="Comic Sans MS" w:hAnsi="Comic Sans MS"/>
          <w:sz w:val="20"/>
          <w:szCs w:val="20"/>
        </w:rPr>
        <w:t>Giyinmek</w:t>
      </w:r>
      <w:r w:rsidRPr="00F26B32">
        <w:rPr>
          <w:rFonts w:ascii="Comic Sans MS" w:hAnsi="Comic Sans MS"/>
          <w:b/>
          <w:sz w:val="20"/>
          <w:szCs w:val="20"/>
        </w:rPr>
        <w:t xml:space="preserve">                         V</w:t>
      </w:r>
      <w:r w:rsidRPr="00F26B32">
        <w:rPr>
          <w:rFonts w:ascii="Comic Sans MS" w:hAnsi="Comic Sans MS"/>
          <w:sz w:val="20"/>
          <w:szCs w:val="20"/>
        </w:rPr>
        <w:t>- Banyo yapmak</w:t>
      </w:r>
      <w:r w:rsidRPr="00F26B32">
        <w:rPr>
          <w:rFonts w:ascii="Comic Sans MS" w:hAnsi="Comic Sans MS"/>
          <w:b/>
          <w:sz w:val="20"/>
          <w:szCs w:val="20"/>
        </w:rPr>
        <w:t xml:space="preserve">        VI- </w:t>
      </w:r>
      <w:r w:rsidRPr="00F26B32">
        <w:rPr>
          <w:rFonts w:ascii="Comic Sans MS" w:hAnsi="Comic Sans MS"/>
          <w:sz w:val="20"/>
          <w:szCs w:val="20"/>
        </w:rPr>
        <w:t>Yalan söylemek</w:t>
      </w:r>
      <w:r w:rsidRPr="00F26B32"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b/>
          <w:sz w:val="20"/>
          <w:szCs w:val="20"/>
        </w:rPr>
        <w:t>4</w:t>
      </w:r>
      <w:r w:rsidRPr="00F26B32">
        <w:rPr>
          <w:rFonts w:ascii="Comic Sans MS" w:hAnsi="Comic Sans MS"/>
          <w:b/>
          <w:sz w:val="20"/>
          <w:szCs w:val="20"/>
        </w:rPr>
        <w:t>. Aşağıdakilerden hangileri insanların benzer TEMEL ihtiyaçlarındandır? (</w:t>
      </w:r>
      <w:r>
        <w:rPr>
          <w:rFonts w:ascii="Comic Sans MS" w:hAnsi="Comic Sans MS"/>
          <w:b/>
          <w:sz w:val="20"/>
          <w:szCs w:val="20"/>
        </w:rPr>
        <w:t xml:space="preserve">3 </w:t>
      </w:r>
      <w:r w:rsidRPr="00F26B32">
        <w:rPr>
          <w:rFonts w:ascii="Comic Sans MS" w:hAnsi="Comic Sans MS"/>
          <w:b/>
          <w:sz w:val="20"/>
          <w:szCs w:val="20"/>
        </w:rPr>
        <w:t xml:space="preserve">puan)  </w:t>
      </w:r>
      <w:r w:rsidRPr="00F26B32">
        <w:rPr>
          <w:rFonts w:ascii="Comic Sans MS" w:hAnsi="Comic Sans MS"/>
          <w:b/>
          <w:sz w:val="20"/>
          <w:szCs w:val="20"/>
        </w:rPr>
        <w:br/>
        <w:t xml:space="preserve">A ) </w:t>
      </w:r>
      <w:r w:rsidRPr="00F26B32">
        <w:rPr>
          <w:rFonts w:ascii="Comic Sans MS" w:hAnsi="Comic Sans MS"/>
          <w:sz w:val="20"/>
          <w:szCs w:val="20"/>
        </w:rPr>
        <w:t>I - III - IV</w:t>
      </w:r>
      <w:r w:rsidRPr="00F26B32">
        <w:rPr>
          <w:rFonts w:ascii="Comic Sans MS" w:hAnsi="Comic Sans MS"/>
          <w:b/>
          <w:sz w:val="20"/>
          <w:szCs w:val="20"/>
        </w:rPr>
        <w:t xml:space="preserve">    B </w:t>
      </w:r>
      <w:r w:rsidRPr="00F26B32">
        <w:rPr>
          <w:rFonts w:ascii="Comic Sans MS" w:hAnsi="Comic Sans MS"/>
          <w:sz w:val="20"/>
          <w:szCs w:val="20"/>
        </w:rPr>
        <w:t>) II – V - VI</w:t>
      </w:r>
      <w:r w:rsidRPr="00F26B32">
        <w:rPr>
          <w:rFonts w:ascii="Comic Sans MS" w:hAnsi="Comic Sans MS"/>
          <w:b/>
          <w:sz w:val="20"/>
          <w:szCs w:val="20"/>
        </w:rPr>
        <w:t xml:space="preserve">                      </w:t>
      </w:r>
      <w:r>
        <w:rPr>
          <w:rFonts w:ascii="Comic Sans MS" w:hAnsi="Comic Sans MS"/>
          <w:b/>
          <w:sz w:val="20"/>
          <w:szCs w:val="20"/>
        </w:rPr>
        <w:br/>
      </w:r>
      <w:r w:rsidRPr="00F26B32">
        <w:rPr>
          <w:rFonts w:ascii="Comic Sans MS" w:hAnsi="Comic Sans MS"/>
          <w:b/>
          <w:sz w:val="20"/>
          <w:szCs w:val="20"/>
        </w:rPr>
        <w:t xml:space="preserve">C ) </w:t>
      </w:r>
      <w:r w:rsidRPr="00F26B32">
        <w:rPr>
          <w:rFonts w:ascii="Comic Sans MS" w:hAnsi="Comic Sans MS"/>
          <w:sz w:val="20"/>
          <w:szCs w:val="20"/>
        </w:rPr>
        <w:t>I - IV - V</w:t>
      </w:r>
      <w:r w:rsidRPr="00F26B32">
        <w:rPr>
          <w:rFonts w:ascii="Comic Sans MS" w:hAnsi="Comic Sans MS"/>
          <w:b/>
          <w:sz w:val="20"/>
          <w:szCs w:val="20"/>
        </w:rPr>
        <w:t xml:space="preserve">      D </w:t>
      </w:r>
      <w:r w:rsidRPr="00F26B32">
        <w:rPr>
          <w:rFonts w:ascii="Comic Sans MS" w:hAnsi="Comic Sans MS"/>
          <w:sz w:val="20"/>
          <w:szCs w:val="20"/>
        </w:rPr>
        <w:t>)  III - IV - V</w:t>
      </w:r>
      <w:r w:rsidRPr="00F26B32">
        <w:rPr>
          <w:rFonts w:ascii="Comic Sans MS" w:hAnsi="Comic Sans MS"/>
          <w:b/>
          <w:sz w:val="20"/>
          <w:szCs w:val="20"/>
        </w:rPr>
        <w:t xml:space="preserve">  </w:t>
      </w:r>
    </w:p>
    <w:p w:rsidR="006D23CF" w:rsidRPr="00F26B32" w:rsidRDefault="006D23CF" w:rsidP="00644FE5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Pr="00F26B32">
        <w:rPr>
          <w:rFonts w:ascii="Comic Sans MS" w:hAnsi="Comic Sans MS"/>
          <w:b/>
          <w:sz w:val="20"/>
          <w:szCs w:val="20"/>
        </w:rPr>
        <w:t xml:space="preserve">.Aşağıdakilerden hangisi duygusal özellikler arasında </w:t>
      </w:r>
      <w:r w:rsidRPr="00F26B32">
        <w:rPr>
          <w:rFonts w:ascii="Comic Sans MS" w:hAnsi="Comic Sans MS"/>
          <w:b/>
          <w:sz w:val="20"/>
          <w:szCs w:val="20"/>
          <w:u w:val="single"/>
        </w:rPr>
        <w:t xml:space="preserve">gösterilemez? </w:t>
      </w:r>
      <w:r w:rsidRPr="00F26B32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 xml:space="preserve">3 </w:t>
      </w:r>
      <w:r w:rsidRPr="00F26B32">
        <w:rPr>
          <w:rFonts w:ascii="Comic Sans MS" w:hAnsi="Comic Sans MS"/>
          <w:b/>
          <w:sz w:val="20"/>
          <w:szCs w:val="20"/>
        </w:rPr>
        <w:t>puan)</w:t>
      </w:r>
    </w:p>
    <w:p w:rsidR="006D23CF" w:rsidRPr="00F26B32" w:rsidRDefault="006D23CF" w:rsidP="0007033A">
      <w:pPr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 xml:space="preserve">A )  </w:t>
      </w:r>
      <w:r w:rsidRPr="00F26B32">
        <w:rPr>
          <w:rFonts w:ascii="Comic Sans MS" w:hAnsi="Comic Sans MS"/>
          <w:sz w:val="20"/>
          <w:szCs w:val="20"/>
        </w:rPr>
        <w:t>nefret etmek</w:t>
      </w:r>
      <w:r w:rsidRPr="00F26B32">
        <w:rPr>
          <w:rFonts w:ascii="Comic Sans MS" w:hAnsi="Comic Sans MS"/>
          <w:b/>
          <w:sz w:val="20"/>
          <w:szCs w:val="20"/>
        </w:rPr>
        <w:t xml:space="preserve">    B )  </w:t>
      </w:r>
      <w:r w:rsidRPr="00F26B32">
        <w:rPr>
          <w:rFonts w:ascii="Comic Sans MS" w:hAnsi="Comic Sans MS"/>
          <w:sz w:val="20"/>
          <w:szCs w:val="20"/>
        </w:rPr>
        <w:t xml:space="preserve">dokunmak </w:t>
      </w:r>
      <w:r w:rsidRPr="00F26B32">
        <w:rPr>
          <w:rFonts w:ascii="Comic Sans MS" w:hAnsi="Comic Sans MS"/>
          <w:b/>
          <w:sz w:val="20"/>
          <w:szCs w:val="20"/>
        </w:rPr>
        <w:t xml:space="preserve">                                                C ) </w:t>
      </w:r>
      <w:r w:rsidRPr="00F26B32">
        <w:rPr>
          <w:rFonts w:ascii="Comic Sans MS" w:hAnsi="Comic Sans MS"/>
          <w:sz w:val="20"/>
          <w:szCs w:val="20"/>
        </w:rPr>
        <w:t xml:space="preserve"> üzülmek</w:t>
      </w:r>
      <w:r w:rsidRPr="00F26B32">
        <w:rPr>
          <w:rFonts w:ascii="Comic Sans MS" w:hAnsi="Comic Sans MS"/>
          <w:b/>
          <w:sz w:val="20"/>
          <w:szCs w:val="20"/>
        </w:rPr>
        <w:t xml:space="preserve">          D )  </w:t>
      </w:r>
      <w:r w:rsidRPr="00F26B32">
        <w:rPr>
          <w:rFonts w:ascii="Comic Sans MS" w:hAnsi="Comic Sans MS"/>
          <w:sz w:val="20"/>
          <w:szCs w:val="20"/>
        </w:rPr>
        <w:t>korkmak</w:t>
      </w:r>
    </w:p>
    <w:p w:rsidR="006D23CF" w:rsidRPr="00F26B32" w:rsidRDefault="006D23CF" w:rsidP="001522C8">
      <w:pPr>
        <w:spacing w:after="0" w:line="240" w:lineRule="auto"/>
        <w:ind w:left="6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Pr="00F26B32">
        <w:rPr>
          <w:rFonts w:ascii="Comic Sans MS" w:hAnsi="Comic Sans MS"/>
          <w:b/>
          <w:sz w:val="20"/>
          <w:szCs w:val="20"/>
        </w:rPr>
        <w:t>.Nüfus cüzdanı üzerinde, başkalarında olmayan sadece size özgü olan bilgi hangisidir? (</w:t>
      </w:r>
      <w:r>
        <w:rPr>
          <w:rFonts w:ascii="Comic Sans MS" w:hAnsi="Comic Sans MS"/>
          <w:b/>
          <w:sz w:val="20"/>
          <w:szCs w:val="20"/>
        </w:rPr>
        <w:t xml:space="preserve">3 </w:t>
      </w:r>
      <w:r w:rsidRPr="00F26B32">
        <w:rPr>
          <w:rFonts w:ascii="Comic Sans MS" w:hAnsi="Comic Sans MS"/>
          <w:b/>
          <w:sz w:val="20"/>
          <w:szCs w:val="20"/>
        </w:rPr>
        <w:t>puan)</w:t>
      </w:r>
    </w:p>
    <w:p w:rsidR="006D23CF" w:rsidRDefault="006D23CF" w:rsidP="00F26B32">
      <w:pPr>
        <w:spacing w:after="0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>A)</w:t>
      </w:r>
      <w:r w:rsidRPr="00F26B32">
        <w:rPr>
          <w:rFonts w:ascii="Comic Sans MS" w:hAnsi="Comic Sans MS"/>
          <w:sz w:val="20"/>
          <w:szCs w:val="20"/>
        </w:rPr>
        <w:t xml:space="preserve">  Adınız                    </w:t>
      </w:r>
      <w:r w:rsidRPr="00F26B32">
        <w:rPr>
          <w:rFonts w:ascii="Comic Sans MS" w:hAnsi="Comic Sans MS"/>
          <w:b/>
          <w:sz w:val="20"/>
          <w:szCs w:val="20"/>
        </w:rPr>
        <w:t>B)</w:t>
      </w:r>
      <w:r w:rsidRPr="00F26B32">
        <w:rPr>
          <w:rFonts w:ascii="Comic Sans MS" w:hAnsi="Comic Sans MS"/>
          <w:sz w:val="20"/>
          <w:szCs w:val="20"/>
        </w:rPr>
        <w:t xml:space="preserve"> Anne adınız</w:t>
      </w:r>
      <w:r w:rsidRPr="00F26B32">
        <w:rPr>
          <w:rFonts w:ascii="Comic Sans MS" w:hAnsi="Comic Sans MS"/>
          <w:sz w:val="20"/>
          <w:szCs w:val="20"/>
        </w:rPr>
        <w:br/>
      </w:r>
      <w:r w:rsidRPr="00F26B32">
        <w:rPr>
          <w:rFonts w:ascii="Comic Sans MS" w:hAnsi="Comic Sans MS"/>
          <w:b/>
          <w:sz w:val="20"/>
          <w:szCs w:val="20"/>
        </w:rPr>
        <w:t>C)</w:t>
      </w:r>
      <w:r w:rsidRPr="00F26B32">
        <w:rPr>
          <w:rFonts w:ascii="Comic Sans MS" w:hAnsi="Comic Sans MS"/>
          <w:sz w:val="20"/>
          <w:szCs w:val="20"/>
        </w:rPr>
        <w:t xml:space="preserve"> Doğum tarihiniz       </w:t>
      </w:r>
      <w:r w:rsidRPr="00F26B32">
        <w:rPr>
          <w:rFonts w:ascii="Comic Sans MS" w:hAnsi="Comic Sans MS"/>
          <w:b/>
          <w:sz w:val="20"/>
          <w:szCs w:val="20"/>
        </w:rPr>
        <w:t>D)</w:t>
      </w:r>
      <w:r w:rsidRPr="00F26B32">
        <w:rPr>
          <w:rFonts w:ascii="Comic Sans MS" w:hAnsi="Comic Sans MS"/>
          <w:sz w:val="20"/>
          <w:szCs w:val="20"/>
        </w:rPr>
        <w:t>T.C. Kimlik numaranız</w:t>
      </w:r>
    </w:p>
    <w:p w:rsidR="006D23CF" w:rsidRDefault="006D23CF" w:rsidP="00214FF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6D23CF" w:rsidRPr="00F26B32" w:rsidRDefault="006D23CF" w:rsidP="00214FFA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7.</w:t>
      </w:r>
      <w:r w:rsidRPr="00F26B32">
        <w:rPr>
          <w:rFonts w:ascii="Comic Sans MS" w:hAnsi="Comic Sans MS"/>
          <w:b/>
          <w:sz w:val="20"/>
          <w:szCs w:val="20"/>
        </w:rPr>
        <w:t>Aşağıdakilerin hangisinde bir düşünce belirtilmektedir?</w:t>
      </w:r>
      <w:r w:rsidRPr="00D071FE"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 xml:space="preserve">3 </w:t>
      </w:r>
      <w:r w:rsidRPr="00F26B32">
        <w:rPr>
          <w:rFonts w:ascii="Comic Sans MS" w:hAnsi="Comic Sans MS"/>
          <w:b/>
          <w:sz w:val="20"/>
          <w:szCs w:val="20"/>
        </w:rPr>
        <w:t>puan)</w:t>
      </w:r>
    </w:p>
    <w:p w:rsidR="006D23CF" w:rsidRPr="00F26B32" w:rsidRDefault="006D23CF" w:rsidP="00822A63">
      <w:pPr>
        <w:tabs>
          <w:tab w:val="left" w:pos="1005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822A63">
        <w:rPr>
          <w:rFonts w:ascii="Comic Sans MS" w:hAnsi="Comic Sans MS"/>
          <w:b/>
          <w:sz w:val="20"/>
          <w:szCs w:val="20"/>
        </w:rPr>
        <w:t>A)</w:t>
      </w:r>
      <w:r w:rsidRPr="00F26B32">
        <w:rPr>
          <w:rFonts w:ascii="Comic Sans MS" w:hAnsi="Comic Sans MS"/>
          <w:sz w:val="20"/>
          <w:szCs w:val="20"/>
        </w:rPr>
        <w:t>Adana’ya şiddetli yağmur yağdı.</w:t>
      </w:r>
      <w:r>
        <w:rPr>
          <w:rFonts w:ascii="Comic Sans MS" w:hAnsi="Comic Sans MS"/>
          <w:sz w:val="20"/>
          <w:szCs w:val="20"/>
        </w:rPr>
        <w:br/>
      </w:r>
      <w:r w:rsidRPr="00822A63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>Erkeklerin nüfus cüzdanları mavi renklidir.</w:t>
      </w:r>
    </w:p>
    <w:p w:rsidR="006D23CF" w:rsidRPr="00F26B32" w:rsidRDefault="006D23CF" w:rsidP="00822A63">
      <w:pPr>
        <w:tabs>
          <w:tab w:val="left" w:pos="1005"/>
        </w:tabs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822A63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>Başarılı olmak için dersi iyi dinlememiz gerekir</w:t>
      </w:r>
      <w:r>
        <w:rPr>
          <w:rFonts w:ascii="Comic Sans MS" w:hAnsi="Comic Sans MS"/>
          <w:sz w:val="20"/>
          <w:szCs w:val="20"/>
        </w:rPr>
        <w:t>.</w:t>
      </w:r>
      <w:r w:rsidRPr="00F26B32">
        <w:rPr>
          <w:rFonts w:ascii="Comic Sans MS" w:hAnsi="Comic Sans MS"/>
          <w:sz w:val="20"/>
          <w:szCs w:val="20"/>
        </w:rPr>
        <w:t xml:space="preserve"> </w:t>
      </w:r>
    </w:p>
    <w:p w:rsidR="006D23CF" w:rsidRDefault="006D23CF" w:rsidP="00F26B32">
      <w:pPr>
        <w:spacing w:after="0"/>
        <w:rPr>
          <w:rFonts w:ascii="Comic Sans MS" w:hAnsi="Comic Sans MS"/>
          <w:sz w:val="20"/>
          <w:szCs w:val="20"/>
        </w:rPr>
      </w:pPr>
      <w:r w:rsidRPr="00822A63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>Okulumuzun adı Ülkü İlköğretim Okulu’dur</w:t>
      </w:r>
      <w:r>
        <w:rPr>
          <w:rFonts w:ascii="Comic Sans MS" w:hAnsi="Comic Sans MS"/>
          <w:sz w:val="20"/>
          <w:szCs w:val="20"/>
        </w:rPr>
        <w:t>.</w:t>
      </w:r>
    </w:p>
    <w:p w:rsidR="006D23CF" w:rsidRPr="00F26B32" w:rsidRDefault="006D23CF" w:rsidP="00F26B32">
      <w:pPr>
        <w:spacing w:after="0"/>
        <w:rPr>
          <w:rFonts w:ascii="Comic Sans MS" w:hAnsi="Comic Sans MS"/>
          <w:sz w:val="20"/>
          <w:szCs w:val="20"/>
        </w:rPr>
      </w:pPr>
    </w:p>
    <w:p w:rsidR="006D23CF" w:rsidRPr="00F26B32" w:rsidRDefault="006D23CF" w:rsidP="00822A63">
      <w:pPr>
        <w:rPr>
          <w:rFonts w:ascii="Comic Sans MS" w:hAnsi="Comic Sans MS"/>
          <w:b/>
          <w:sz w:val="20"/>
          <w:szCs w:val="20"/>
        </w:rPr>
      </w:pPr>
      <w:r w:rsidRPr="00F26B32">
        <w:rPr>
          <w:rFonts w:ascii="Comic Sans MS" w:hAnsi="Comic Sans MS"/>
          <w:sz w:val="20"/>
          <w:szCs w:val="20"/>
        </w:rPr>
        <w:t xml:space="preserve">  </w:t>
      </w:r>
      <w:r w:rsidRPr="00F26B32">
        <w:rPr>
          <w:rFonts w:ascii="Comic Sans MS" w:hAnsi="Comic Sans MS"/>
          <w:b/>
          <w:sz w:val="20"/>
          <w:szCs w:val="20"/>
        </w:rPr>
        <w:t xml:space="preserve">                  </w:t>
      </w:r>
    </w:p>
    <w:p w:rsidR="006D23CF" w:rsidRPr="00F26B32" w:rsidRDefault="006D23CF" w:rsidP="00644FE5">
      <w:pPr>
        <w:spacing w:after="0"/>
        <w:rPr>
          <w:rFonts w:ascii="Comic Sans MS" w:hAnsi="Comic Sans MS"/>
          <w:b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8" type="#_x0000_t61" style="position:absolute;margin-left:52.25pt;margin-top:63.25pt;width:79.85pt;height:25.5pt;z-index:251649536" adj="-2746,20838" strokecolor="#f3a176" strokeweight="1pt">
            <v:fill color2="#f7c0a3" focusposition="1" focussize="" focus="100%" type="gradient"/>
            <v:shadow on="t" type="perspective" color="#77300a" opacity=".5" offset="1pt" offset2="-3pt"/>
            <v:textbox>
              <w:txbxContent>
                <w:p w:rsidR="006D23CF" w:rsidRPr="00FE40A8" w:rsidRDefault="006D23CF" w:rsidP="007568E9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Ağırlık,boy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61" style="position:absolute;margin-left:196.35pt;margin-top:4.8pt;width:66.75pt;height:26.25pt;z-index:251648512" adj="-3511,18391" strokecolor="#bf7b89" strokeweight="1pt">
            <v:fill color2="#d4a7b0" focusposition="1" focussize="" focus="100%" type="gradient"/>
            <v:shadow on="t" type="perspective" color="#3e1e24" opacity=".5" offset="1pt" offset2="-3pt"/>
            <v:textbox>
              <w:txbxContent>
                <w:p w:rsidR="006D23CF" w:rsidRPr="00FE40A8" w:rsidRDefault="006D23CF" w:rsidP="007568E9">
                  <w:pPr>
                    <w:rPr>
                      <w:rFonts w:ascii="Comic Sans MS" w:hAnsi="Comic Sans MS"/>
                      <w:b/>
                    </w:rPr>
                  </w:pPr>
                  <w:r w:rsidRPr="00FE40A8">
                    <w:rPr>
                      <w:rFonts w:ascii="Comic Sans MS" w:hAnsi="Comic Sans MS"/>
                      <w:b/>
                    </w:rPr>
                    <w:t>d</w:t>
                  </w:r>
                  <w:r>
                    <w:rPr>
                      <w:rFonts w:ascii="Comic Sans MS" w:hAnsi="Comic Sans MS"/>
                      <w:b/>
                    </w:rPr>
                    <w:t>uygular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61" style="position:absolute;margin-left:60.45pt;margin-top:4.8pt;width:79.85pt;height:22.5pt;z-index:251647488" adj="-2529,19296" strokecolor="#7c9fcf" strokeweight="1pt">
            <v:fill color2="#a7bfdf" focusposition="1" focussize="" focus="100%" type="gradient"/>
            <v:shadow on="t" type="perspective" color="#1c314d" opacity=".5" offset="1pt" offset2="-3pt"/>
            <v:textbox>
              <w:txbxContent>
                <w:p w:rsidR="006D23CF" w:rsidRPr="00FE40A8" w:rsidRDefault="006D23CF" w:rsidP="007568E9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İlgi alanları</w:t>
                  </w:r>
                </w:p>
              </w:txbxContent>
            </v:textbox>
          </v:shape>
        </w:pict>
      </w:r>
      <w:r w:rsidRPr="00F26B32">
        <w:rPr>
          <w:rFonts w:ascii="Comic Sans MS" w:hAnsi="Comic Sans MS"/>
          <w:b/>
          <w:sz w:val="20"/>
          <w:szCs w:val="20"/>
        </w:rPr>
        <w:t xml:space="preserve">  </w:t>
      </w:r>
      <w:r w:rsidRPr="005D1817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6" o:spid="_x0000_i1025" type="#_x0000_t75" style="width:51.75pt;height:53.25pt;visibility:visible">
            <v:imagedata r:id="rId5" o:title=""/>
            <o:lock v:ext="edit" cropping="t"/>
          </v:shape>
        </w:pict>
      </w:r>
      <w:r w:rsidRPr="00F26B32">
        <w:rPr>
          <w:rFonts w:ascii="Comic Sans MS" w:hAnsi="Comic Sans MS"/>
          <w:b/>
          <w:sz w:val="20"/>
          <w:szCs w:val="20"/>
        </w:rPr>
        <w:t xml:space="preserve">                  </w:t>
      </w:r>
      <w:r w:rsidRPr="005D1817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Resim 17" o:spid="_x0000_i1026" type="#_x0000_t75" style="width:39pt;height:47.25pt;visibility:visible">
            <v:imagedata r:id="rId6" o:title=""/>
          </v:shape>
        </w:pict>
      </w:r>
      <w:r w:rsidRPr="00F26B32">
        <w:rPr>
          <w:rFonts w:ascii="Comic Sans MS" w:hAnsi="Comic Sans MS"/>
          <w:b/>
          <w:sz w:val="20"/>
          <w:szCs w:val="20"/>
        </w:rPr>
        <w:t xml:space="preserve">               </w:t>
      </w:r>
      <w:r w:rsidRPr="005D1817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Resim 18" o:spid="_x0000_i1027" type="#_x0000_t75" style="width:45pt;height:48pt;visibility:visible">
            <v:imagedata r:id="rId7" o:title=""/>
            <o:lock v:ext="edit" cropping="t"/>
          </v:shape>
        </w:pict>
      </w:r>
      <w:r w:rsidRPr="00F26B32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                                    </w:t>
      </w:r>
      <w:r w:rsidRPr="00F26B32">
        <w:rPr>
          <w:rFonts w:ascii="Comic Sans MS" w:hAnsi="Comic Sans MS"/>
          <w:b/>
          <w:noProof/>
          <w:sz w:val="20"/>
          <w:szCs w:val="20"/>
          <w:lang w:eastAsia="tr-TR"/>
        </w:rPr>
        <w:br/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t>8</w:t>
      </w:r>
      <w:r w:rsidRPr="00F26B32">
        <w:rPr>
          <w:rFonts w:ascii="Comic Sans MS" w:hAnsi="Comic Sans MS"/>
          <w:b/>
          <w:noProof/>
          <w:sz w:val="20"/>
          <w:szCs w:val="20"/>
          <w:lang w:eastAsia="tr-TR"/>
        </w:rPr>
        <w:t xml:space="preserve">.Yukarıda söylenenlerden hangileri bireysel farklılıklarımızdandır ?  </w:t>
      </w:r>
      <w:r w:rsidRPr="00F26B32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 xml:space="preserve">3 </w:t>
      </w:r>
      <w:r w:rsidRPr="00F26B32">
        <w:rPr>
          <w:rFonts w:ascii="Comic Sans MS" w:hAnsi="Comic Sans MS"/>
          <w:b/>
          <w:sz w:val="20"/>
          <w:szCs w:val="20"/>
        </w:rPr>
        <w:t>puan)</w:t>
      </w:r>
      <w:r w:rsidRPr="00F26B32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                                      A ) </w:t>
      </w:r>
      <w:r w:rsidRPr="00F26B32">
        <w:rPr>
          <w:rFonts w:ascii="Comic Sans MS" w:hAnsi="Comic Sans MS"/>
          <w:noProof/>
          <w:sz w:val="20"/>
          <w:szCs w:val="20"/>
          <w:lang w:eastAsia="tr-TR"/>
        </w:rPr>
        <w:t xml:space="preserve">ilgi alanları-duygular- düşünceler </w:t>
      </w:r>
      <w:r w:rsidRPr="00F26B32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                      B ) </w:t>
      </w:r>
      <w:r w:rsidRPr="00F26B32">
        <w:rPr>
          <w:rFonts w:ascii="Comic Sans MS" w:hAnsi="Comic Sans MS"/>
          <w:noProof/>
          <w:sz w:val="20"/>
          <w:szCs w:val="20"/>
          <w:lang w:eastAsia="tr-TR"/>
        </w:rPr>
        <w:t>duygular- ağırlık, boy</w:t>
      </w:r>
      <w:r w:rsidRPr="00F26B32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                                  C ) </w:t>
      </w:r>
      <w:r w:rsidRPr="00F26B32">
        <w:rPr>
          <w:rFonts w:ascii="Comic Sans MS" w:hAnsi="Comic Sans MS"/>
          <w:noProof/>
          <w:sz w:val="20"/>
          <w:szCs w:val="20"/>
          <w:lang w:eastAsia="tr-TR"/>
        </w:rPr>
        <w:t>İlgi alanları- ağırlık, boy- düşünceler</w:t>
      </w:r>
      <w:r w:rsidRPr="00F26B32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                 D ) </w:t>
      </w:r>
      <w:r w:rsidRPr="00F26B32">
        <w:rPr>
          <w:rFonts w:ascii="Comic Sans MS" w:hAnsi="Comic Sans MS"/>
          <w:noProof/>
          <w:sz w:val="20"/>
          <w:szCs w:val="20"/>
          <w:lang w:eastAsia="tr-TR"/>
        </w:rPr>
        <w:t>ağırlık, boy – düşünceler</w:t>
      </w:r>
    </w:p>
    <w:p w:rsidR="006D23CF" w:rsidRPr="00F26B32" w:rsidRDefault="006D23CF" w:rsidP="00644FE5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rect id="_x0000_s1031" style="position:absolute;margin-left:4.65pt;margin-top:6.5pt;width:71.2pt;height:21.75pt;z-index:251651584" strokecolor="red" strokeweight="1.5pt">
            <v:shadow color="#868686"/>
            <v:textbox>
              <w:txbxContent>
                <w:p w:rsidR="006D23CF" w:rsidRPr="00287E17" w:rsidRDefault="006D23CF" w:rsidP="007568E9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nefret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206.15pt;margin-top:6.5pt;width:62.2pt;height:21.75pt;z-index:251650560" strokecolor="red" strokeweight="1.5pt">
            <v:shadow color="#868686"/>
            <v:textbox>
              <w:txbxContent>
                <w:p w:rsidR="006D23CF" w:rsidRPr="00287E17" w:rsidRDefault="006D23CF" w:rsidP="007568E9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şefkat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145.7pt;margin-top:6.5pt;width:46.4pt;height:21.75pt;z-index:251653632" strokecolor="red" strokeweight="1.5pt">
            <v:shadow color="#868686"/>
            <v:textbox>
              <w:txbxContent>
                <w:p w:rsidR="006D23CF" w:rsidRPr="00287E17" w:rsidRDefault="006D23CF" w:rsidP="007568E9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neşe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4" style="position:absolute;margin-left:85.7pt;margin-top:6.5pt;width:46.4pt;height:21.75pt;z-index:251652608" strokecolor="red" strokeweight="1.5pt">
            <v:shadow color="#868686"/>
            <v:textbox>
              <w:txbxContent>
                <w:p w:rsidR="006D23CF" w:rsidRPr="00287E17" w:rsidRDefault="006D23CF" w:rsidP="007568E9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öfke</w:t>
                  </w:r>
                </w:p>
              </w:txbxContent>
            </v:textbox>
          </v:rect>
        </w:pict>
      </w:r>
    </w:p>
    <w:p w:rsidR="006D23CF" w:rsidRPr="00F26B32" w:rsidRDefault="006D23CF" w:rsidP="00644FE5">
      <w:pPr>
        <w:spacing w:after="0"/>
        <w:rPr>
          <w:rFonts w:ascii="Comic Sans MS" w:hAnsi="Comic Sans MS"/>
          <w:b/>
          <w:sz w:val="20"/>
          <w:szCs w:val="20"/>
        </w:rPr>
      </w:pPr>
    </w:p>
    <w:p w:rsidR="006D23CF" w:rsidRDefault="006D23CF" w:rsidP="00F26B32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9.</w:t>
      </w:r>
      <w:r w:rsidRPr="00F26B32">
        <w:rPr>
          <w:rFonts w:ascii="Comic Sans MS" w:hAnsi="Comic Sans MS"/>
          <w:b/>
          <w:sz w:val="20"/>
          <w:szCs w:val="20"/>
        </w:rPr>
        <w:t xml:space="preserve"> Yukarıdaki ifadelerden hangileri olumsuz duygulardır ?    (</w:t>
      </w:r>
      <w:r>
        <w:rPr>
          <w:rFonts w:ascii="Comic Sans MS" w:hAnsi="Comic Sans MS"/>
          <w:b/>
          <w:sz w:val="20"/>
          <w:szCs w:val="20"/>
        </w:rPr>
        <w:t xml:space="preserve">3 </w:t>
      </w:r>
      <w:r w:rsidRPr="00F26B32">
        <w:rPr>
          <w:rFonts w:ascii="Comic Sans MS" w:hAnsi="Comic Sans MS"/>
          <w:b/>
          <w:sz w:val="20"/>
          <w:szCs w:val="20"/>
        </w:rPr>
        <w:t xml:space="preserve">puan)                                    </w:t>
      </w:r>
      <w:r>
        <w:rPr>
          <w:rFonts w:ascii="Comic Sans MS" w:hAnsi="Comic Sans MS"/>
          <w:b/>
          <w:sz w:val="20"/>
          <w:szCs w:val="20"/>
        </w:rPr>
        <w:br/>
      </w:r>
      <w:r w:rsidRPr="00F26B32">
        <w:rPr>
          <w:rFonts w:ascii="Comic Sans MS" w:hAnsi="Comic Sans MS"/>
          <w:b/>
          <w:sz w:val="20"/>
          <w:szCs w:val="20"/>
        </w:rPr>
        <w:t xml:space="preserve"> A</w:t>
      </w:r>
      <w:r w:rsidRPr="00F26B32">
        <w:rPr>
          <w:rFonts w:ascii="Comic Sans MS" w:hAnsi="Comic Sans MS"/>
          <w:sz w:val="20"/>
          <w:szCs w:val="20"/>
        </w:rPr>
        <w:t>) şefkat – öfke</w:t>
      </w:r>
      <w:r w:rsidRPr="00F26B32">
        <w:rPr>
          <w:rFonts w:ascii="Comic Sans MS" w:hAnsi="Comic Sans MS"/>
          <w:b/>
          <w:sz w:val="20"/>
          <w:szCs w:val="20"/>
        </w:rPr>
        <w:t xml:space="preserve">           B ) </w:t>
      </w:r>
      <w:r w:rsidRPr="00F26B32">
        <w:rPr>
          <w:rFonts w:ascii="Comic Sans MS" w:hAnsi="Comic Sans MS"/>
          <w:sz w:val="20"/>
          <w:szCs w:val="20"/>
        </w:rPr>
        <w:t>nefret- öfke</w:t>
      </w:r>
      <w:r w:rsidRPr="00F26B32">
        <w:rPr>
          <w:rFonts w:ascii="Comic Sans MS" w:hAnsi="Comic Sans MS"/>
          <w:b/>
          <w:sz w:val="20"/>
          <w:szCs w:val="20"/>
        </w:rPr>
        <w:t xml:space="preserve">                                             C ) </w:t>
      </w:r>
      <w:r w:rsidRPr="00F26B32">
        <w:rPr>
          <w:rFonts w:ascii="Comic Sans MS" w:hAnsi="Comic Sans MS"/>
          <w:sz w:val="20"/>
          <w:szCs w:val="20"/>
        </w:rPr>
        <w:t>öfke- – neşe</w:t>
      </w:r>
      <w:r w:rsidRPr="00F26B32">
        <w:rPr>
          <w:rFonts w:ascii="Comic Sans MS" w:hAnsi="Comic Sans MS"/>
          <w:b/>
          <w:sz w:val="20"/>
          <w:szCs w:val="20"/>
        </w:rPr>
        <w:t xml:space="preserve">           D ) </w:t>
      </w:r>
      <w:r w:rsidRPr="00F26B32">
        <w:rPr>
          <w:rFonts w:ascii="Comic Sans MS" w:hAnsi="Comic Sans MS"/>
          <w:sz w:val="20"/>
          <w:szCs w:val="20"/>
        </w:rPr>
        <w:t>nefret- şefkat</w:t>
      </w:r>
    </w:p>
    <w:p w:rsidR="006D23CF" w:rsidRPr="00F26B32" w:rsidRDefault="006D23CF" w:rsidP="00F26B32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sz w:val="20"/>
          <w:szCs w:val="20"/>
        </w:rPr>
        <w:t xml:space="preserve"> </w:t>
      </w:r>
    </w:p>
    <w:p w:rsidR="006D23CF" w:rsidRPr="00F26B32" w:rsidRDefault="006D23CF" w:rsidP="00F26B32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</w:t>
      </w:r>
      <w:r w:rsidRPr="00F26B32">
        <w:rPr>
          <w:rFonts w:ascii="Comic Sans MS" w:hAnsi="Comic Sans MS"/>
          <w:b/>
          <w:sz w:val="20"/>
          <w:szCs w:val="20"/>
        </w:rPr>
        <w:t>.Nüfus cüzdanı üzerindeki “Türkiye Cumhuriyeti” yazısı ve Türk bayrağı yazısı ne anlama gelmektedir?</w:t>
      </w:r>
      <w:r w:rsidRPr="00D071FE"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 xml:space="preserve">4 </w:t>
      </w:r>
      <w:r w:rsidRPr="00F26B32">
        <w:rPr>
          <w:rFonts w:ascii="Comic Sans MS" w:hAnsi="Comic Sans MS"/>
          <w:b/>
          <w:sz w:val="20"/>
          <w:szCs w:val="20"/>
        </w:rPr>
        <w:t>puan)</w:t>
      </w:r>
    </w:p>
    <w:p w:rsidR="006D23CF" w:rsidRPr="00F26B32" w:rsidRDefault="006D23CF" w:rsidP="00F26B32">
      <w:pPr>
        <w:tabs>
          <w:tab w:val="left" w:pos="1005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>A)</w:t>
      </w:r>
      <w:r w:rsidRPr="00F26B32">
        <w:rPr>
          <w:rFonts w:ascii="Comic Sans MS" w:hAnsi="Comic Sans MS"/>
          <w:sz w:val="20"/>
          <w:szCs w:val="20"/>
        </w:rPr>
        <w:t>Türkiye Cumhuriyeti vatandaşı olduğumu gösterir.</w:t>
      </w:r>
    </w:p>
    <w:p w:rsidR="006D23CF" w:rsidRPr="00F26B32" w:rsidRDefault="006D23CF" w:rsidP="00F26B32">
      <w:pPr>
        <w:tabs>
          <w:tab w:val="left" w:pos="1005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 xml:space="preserve">B) </w:t>
      </w:r>
      <w:r w:rsidRPr="00F26B32">
        <w:rPr>
          <w:rFonts w:ascii="Comic Sans MS" w:hAnsi="Comic Sans MS"/>
          <w:sz w:val="20"/>
          <w:szCs w:val="20"/>
        </w:rPr>
        <w:t>Vatandaşlık numaramı gösterir.</w:t>
      </w:r>
    </w:p>
    <w:p w:rsidR="006D23CF" w:rsidRPr="00F26B32" w:rsidRDefault="006D23CF" w:rsidP="00F26B32">
      <w:pPr>
        <w:tabs>
          <w:tab w:val="left" w:pos="1005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 xml:space="preserve">C) </w:t>
      </w:r>
      <w:r w:rsidRPr="00F26B32">
        <w:rPr>
          <w:rFonts w:ascii="Comic Sans MS" w:hAnsi="Comic Sans MS"/>
          <w:sz w:val="20"/>
          <w:szCs w:val="20"/>
        </w:rPr>
        <w:t>Vatanımı çok sevdiğimi gösterir.</w:t>
      </w:r>
    </w:p>
    <w:p w:rsidR="006D23CF" w:rsidRPr="00F26B32" w:rsidRDefault="006D23CF" w:rsidP="00F26B32">
      <w:pPr>
        <w:tabs>
          <w:tab w:val="left" w:pos="1005"/>
        </w:tabs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 xml:space="preserve">D) </w:t>
      </w:r>
      <w:r w:rsidRPr="00F26B32">
        <w:rPr>
          <w:rFonts w:ascii="Comic Sans MS" w:hAnsi="Comic Sans MS"/>
          <w:sz w:val="20"/>
          <w:szCs w:val="20"/>
        </w:rPr>
        <w:t>Bayrağımızın rengini çok sevdiğimi gösterir.</w:t>
      </w:r>
    </w:p>
    <w:p w:rsidR="006D23CF" w:rsidRPr="00F26B32" w:rsidRDefault="006D23CF" w:rsidP="00644FE5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shape id="_x0000_s1035" type="#_x0000_t61" style="position:absolute;margin-left:85.7pt;margin-top:3.2pt;width:179.8pt;height:68.25pt;z-index:251654656" adj="-2349,12248" strokecolor="#eb641b" strokeweight="1.5pt">
            <v:shadow color="#868686"/>
            <v:textbox>
              <w:txbxContent>
                <w:p w:rsidR="006D23CF" w:rsidRPr="00A34CDA" w:rsidRDefault="006D23CF" w:rsidP="007568E9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 w:rsidRPr="00A34CDA">
                    <w:rPr>
                      <w:rFonts w:ascii="Comic Sans MS" w:hAnsi="Comic Sans MS"/>
                      <w:b/>
                    </w:rPr>
                    <w:t xml:space="preserve">Sınıfımız 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A34CDA">
                    <w:rPr>
                      <w:rFonts w:ascii="Comic Sans MS" w:hAnsi="Comic Sans MS"/>
                      <w:b/>
                    </w:rPr>
                    <w:t>yetenek,beceri ve güç bakımından farklı özelli</w:t>
                  </w:r>
                  <w:r>
                    <w:rPr>
                      <w:rFonts w:ascii="Comic Sans MS" w:hAnsi="Comic Sans MS"/>
                      <w:b/>
                    </w:rPr>
                    <w:t>k-</w:t>
                  </w:r>
                  <w:r w:rsidRPr="00A34CDA">
                    <w:rPr>
                      <w:rFonts w:ascii="Comic Sans MS" w:hAnsi="Comic Sans MS"/>
                      <w:b/>
                    </w:rPr>
                    <w:t>teki</w:t>
                  </w:r>
                  <w:r>
                    <w:rPr>
                      <w:rFonts w:ascii="Comic Sans MS" w:hAnsi="Comic Sans MS"/>
                      <w:b/>
                    </w:rPr>
                    <w:t xml:space="preserve"> ar</w:t>
                  </w:r>
                  <w:r w:rsidRPr="00A34CDA">
                    <w:rPr>
                      <w:rFonts w:ascii="Comic Sans MS" w:hAnsi="Comic Sans MS"/>
                      <w:b/>
                    </w:rPr>
                    <w:t>kadaşlarımızdan oluşur</w:t>
                  </w:r>
                  <w:r>
                    <w:rPr>
                      <w:rFonts w:ascii="Comic Sans MS" w:hAnsi="Comic Sans MS"/>
                      <w:b/>
                    </w:rPr>
                    <w:t xml:space="preserve">. </w:t>
                  </w:r>
                  <w:r w:rsidRPr="00A34CDA">
                    <w:rPr>
                      <w:rFonts w:ascii="Comic Sans MS" w:hAnsi="Comic Sans MS"/>
                      <w:b/>
                    </w:rPr>
                    <w:t>Bu farklılıklar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A34CDA">
                    <w:rPr>
                      <w:rFonts w:ascii="Comic Sans MS" w:hAnsi="Comic Sans MS"/>
                      <w:b/>
                    </w:rPr>
                    <w:t>sınıfımız</w:t>
                  </w:r>
                  <w:r>
                    <w:rPr>
                      <w:rFonts w:ascii="Comic Sans MS" w:hAnsi="Comic Sans MS"/>
                      <w:b/>
                    </w:rPr>
                    <w:t xml:space="preserve"> için….…</w:t>
                  </w:r>
                  <w:r w:rsidRPr="00A34CDA"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6D23CF" w:rsidRPr="00F26B32" w:rsidRDefault="006D23CF" w:rsidP="00644FE5">
      <w:pPr>
        <w:spacing w:after="0"/>
        <w:rPr>
          <w:rFonts w:ascii="Comic Sans MS" w:hAnsi="Comic Sans MS"/>
          <w:b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 xml:space="preserve">  </w:t>
      </w:r>
      <w:r w:rsidRPr="005D1817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Resim 1" o:spid="_x0000_i1028" type="#_x0000_t75" style="width:43.5pt;height:62.25pt;visibility:visible">
            <v:imagedata r:id="rId8" o:title=""/>
          </v:shape>
        </w:pict>
      </w:r>
      <w:r w:rsidRPr="00F26B32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>11</w:t>
      </w:r>
      <w:r w:rsidRPr="00F26B32">
        <w:rPr>
          <w:rFonts w:ascii="Comic Sans MS" w:hAnsi="Comic Sans MS"/>
          <w:b/>
          <w:sz w:val="20"/>
          <w:szCs w:val="20"/>
        </w:rPr>
        <w:t>. Taner’in cümlesi aşağıdakilerden hangisi ile devam etmesi daha uygun olur ?</w:t>
      </w:r>
      <w:r w:rsidRPr="00D071FE"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 xml:space="preserve">3 </w:t>
      </w:r>
      <w:r w:rsidRPr="00F26B32">
        <w:rPr>
          <w:rFonts w:ascii="Comic Sans MS" w:hAnsi="Comic Sans MS"/>
          <w:b/>
          <w:sz w:val="20"/>
          <w:szCs w:val="20"/>
        </w:rPr>
        <w:t>puan)</w:t>
      </w:r>
    </w:p>
    <w:p w:rsidR="006D23CF" w:rsidRPr="00F26B32" w:rsidRDefault="006D23CF" w:rsidP="00644FE5">
      <w:pPr>
        <w:spacing w:after="0"/>
        <w:rPr>
          <w:rFonts w:ascii="Comic Sans MS" w:hAnsi="Comic Sans MS"/>
          <w:b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 xml:space="preserve">A ) </w:t>
      </w:r>
      <w:r w:rsidRPr="00F26B32">
        <w:rPr>
          <w:rFonts w:ascii="Comic Sans MS" w:hAnsi="Comic Sans MS"/>
          <w:sz w:val="20"/>
          <w:szCs w:val="20"/>
        </w:rPr>
        <w:t>kavga nedenidir</w:t>
      </w:r>
      <w:r>
        <w:rPr>
          <w:rFonts w:ascii="Comic Sans MS" w:hAnsi="Comic Sans MS"/>
          <w:sz w:val="20"/>
          <w:szCs w:val="20"/>
        </w:rPr>
        <w:t>.</w:t>
      </w:r>
      <w:r w:rsidRPr="00F26B32">
        <w:rPr>
          <w:rFonts w:ascii="Comic Sans MS" w:hAnsi="Comic Sans MS"/>
          <w:b/>
          <w:sz w:val="20"/>
          <w:szCs w:val="20"/>
        </w:rPr>
        <w:t xml:space="preserve">     B </w:t>
      </w:r>
      <w:r w:rsidRPr="00F26B32">
        <w:rPr>
          <w:rFonts w:ascii="Comic Sans MS" w:hAnsi="Comic Sans MS"/>
          <w:sz w:val="20"/>
          <w:szCs w:val="20"/>
        </w:rPr>
        <w:t>) zenginliktir</w:t>
      </w:r>
      <w:r w:rsidRPr="00F26B32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.</w:t>
      </w:r>
      <w:r w:rsidRPr="00F26B32">
        <w:rPr>
          <w:rFonts w:ascii="Comic Sans MS" w:hAnsi="Comic Sans MS"/>
          <w:b/>
          <w:sz w:val="20"/>
          <w:szCs w:val="20"/>
        </w:rPr>
        <w:t xml:space="preserve">                  C ) </w:t>
      </w:r>
      <w:r w:rsidRPr="00F26B32">
        <w:rPr>
          <w:rFonts w:ascii="Comic Sans MS" w:hAnsi="Comic Sans MS"/>
          <w:sz w:val="20"/>
          <w:szCs w:val="20"/>
        </w:rPr>
        <w:t xml:space="preserve">problemdir </w:t>
      </w:r>
      <w:r>
        <w:rPr>
          <w:rFonts w:ascii="Comic Sans MS" w:hAnsi="Comic Sans MS"/>
          <w:sz w:val="20"/>
          <w:szCs w:val="20"/>
        </w:rPr>
        <w:t>.</w:t>
      </w:r>
      <w:r w:rsidRPr="00F26B32"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 xml:space="preserve">         D )</w:t>
      </w:r>
      <w:r w:rsidRPr="00F26B32">
        <w:rPr>
          <w:rFonts w:ascii="Comic Sans MS" w:hAnsi="Comic Sans MS"/>
          <w:sz w:val="20"/>
          <w:szCs w:val="20"/>
        </w:rPr>
        <w:t xml:space="preserve"> haksızlıktır</w:t>
      </w:r>
      <w:r>
        <w:rPr>
          <w:rFonts w:ascii="Comic Sans MS" w:hAnsi="Comic Sans MS"/>
          <w:sz w:val="20"/>
          <w:szCs w:val="20"/>
        </w:rPr>
        <w:t>.</w:t>
      </w:r>
    </w:p>
    <w:p w:rsidR="006D23CF" w:rsidRPr="00F26B32" w:rsidRDefault="006D23CF" w:rsidP="00644FE5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shape id="_x0000_s1036" type="#_x0000_t61" style="position:absolute;margin-left:67pt;margin-top:12.55pt;width:205.45pt;height:42.25pt;z-index:251655680" adj="279,13088" strokecolor="#2da2bf" strokeweight="1.5pt">
            <v:shadow color="#868686"/>
            <v:textbox>
              <w:txbxContent>
                <w:p w:rsidR="006D23CF" w:rsidRPr="00927AA2" w:rsidRDefault="006D23CF" w:rsidP="00644FE5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Can</w:t>
                  </w:r>
                  <w:r w:rsidRPr="00927AA2">
                    <w:rPr>
                      <w:rFonts w:ascii="Comic Sans MS" w:hAnsi="Comic Sans MS"/>
                      <w:b/>
                    </w:rPr>
                    <w:t>,üniversite sınavları</w:t>
                  </w:r>
                  <w:r>
                    <w:rPr>
                      <w:rFonts w:ascii="Comic Sans MS" w:hAnsi="Comic Sans MS"/>
                      <w:b/>
                    </w:rPr>
                    <w:t xml:space="preserve">na </w:t>
                  </w:r>
                  <w:r w:rsidRPr="00927AA2">
                    <w:rPr>
                      <w:rFonts w:ascii="Comic Sans MS" w:hAnsi="Comic Sans MS"/>
                      <w:b/>
                    </w:rPr>
                    <w:t>uzun süre çalıştı.</w:t>
                  </w:r>
                  <w:r>
                    <w:rPr>
                      <w:rFonts w:ascii="Comic Sans MS" w:hAnsi="Comic Sans MS"/>
                      <w:b/>
                    </w:rPr>
                    <w:t>Ancak kazanamadı.</w:t>
                  </w:r>
                </w:p>
              </w:txbxContent>
            </v:textbox>
          </v:shape>
        </w:pict>
      </w:r>
      <w:r w:rsidRPr="005D1817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Resim 2" o:spid="_x0000_i1029" type="#_x0000_t75" style="width:59.25pt;height:57.75pt;visibility:visible">
            <v:imagedata r:id="rId9" o:title=""/>
            <o:lock v:ext="edit" cropping="t"/>
          </v:shape>
        </w:pict>
      </w:r>
      <w:r w:rsidRPr="00F26B32">
        <w:rPr>
          <w:rFonts w:ascii="Comic Sans MS" w:hAnsi="Comic Sans MS"/>
          <w:b/>
          <w:sz w:val="20"/>
          <w:szCs w:val="20"/>
        </w:rPr>
        <w:t xml:space="preserve">                                                   </w:t>
      </w:r>
      <w:r>
        <w:rPr>
          <w:rFonts w:ascii="Comic Sans MS" w:hAnsi="Comic Sans MS"/>
          <w:b/>
          <w:sz w:val="20"/>
          <w:szCs w:val="20"/>
        </w:rPr>
        <w:t>12.</w:t>
      </w:r>
      <w:r w:rsidRPr="00F26B32">
        <w:rPr>
          <w:rFonts w:ascii="Comic Sans MS" w:hAnsi="Comic Sans MS"/>
          <w:b/>
          <w:sz w:val="20"/>
          <w:szCs w:val="20"/>
        </w:rPr>
        <w:t>Buna göre Can’ın yaşadığı duygu hangisidir?</w:t>
      </w:r>
      <w:r w:rsidRPr="00D071FE"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>3P</w:t>
      </w:r>
      <w:r w:rsidRPr="00F26B32">
        <w:rPr>
          <w:rFonts w:ascii="Comic Sans MS" w:hAnsi="Comic Sans MS"/>
          <w:b/>
          <w:sz w:val="20"/>
          <w:szCs w:val="20"/>
        </w:rPr>
        <w:t>uan)</w:t>
      </w:r>
    </w:p>
    <w:p w:rsidR="006D23CF" w:rsidRDefault="006D23CF" w:rsidP="00822A63">
      <w:pPr>
        <w:rPr>
          <w:rFonts w:ascii="Comic Sans MS" w:hAnsi="Comic Sans MS"/>
          <w:b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 xml:space="preserve">A )  </w:t>
      </w:r>
      <w:r w:rsidRPr="00F26B32">
        <w:rPr>
          <w:rFonts w:ascii="Comic Sans MS" w:hAnsi="Comic Sans MS"/>
          <w:sz w:val="20"/>
          <w:szCs w:val="20"/>
        </w:rPr>
        <w:t>Sevinç</w:t>
      </w:r>
      <w:r w:rsidRPr="00F26B32">
        <w:rPr>
          <w:rFonts w:ascii="Comic Sans MS" w:hAnsi="Comic Sans MS"/>
          <w:b/>
          <w:sz w:val="20"/>
          <w:szCs w:val="20"/>
        </w:rPr>
        <w:t xml:space="preserve">             B ) </w:t>
      </w:r>
      <w:r w:rsidRPr="00F26B32">
        <w:rPr>
          <w:rFonts w:ascii="Comic Sans MS" w:hAnsi="Comic Sans MS"/>
          <w:sz w:val="20"/>
          <w:szCs w:val="20"/>
        </w:rPr>
        <w:t xml:space="preserve">Öfke </w:t>
      </w:r>
      <w:r w:rsidRPr="00F26B32">
        <w:rPr>
          <w:rFonts w:ascii="Comic Sans MS" w:hAnsi="Comic Sans MS"/>
          <w:b/>
          <w:sz w:val="20"/>
          <w:szCs w:val="20"/>
        </w:rPr>
        <w:t xml:space="preserve">                                                C )  </w:t>
      </w:r>
      <w:r w:rsidRPr="00F26B32">
        <w:rPr>
          <w:rFonts w:ascii="Comic Sans MS" w:hAnsi="Comic Sans MS"/>
          <w:sz w:val="20"/>
          <w:szCs w:val="20"/>
        </w:rPr>
        <w:t xml:space="preserve">Hayal kırıklığı </w:t>
      </w:r>
      <w:r w:rsidRPr="00F26B32">
        <w:rPr>
          <w:rFonts w:ascii="Comic Sans MS" w:hAnsi="Comic Sans MS"/>
          <w:b/>
          <w:sz w:val="20"/>
          <w:szCs w:val="20"/>
        </w:rPr>
        <w:t xml:space="preserve">   D ) </w:t>
      </w:r>
      <w:r w:rsidRPr="00F26B32">
        <w:rPr>
          <w:rFonts w:ascii="Comic Sans MS" w:hAnsi="Comic Sans MS"/>
          <w:sz w:val="20"/>
          <w:szCs w:val="20"/>
        </w:rPr>
        <w:t>Heyecan</w:t>
      </w:r>
      <w:r w:rsidRPr="00F26B32">
        <w:rPr>
          <w:rFonts w:ascii="Comic Sans MS" w:hAnsi="Comic Sans MS"/>
          <w:b/>
          <w:sz w:val="20"/>
          <w:szCs w:val="20"/>
        </w:rPr>
        <w:t xml:space="preserve"> </w:t>
      </w:r>
    </w:p>
    <w:p w:rsidR="006D23CF" w:rsidRDefault="006D23CF" w:rsidP="00822A6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13.</w:t>
      </w:r>
      <w:r w:rsidRPr="00F26B32">
        <w:rPr>
          <w:rFonts w:ascii="Comic Sans MS" w:hAnsi="Comic Sans MS"/>
          <w:b/>
          <w:sz w:val="20"/>
          <w:szCs w:val="20"/>
        </w:rPr>
        <w:t>Beslenme ,barınma ve giyinme  insanların ………………..……ihtiyacıdır. Cümlesinde boşluğa ne yazılmalıdır ?</w:t>
      </w:r>
      <w:r w:rsidRPr="00D071FE"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 xml:space="preserve">3 </w:t>
      </w:r>
      <w:r w:rsidRPr="00F26B32">
        <w:rPr>
          <w:rFonts w:ascii="Comic Sans MS" w:hAnsi="Comic Sans MS"/>
          <w:b/>
          <w:sz w:val="20"/>
          <w:szCs w:val="20"/>
        </w:rPr>
        <w:t xml:space="preserve">puan)                                                       A ) </w:t>
      </w:r>
      <w:r w:rsidRPr="00822A63">
        <w:rPr>
          <w:rFonts w:ascii="Comic Sans MS" w:hAnsi="Comic Sans MS"/>
          <w:sz w:val="20"/>
          <w:szCs w:val="20"/>
        </w:rPr>
        <w:t>Toplumun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 xml:space="preserve"> B ) </w:t>
      </w:r>
      <w:r w:rsidRPr="00822A63">
        <w:rPr>
          <w:rFonts w:ascii="Comic Sans MS" w:hAnsi="Comic Sans MS"/>
          <w:sz w:val="20"/>
          <w:szCs w:val="20"/>
        </w:rPr>
        <w:t>Duygusal</w:t>
      </w:r>
      <w:r w:rsidRPr="00F26B32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F26B32">
        <w:rPr>
          <w:rFonts w:ascii="Comic Sans MS" w:hAnsi="Comic Sans MS"/>
          <w:b/>
          <w:sz w:val="20"/>
          <w:szCs w:val="20"/>
        </w:rPr>
        <w:t>C )</w:t>
      </w:r>
      <w:r w:rsidRPr="00822A63">
        <w:rPr>
          <w:rFonts w:ascii="Comic Sans MS" w:hAnsi="Comic Sans MS"/>
          <w:sz w:val="20"/>
          <w:szCs w:val="20"/>
        </w:rPr>
        <w:t xml:space="preserve">Ortak </w:t>
      </w:r>
      <w:r w:rsidRPr="00F26B32">
        <w:rPr>
          <w:rFonts w:ascii="Comic Sans MS" w:hAnsi="Comic Sans MS"/>
          <w:b/>
          <w:sz w:val="20"/>
          <w:szCs w:val="20"/>
        </w:rPr>
        <w:t xml:space="preserve">       D </w:t>
      </w:r>
      <w:r w:rsidRPr="00822A63">
        <w:rPr>
          <w:rFonts w:ascii="Comic Sans MS" w:hAnsi="Comic Sans MS"/>
          <w:sz w:val="20"/>
          <w:szCs w:val="20"/>
        </w:rPr>
        <w:t>) Özel</w:t>
      </w:r>
      <w:r w:rsidRPr="00F26B32">
        <w:rPr>
          <w:rFonts w:ascii="Comic Sans MS" w:hAnsi="Comic Sans MS"/>
          <w:b/>
          <w:sz w:val="20"/>
          <w:szCs w:val="20"/>
        </w:rPr>
        <w:t xml:space="preserve"> </w:t>
      </w:r>
    </w:p>
    <w:p w:rsidR="006D23CF" w:rsidRPr="00F26B32" w:rsidRDefault="006D23CF" w:rsidP="00B16513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14.</w:t>
      </w:r>
      <w:r w:rsidRPr="00F26B32">
        <w:rPr>
          <w:rFonts w:ascii="Comic Sans MS" w:hAnsi="Comic Sans MS"/>
          <w:b/>
          <w:sz w:val="20"/>
          <w:szCs w:val="20"/>
        </w:rPr>
        <w:t>Nüfus cüzdanına hangi yaştan itibaren fotoğraf yapıştırmak zorunludur?</w:t>
      </w:r>
      <w:r w:rsidRPr="00D071FE"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 xml:space="preserve">3 </w:t>
      </w:r>
      <w:r w:rsidRPr="00F26B32">
        <w:rPr>
          <w:rFonts w:ascii="Comic Sans MS" w:hAnsi="Comic Sans MS"/>
          <w:b/>
          <w:sz w:val="20"/>
          <w:szCs w:val="20"/>
        </w:rPr>
        <w:t>puan)</w:t>
      </w:r>
    </w:p>
    <w:p w:rsidR="006D23CF" w:rsidRPr="00F26B32" w:rsidRDefault="006D23CF" w:rsidP="00822A63">
      <w:pPr>
        <w:tabs>
          <w:tab w:val="num" w:pos="644"/>
          <w:tab w:val="left" w:pos="1005"/>
        </w:tabs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822A63">
        <w:rPr>
          <w:rFonts w:ascii="Comic Sans MS" w:hAnsi="Comic Sans MS"/>
          <w:b/>
          <w:sz w:val="20"/>
          <w:szCs w:val="20"/>
        </w:rPr>
        <w:t xml:space="preserve"> A)</w:t>
      </w:r>
      <w:r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>15 yaşından itibaren</w:t>
      </w:r>
      <w:r>
        <w:rPr>
          <w:rFonts w:ascii="Comic Sans MS" w:hAnsi="Comic Sans MS"/>
          <w:sz w:val="20"/>
          <w:szCs w:val="20"/>
        </w:rPr>
        <w:t xml:space="preserve">    </w:t>
      </w:r>
      <w:r w:rsidRPr="00822A63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>18 yaşından itibaren</w:t>
      </w:r>
    </w:p>
    <w:p w:rsidR="006D23CF" w:rsidRPr="00F26B32" w:rsidRDefault="006D23CF" w:rsidP="00822A63">
      <w:pPr>
        <w:tabs>
          <w:tab w:val="num" w:pos="644"/>
          <w:tab w:val="left" w:pos="1005"/>
        </w:tabs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822A63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>20 yaşından itibaren</w:t>
      </w:r>
      <w:r>
        <w:rPr>
          <w:rFonts w:ascii="Comic Sans MS" w:hAnsi="Comic Sans MS"/>
          <w:sz w:val="20"/>
          <w:szCs w:val="20"/>
        </w:rPr>
        <w:t xml:space="preserve">    </w:t>
      </w:r>
      <w:r w:rsidRPr="00822A63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>7 yaşından itibaren</w:t>
      </w:r>
    </w:p>
    <w:p w:rsidR="006D23CF" w:rsidRDefault="006D23CF" w:rsidP="00822A63">
      <w:pPr>
        <w:rPr>
          <w:rFonts w:ascii="Comic Sans MS" w:hAnsi="Comic Sans MS"/>
          <w:b/>
          <w:sz w:val="20"/>
          <w:szCs w:val="20"/>
        </w:rPr>
      </w:pPr>
    </w:p>
    <w:p w:rsidR="006D23CF" w:rsidRDefault="006D23CF" w:rsidP="00214FF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15.</w:t>
      </w:r>
      <w:r w:rsidRPr="00F26B32">
        <w:rPr>
          <w:rFonts w:ascii="Comic Sans MS" w:hAnsi="Comic Sans MS"/>
          <w:b/>
          <w:sz w:val="20"/>
          <w:szCs w:val="20"/>
        </w:rPr>
        <w:t xml:space="preserve"> Aşağıdakilerden hangisi nüfus </w:t>
      </w:r>
      <w:r>
        <w:rPr>
          <w:rFonts w:ascii="Comic Sans MS" w:hAnsi="Comic Sans MS"/>
          <w:b/>
          <w:sz w:val="20"/>
          <w:szCs w:val="20"/>
        </w:rPr>
        <w:t xml:space="preserve"> cüzd</w:t>
      </w:r>
      <w:r w:rsidRPr="00F26B32">
        <w:rPr>
          <w:rFonts w:ascii="Comic Sans MS" w:hAnsi="Comic Sans MS"/>
          <w:b/>
          <w:sz w:val="20"/>
          <w:szCs w:val="20"/>
        </w:rPr>
        <w:t>anının yararlarından biri değildir ?  (</w:t>
      </w:r>
      <w:r>
        <w:rPr>
          <w:rFonts w:ascii="Comic Sans MS" w:hAnsi="Comic Sans MS"/>
          <w:b/>
          <w:sz w:val="20"/>
          <w:szCs w:val="20"/>
        </w:rPr>
        <w:t xml:space="preserve">3 </w:t>
      </w:r>
      <w:r w:rsidRPr="00F26B32">
        <w:rPr>
          <w:rFonts w:ascii="Comic Sans MS" w:hAnsi="Comic Sans MS"/>
          <w:b/>
          <w:sz w:val="20"/>
          <w:szCs w:val="20"/>
        </w:rPr>
        <w:t xml:space="preserve">puan)                             </w:t>
      </w:r>
      <w:r>
        <w:rPr>
          <w:rFonts w:ascii="Comic Sans MS" w:hAnsi="Comic Sans MS"/>
          <w:b/>
          <w:sz w:val="20"/>
          <w:szCs w:val="20"/>
        </w:rPr>
        <w:t>A</w:t>
      </w:r>
      <w:r w:rsidRPr="00F26B32">
        <w:rPr>
          <w:rFonts w:ascii="Comic Sans MS" w:hAnsi="Comic Sans MS"/>
          <w:b/>
          <w:sz w:val="20"/>
          <w:szCs w:val="20"/>
        </w:rPr>
        <w:t xml:space="preserve">) </w:t>
      </w:r>
      <w:r w:rsidRPr="00822A63">
        <w:rPr>
          <w:rFonts w:ascii="Comic Sans MS" w:hAnsi="Comic Sans MS"/>
          <w:sz w:val="20"/>
          <w:szCs w:val="20"/>
        </w:rPr>
        <w:t>Kişiler hakkında bilgiler içermesi</w:t>
      </w:r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b/>
          <w:sz w:val="20"/>
          <w:szCs w:val="20"/>
        </w:rPr>
        <w:t xml:space="preserve">                             B</w:t>
      </w:r>
      <w:r w:rsidRPr="00F26B32">
        <w:rPr>
          <w:rFonts w:ascii="Comic Sans MS" w:hAnsi="Comic Sans MS"/>
          <w:b/>
          <w:sz w:val="20"/>
          <w:szCs w:val="20"/>
        </w:rPr>
        <w:t xml:space="preserve"> ) </w:t>
      </w:r>
      <w:r w:rsidRPr="00822A63">
        <w:rPr>
          <w:rFonts w:ascii="Comic Sans MS" w:hAnsi="Comic Sans MS"/>
          <w:sz w:val="20"/>
          <w:szCs w:val="20"/>
        </w:rPr>
        <w:t>Resmi işleri kolaylaştırması</w:t>
      </w:r>
      <w:r w:rsidRPr="00F26B32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b/>
          <w:sz w:val="20"/>
          <w:szCs w:val="20"/>
        </w:rPr>
        <w:br/>
        <w:t>C</w:t>
      </w:r>
      <w:r w:rsidRPr="00F26B32">
        <w:rPr>
          <w:rFonts w:ascii="Comic Sans MS" w:hAnsi="Comic Sans MS"/>
          <w:b/>
          <w:sz w:val="20"/>
          <w:szCs w:val="20"/>
        </w:rPr>
        <w:t xml:space="preserve"> ) </w:t>
      </w:r>
      <w:r w:rsidRPr="00822A63">
        <w:rPr>
          <w:rFonts w:ascii="Comic Sans MS" w:hAnsi="Comic Sans MS"/>
          <w:sz w:val="20"/>
          <w:szCs w:val="20"/>
        </w:rPr>
        <w:t>İsim karışıklıklarını önlemesi</w:t>
      </w:r>
      <w:r w:rsidRPr="00F26B32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.</w:t>
      </w:r>
      <w:r w:rsidRPr="00F26B32">
        <w:rPr>
          <w:rFonts w:ascii="Comic Sans MS" w:hAnsi="Comic Sans MS"/>
          <w:b/>
          <w:sz w:val="20"/>
          <w:szCs w:val="20"/>
        </w:rPr>
        <w:t xml:space="preserve">           </w:t>
      </w:r>
      <w:r>
        <w:rPr>
          <w:rFonts w:ascii="Comic Sans MS" w:hAnsi="Comic Sans MS"/>
          <w:b/>
          <w:sz w:val="20"/>
          <w:szCs w:val="20"/>
        </w:rPr>
        <w:t xml:space="preserve">                               D</w:t>
      </w:r>
      <w:r w:rsidRPr="00F26B32">
        <w:rPr>
          <w:rFonts w:ascii="Comic Sans MS" w:hAnsi="Comic Sans MS"/>
          <w:b/>
          <w:sz w:val="20"/>
          <w:szCs w:val="20"/>
        </w:rPr>
        <w:t xml:space="preserve"> ) </w:t>
      </w:r>
      <w:r w:rsidRPr="00822A63">
        <w:rPr>
          <w:rFonts w:ascii="Comic Sans MS" w:hAnsi="Comic Sans MS"/>
          <w:sz w:val="20"/>
          <w:szCs w:val="20"/>
        </w:rPr>
        <w:t>Kişilerin ayrıcalıklı olmasını sağlaması</w:t>
      </w:r>
      <w:r>
        <w:rPr>
          <w:rFonts w:ascii="Comic Sans MS" w:hAnsi="Comic Sans MS"/>
          <w:sz w:val="20"/>
          <w:szCs w:val="20"/>
        </w:rPr>
        <w:t>.</w:t>
      </w:r>
      <w:r w:rsidRPr="00F26B32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br/>
        <w:t>16.</w:t>
      </w:r>
      <w:r w:rsidRPr="00F26B32">
        <w:rPr>
          <w:rFonts w:ascii="Comic Sans MS" w:hAnsi="Comic Sans MS"/>
          <w:b/>
          <w:sz w:val="20"/>
          <w:szCs w:val="20"/>
        </w:rPr>
        <w:t>Dersine çalışmadığı için sınavı iyi geçmeyen Ali’nin hissettiği duygu aşağıdakilerden hangisidir?</w:t>
      </w:r>
      <w:r w:rsidRPr="00D071FE"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 xml:space="preserve">3 </w:t>
      </w:r>
      <w:r w:rsidRPr="00F26B32">
        <w:rPr>
          <w:rFonts w:ascii="Comic Sans MS" w:hAnsi="Comic Sans MS"/>
          <w:b/>
          <w:sz w:val="20"/>
          <w:szCs w:val="20"/>
        </w:rPr>
        <w:t>puan)</w:t>
      </w:r>
      <w:r>
        <w:rPr>
          <w:rFonts w:ascii="Comic Sans MS" w:hAnsi="Comic Sans MS"/>
          <w:b/>
          <w:sz w:val="20"/>
          <w:szCs w:val="20"/>
        </w:rPr>
        <w:br/>
      </w:r>
      <w:r w:rsidRPr="007A3008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>Mutluluk</w:t>
      </w:r>
      <w:r>
        <w:rPr>
          <w:rFonts w:ascii="Comic Sans MS" w:hAnsi="Comic Sans MS"/>
          <w:sz w:val="20"/>
          <w:szCs w:val="20"/>
        </w:rPr>
        <w:t xml:space="preserve">    </w:t>
      </w:r>
      <w:r w:rsidRPr="007A3008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>Korku</w:t>
      </w:r>
      <w:r>
        <w:rPr>
          <w:rFonts w:ascii="Comic Sans MS" w:hAnsi="Comic Sans MS"/>
          <w:sz w:val="20"/>
          <w:szCs w:val="20"/>
        </w:rPr>
        <w:t xml:space="preserve">    </w:t>
      </w:r>
      <w:r w:rsidRPr="007A3008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>Üzüntü</w:t>
      </w:r>
      <w:r>
        <w:rPr>
          <w:rFonts w:ascii="Comic Sans MS" w:hAnsi="Comic Sans MS"/>
          <w:sz w:val="20"/>
          <w:szCs w:val="20"/>
        </w:rPr>
        <w:t xml:space="preserve">    </w:t>
      </w:r>
      <w:r w:rsidRPr="007A3008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>Şaşırma</w:t>
      </w:r>
    </w:p>
    <w:p w:rsidR="006D23CF" w:rsidRPr="00F26B32" w:rsidRDefault="006D23CF" w:rsidP="007A300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sz w:val="20"/>
          <w:szCs w:val="20"/>
        </w:rPr>
        <w:t>Bugün kullandığımız “Matematik Terimleri”nin büyük bir çoğunu Atatürk dilimize kazandırmış ve icat etmiştir. Bu amaçla “geometri” adlı bir de kitap yazmıştır.</w:t>
      </w:r>
      <w:r w:rsidRPr="00F26B32"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b/>
          <w:bCs/>
          <w:sz w:val="20"/>
          <w:szCs w:val="20"/>
        </w:rPr>
        <w:t>17.</w:t>
      </w:r>
      <w:r w:rsidRPr="00F26B32">
        <w:rPr>
          <w:rFonts w:ascii="Comic Sans MS" w:hAnsi="Comic Sans MS"/>
          <w:b/>
          <w:bCs/>
          <w:sz w:val="20"/>
          <w:szCs w:val="20"/>
        </w:rPr>
        <w:t>Yukarıdaki paragrafta verilen bilgiler Atatürk’ün hangi özelliği ile ilgilidir?</w:t>
      </w:r>
      <w:r w:rsidRPr="00D071FE"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 xml:space="preserve">4 </w:t>
      </w:r>
      <w:r w:rsidRPr="00F26B32">
        <w:rPr>
          <w:rFonts w:ascii="Comic Sans MS" w:hAnsi="Comic Sans MS"/>
          <w:b/>
          <w:sz w:val="20"/>
          <w:szCs w:val="20"/>
        </w:rPr>
        <w:t>puan)</w:t>
      </w:r>
      <w:r>
        <w:rPr>
          <w:rFonts w:ascii="Comic Sans MS" w:hAnsi="Comic Sans MS"/>
          <w:b/>
          <w:bCs/>
          <w:sz w:val="20"/>
          <w:szCs w:val="20"/>
        </w:rPr>
        <w:br/>
        <w:t xml:space="preserve">A) </w:t>
      </w:r>
      <w:r w:rsidRPr="00F26B32">
        <w:rPr>
          <w:rFonts w:ascii="Comic Sans MS" w:hAnsi="Comic Sans MS"/>
          <w:sz w:val="20"/>
          <w:szCs w:val="20"/>
        </w:rPr>
        <w:t>İleri görüşlülüğünü</w:t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7A3008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>Çok yönlülüğünü</w:t>
      </w:r>
    </w:p>
    <w:p w:rsidR="006D23CF" w:rsidRDefault="006D23CF" w:rsidP="007A3008">
      <w:pPr>
        <w:tabs>
          <w:tab w:val="left" w:pos="1005"/>
        </w:tabs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7A3008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>Barışçılığı</w:t>
      </w:r>
      <w:r>
        <w:rPr>
          <w:rFonts w:ascii="Comic Sans MS" w:hAnsi="Comic Sans MS"/>
          <w:sz w:val="20"/>
          <w:szCs w:val="20"/>
        </w:rPr>
        <w:t xml:space="preserve">                      </w:t>
      </w:r>
      <w:r w:rsidRPr="007A3008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>Millet sevgisi</w:t>
      </w:r>
    </w:p>
    <w:p w:rsidR="006D23CF" w:rsidRPr="00F26B32" w:rsidRDefault="006D23CF" w:rsidP="007A3008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sz w:val="20"/>
          <w:szCs w:val="20"/>
        </w:rPr>
        <w:t>I. Atatürk’ün ölüm tarihi</w:t>
      </w:r>
      <w:r>
        <w:rPr>
          <w:rFonts w:ascii="Comic Sans MS" w:hAnsi="Comic Sans MS"/>
          <w:sz w:val="20"/>
          <w:szCs w:val="20"/>
        </w:rPr>
        <w:t>.</w:t>
      </w:r>
    </w:p>
    <w:p w:rsidR="006D23CF" w:rsidRPr="00F26B32" w:rsidRDefault="006D23CF" w:rsidP="007A3008">
      <w:pPr>
        <w:spacing w:after="0"/>
        <w:ind w:left="420"/>
        <w:jc w:val="both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sz w:val="20"/>
          <w:szCs w:val="20"/>
        </w:rPr>
        <w:t>II. Atatürk’ün doğum tarihi</w:t>
      </w:r>
      <w:r>
        <w:rPr>
          <w:rFonts w:ascii="Comic Sans MS" w:hAnsi="Comic Sans MS"/>
          <w:sz w:val="20"/>
          <w:szCs w:val="20"/>
        </w:rPr>
        <w:t>.</w:t>
      </w:r>
    </w:p>
    <w:p w:rsidR="006D23CF" w:rsidRPr="00F26B32" w:rsidRDefault="006D23CF" w:rsidP="007A3008">
      <w:pPr>
        <w:spacing w:after="0"/>
        <w:ind w:left="420"/>
        <w:jc w:val="both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sz w:val="20"/>
          <w:szCs w:val="20"/>
        </w:rPr>
        <w:t>III.Atatürk’ün kurmay yüzbaşı olması</w:t>
      </w:r>
      <w:r>
        <w:rPr>
          <w:rFonts w:ascii="Comic Sans MS" w:hAnsi="Comic Sans MS"/>
          <w:sz w:val="20"/>
          <w:szCs w:val="20"/>
        </w:rPr>
        <w:t>.</w:t>
      </w:r>
    </w:p>
    <w:p w:rsidR="006D23CF" w:rsidRPr="00F26B32" w:rsidRDefault="006D23CF" w:rsidP="00A73364">
      <w:pPr>
        <w:spacing w:after="0"/>
        <w:ind w:left="420"/>
        <w:jc w:val="both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sz w:val="20"/>
          <w:szCs w:val="20"/>
        </w:rPr>
        <w:t>IV.Atatürk’ün cumhurbaşkanı olması</w:t>
      </w:r>
      <w:r>
        <w:rPr>
          <w:rFonts w:ascii="Comic Sans MS" w:hAnsi="Comic Sans MS"/>
          <w:sz w:val="20"/>
          <w:szCs w:val="20"/>
        </w:rPr>
        <w:t>.</w:t>
      </w:r>
    </w:p>
    <w:p w:rsidR="006D23CF" w:rsidRDefault="006D23CF" w:rsidP="00A7336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18.</w:t>
      </w:r>
      <w:r w:rsidRPr="00F26B32">
        <w:rPr>
          <w:rFonts w:ascii="Comic Sans MS" w:hAnsi="Comic Sans MS"/>
          <w:b/>
          <w:sz w:val="20"/>
          <w:szCs w:val="20"/>
        </w:rPr>
        <w:t>Yukarıda olayların kronolojik sırası aşağıdaki seçeneklerin hangisinde doğru olarak verilmiştir?</w:t>
      </w:r>
      <w:r w:rsidRPr="00D071FE"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 xml:space="preserve">4 </w:t>
      </w:r>
      <w:r w:rsidRPr="00F26B32">
        <w:rPr>
          <w:rFonts w:ascii="Comic Sans MS" w:hAnsi="Comic Sans MS"/>
          <w:b/>
          <w:sz w:val="20"/>
          <w:szCs w:val="20"/>
        </w:rPr>
        <w:t>puan)</w:t>
      </w:r>
      <w:r>
        <w:rPr>
          <w:rFonts w:ascii="Comic Sans MS" w:hAnsi="Comic Sans MS"/>
          <w:b/>
          <w:sz w:val="20"/>
          <w:szCs w:val="20"/>
        </w:rPr>
        <w:br/>
        <w:t xml:space="preserve">A) </w:t>
      </w:r>
      <w:r w:rsidRPr="00F26B32">
        <w:rPr>
          <w:rFonts w:ascii="Comic Sans MS" w:hAnsi="Comic Sans MS"/>
          <w:sz w:val="20"/>
          <w:szCs w:val="20"/>
        </w:rPr>
        <w:t>II, III, IV ve I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A73364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>II, III, I ve IV</w:t>
      </w:r>
      <w:r>
        <w:rPr>
          <w:rFonts w:ascii="Comic Sans MS" w:hAnsi="Comic Sans MS"/>
          <w:sz w:val="20"/>
          <w:szCs w:val="20"/>
        </w:rPr>
        <w:br/>
      </w:r>
      <w:r w:rsidRPr="00A73364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>IV, II, I VE III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A73364">
        <w:rPr>
          <w:rFonts w:ascii="Comic Sans MS" w:hAnsi="Comic Sans MS"/>
          <w:b/>
          <w:sz w:val="20"/>
          <w:szCs w:val="20"/>
        </w:rPr>
        <w:t>D)</w:t>
      </w:r>
      <w:r w:rsidRPr="00F26B32">
        <w:rPr>
          <w:rFonts w:ascii="Comic Sans MS" w:hAnsi="Comic Sans MS"/>
          <w:sz w:val="20"/>
          <w:szCs w:val="20"/>
        </w:rPr>
        <w:t>I, II, III ve IV</w:t>
      </w:r>
    </w:p>
    <w:p w:rsidR="006D23CF" w:rsidRDefault="006D23CF" w:rsidP="00A73364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19.</w:t>
      </w:r>
      <w:r w:rsidRPr="00F26B32">
        <w:rPr>
          <w:rFonts w:ascii="Comic Sans MS" w:hAnsi="Comic Sans MS"/>
          <w:b/>
          <w:sz w:val="20"/>
          <w:szCs w:val="20"/>
        </w:rPr>
        <w:t>Öğretmenimiz “Çocuklar çeşitli kimlik belgelerimiz vardır. Bunlara kimler örnek vermek ister?” diye sordu.  Buna göre   aşağıdakilerden hangi öğrenci   yanlış cevap vermiştir?</w:t>
      </w:r>
      <w:r w:rsidRPr="00D071FE"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 xml:space="preserve">4 </w:t>
      </w:r>
      <w:r w:rsidRPr="00F26B32">
        <w:rPr>
          <w:rFonts w:ascii="Comic Sans MS" w:hAnsi="Comic Sans MS"/>
          <w:b/>
          <w:sz w:val="20"/>
          <w:szCs w:val="20"/>
        </w:rPr>
        <w:t>puan)</w:t>
      </w:r>
      <w:r>
        <w:rPr>
          <w:rFonts w:ascii="Comic Sans MS" w:hAnsi="Comic Sans MS"/>
          <w:b/>
          <w:sz w:val="20"/>
          <w:szCs w:val="20"/>
        </w:rPr>
        <w:br/>
        <w:t xml:space="preserve">A) </w:t>
      </w:r>
      <w:r w:rsidRPr="00F26B32">
        <w:rPr>
          <w:rFonts w:ascii="Comic Sans MS" w:hAnsi="Comic Sans MS"/>
          <w:sz w:val="20"/>
          <w:szCs w:val="20"/>
        </w:rPr>
        <w:t xml:space="preserve">Ökkeş-nüfus cüzdanı </w:t>
      </w:r>
      <w:r>
        <w:rPr>
          <w:rFonts w:ascii="Comic Sans MS" w:hAnsi="Comic Sans MS"/>
          <w:sz w:val="20"/>
          <w:szCs w:val="20"/>
        </w:rPr>
        <w:t xml:space="preserve">   </w:t>
      </w:r>
      <w:r w:rsidRPr="00F26B32">
        <w:rPr>
          <w:rFonts w:ascii="Comic Sans MS" w:hAnsi="Comic Sans MS"/>
          <w:sz w:val="20"/>
          <w:szCs w:val="20"/>
        </w:rPr>
        <w:t xml:space="preserve"> </w:t>
      </w:r>
      <w:r w:rsidRPr="00A73364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 xml:space="preserve">Murat –pasaport  </w:t>
      </w:r>
      <w:r>
        <w:rPr>
          <w:rFonts w:ascii="Comic Sans MS" w:hAnsi="Comic Sans MS"/>
          <w:sz w:val="20"/>
          <w:szCs w:val="20"/>
        </w:rPr>
        <w:br/>
      </w:r>
      <w:r w:rsidRPr="00A73364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 xml:space="preserve">Mehmet–Fatura     </w:t>
      </w:r>
      <w:r>
        <w:rPr>
          <w:rFonts w:ascii="Comic Sans MS" w:hAnsi="Comic Sans MS"/>
          <w:sz w:val="20"/>
          <w:szCs w:val="20"/>
        </w:rPr>
        <w:t xml:space="preserve">       </w:t>
      </w:r>
      <w:r w:rsidRPr="00F26B32">
        <w:rPr>
          <w:rFonts w:ascii="Comic Sans MS" w:hAnsi="Comic Sans MS"/>
          <w:sz w:val="20"/>
          <w:szCs w:val="20"/>
        </w:rPr>
        <w:t xml:space="preserve"> </w:t>
      </w:r>
      <w:r w:rsidRPr="00A73364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 xml:space="preserve">Mustafa – Öğrenci kimliği </w:t>
      </w:r>
    </w:p>
    <w:p w:rsidR="006D23CF" w:rsidRDefault="006D23CF" w:rsidP="00A73364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rect id="_x0000_s1037" style="position:absolute;margin-left:63.55pt;margin-top:10.6pt;width:40.85pt;height:21.75pt;z-index:251663872" strokecolor="#2da2bf" strokeweight="1.5pt">
            <v:shadow color="#868686"/>
            <v:textbox style="mso-next-textbox:#_x0000_s1037">
              <w:txbxContent>
                <w:p w:rsidR="006D23CF" w:rsidRPr="00287E17" w:rsidRDefault="006D23CF" w:rsidP="00A73364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BEN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margin-left:143.95pt;margin-top:9.2pt;width:40.85pt;height:21.75pt;z-index:251664896" strokecolor="#2da2bf" strokeweight="1.5pt">
            <v:shadow color="#868686"/>
            <v:textbox style="mso-next-textbox:#_x0000_s1038">
              <w:txbxContent>
                <w:p w:rsidR="006D23CF" w:rsidRPr="00287E17" w:rsidRDefault="006D23CF" w:rsidP="00A73364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2</w:t>
                  </w:r>
                </w:p>
              </w:txbxContent>
            </v:textbox>
          </v:rect>
        </w:pict>
      </w:r>
    </w:p>
    <w:p w:rsidR="006D23CF" w:rsidRDefault="006D23CF" w:rsidP="00A73364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39" type="#_x0000_t88" style="position:absolute;margin-left:115.55pt;margin-top:-52.15pt;width:27.15pt;height:131.2pt;rotation:270;z-index:251665920" adj="5359" strokeweight="1.5pt"/>
        </w:pict>
      </w:r>
    </w:p>
    <w:p w:rsidR="006D23CF" w:rsidRDefault="006D23CF" w:rsidP="00A73364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rect id="_x0000_s1040" style="position:absolute;margin-left:30.7pt;margin-top:6.4pt;width:44.95pt;height:21.75pt;z-index:251656704" strokecolor="red" strokeweight="1.5pt">
            <v:shadow color="#868686"/>
            <v:textbox style="mso-next-textbox:#_x0000_s1040">
              <w:txbxContent>
                <w:p w:rsidR="006D23CF" w:rsidRPr="00287E17" w:rsidRDefault="006D23CF" w:rsidP="00A73364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Baba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1" style="position:absolute;margin-left:184.8pt;margin-top:6.4pt;width:40.85pt;height:21.75pt;z-index:251657728" strokecolor="red" strokeweight="1.5pt">
            <v:shadow color="#868686"/>
            <v:textbox style="mso-next-textbox:#_x0000_s1041">
              <w:txbxContent>
                <w:p w:rsidR="006D23CF" w:rsidRPr="00287E17" w:rsidRDefault="006D23CF" w:rsidP="00A73364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1</w:t>
                  </w:r>
                </w:p>
              </w:txbxContent>
            </v:textbox>
          </v:rect>
        </w:pict>
      </w:r>
    </w:p>
    <w:p w:rsidR="006D23CF" w:rsidRDefault="006D23CF" w:rsidP="00A73364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shape id="_x0000_s1042" type="#_x0000_t88" style="position:absolute;margin-left:189.3pt;margin-top:-15.6pt;width:31.5pt;height:63.75pt;rotation:270;z-index:251660800" adj="5359" strokeweight="1.5pt"/>
        </w:pict>
      </w:r>
      <w:r>
        <w:rPr>
          <w:noProof/>
          <w:lang w:eastAsia="tr-TR"/>
        </w:rPr>
        <w:pict>
          <v:shape id="_x0000_s1043" type="#_x0000_t88" style="position:absolute;margin-left:38.55pt;margin-top:-15.6pt;width:31.5pt;height:63.75pt;rotation:270;z-index:251659776" adj="5359" strokeweight="1.5pt"/>
        </w:pict>
      </w:r>
    </w:p>
    <w:p w:rsidR="006D23CF" w:rsidRDefault="006D23CF" w:rsidP="00A73364">
      <w:pPr>
        <w:spacing w:after="0" w:line="240" w:lineRule="auto"/>
        <w:rPr>
          <w:rFonts w:ascii="Comic Sans MS" w:hAnsi="Comic Sans MS"/>
          <w:b/>
        </w:rPr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4" type="#_x0000_t96" style="position:absolute;margin-left:225.65pt;margin-top:150.55pt;width:14.9pt;height:12.25pt;z-index:251667968"/>
        </w:pict>
      </w:r>
      <w:r>
        <w:rPr>
          <w:noProof/>
          <w:lang w:eastAsia="tr-TR"/>
        </w:rPr>
        <w:pict>
          <v:rect id="_x0000_s1045" style="position:absolute;margin-left:220.2pt;margin-top:4.4pt;width:43.45pt;height:21.75pt;z-index:251661824" strokecolor="#23253b" strokeweight="1.5pt">
            <v:shadow color="#868686"/>
            <v:textbox style="mso-next-textbox:#_x0000_s1045">
              <w:txbxContent>
                <w:p w:rsidR="006D23CF" w:rsidRPr="00BA55B8" w:rsidRDefault="006D23CF" w:rsidP="00A73364">
                  <w:pPr>
                    <w:spacing w:line="240" w:lineRule="auto"/>
                    <w:rPr>
                      <w:rFonts w:ascii="Comic Sans MS" w:hAnsi="Comic Sans MS"/>
                      <w:b/>
                      <w:sz w:val="20"/>
                    </w:rPr>
                  </w:pPr>
                  <w:r w:rsidRPr="00BA55B8">
                    <w:rPr>
                      <w:rFonts w:ascii="Comic Sans MS" w:hAnsi="Comic Sans MS"/>
                      <w:b/>
                      <w:sz w:val="20"/>
                    </w:rPr>
                    <w:t>Dede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6" style="position:absolute;margin-left:149.9pt;margin-top:4.4pt;width:61.5pt;height:21.75pt;z-index:251662848" strokecolor="#23253b" strokeweight="1.5pt">
            <v:shadow color="#868686"/>
            <v:textbox style="mso-next-textbox:#_x0000_s1046">
              <w:txbxContent>
                <w:p w:rsidR="006D23CF" w:rsidRPr="00BA55B8" w:rsidRDefault="006D23CF" w:rsidP="00A73364">
                  <w:pPr>
                    <w:spacing w:line="240" w:lineRule="auto"/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Anneanne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7" style="position:absolute;margin-left:-9.65pt;margin-top:4.4pt;width:67.45pt;height:21.75pt;z-index:251666944" strokecolor="#3e1e24" strokeweight="1.5pt">
            <v:shadow color="#868686"/>
            <v:textbox style="mso-next-textbox:#_x0000_s1047">
              <w:txbxContent>
                <w:p w:rsidR="006D23CF" w:rsidRPr="00BA55B8" w:rsidRDefault="006D23CF" w:rsidP="00214FFA">
                  <w:pPr>
                    <w:spacing w:line="240" w:lineRule="auto"/>
                    <w:rPr>
                      <w:rFonts w:ascii="Comic Sans MS" w:hAnsi="Comic Sans MS"/>
                      <w:b/>
                      <w:sz w:val="20"/>
                    </w:rPr>
                  </w:pPr>
                  <w:r w:rsidRPr="00BA55B8">
                    <w:rPr>
                      <w:rFonts w:ascii="Comic Sans MS" w:hAnsi="Comic Sans MS"/>
                      <w:b/>
                      <w:sz w:val="20"/>
                    </w:rPr>
                    <w:t>Büyükanne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8" style="position:absolute;margin-left:63.55pt;margin-top:4.4pt;width:68.75pt;height:21.75pt;z-index:251658752" strokecolor="#3e1e24" strokeweight="1.5pt">
            <v:shadow color="#868686"/>
            <v:textbox style="mso-next-textbox:#_x0000_s1048">
              <w:txbxContent>
                <w:p w:rsidR="006D23CF" w:rsidRPr="00BA55B8" w:rsidRDefault="006D23CF" w:rsidP="00A73364">
                  <w:pPr>
                    <w:spacing w:line="240" w:lineRule="auto"/>
                    <w:rPr>
                      <w:rFonts w:ascii="Comic Sans MS" w:hAnsi="Comic Sans MS"/>
                      <w:b/>
                      <w:sz w:val="20"/>
                    </w:rPr>
                  </w:pPr>
                  <w:r w:rsidRPr="00BA55B8">
                    <w:rPr>
                      <w:rFonts w:ascii="Comic Sans MS" w:hAnsi="Comic Sans MS"/>
                      <w:b/>
                      <w:sz w:val="20"/>
                    </w:rPr>
                    <w:t>Büyük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>baba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</w:rPr>
        <w:t xml:space="preserve">                                                                          .                                                     20.Aleyna ailesinin soy ağacını yapmıştır.Ancak bazı bölümleri boş bırakmıştır.Buna göre 1 ve 2 numaralı yerlere ne yazılmalıdır ?  </w:t>
      </w:r>
      <w:r w:rsidRPr="00F26B32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 xml:space="preserve">6 </w:t>
      </w:r>
      <w:r w:rsidRPr="00F26B32">
        <w:rPr>
          <w:rFonts w:ascii="Comic Sans MS" w:hAnsi="Comic Sans MS"/>
          <w:b/>
          <w:sz w:val="20"/>
          <w:szCs w:val="20"/>
        </w:rPr>
        <w:t>puan)</w:t>
      </w:r>
      <w:r>
        <w:rPr>
          <w:rFonts w:ascii="Comic Sans MS" w:hAnsi="Comic Sans MS"/>
          <w:b/>
        </w:rPr>
        <w:t xml:space="preserve">                      </w:t>
      </w:r>
      <w:r w:rsidRPr="00F84498">
        <w:rPr>
          <w:rFonts w:ascii="Comic Sans MS" w:hAnsi="Comic Sans MS"/>
          <w:b/>
          <w:color w:val="FFFFFF"/>
        </w:rPr>
        <w:t xml:space="preserve">. </w:t>
      </w:r>
      <w:r>
        <w:rPr>
          <w:rFonts w:ascii="Comic Sans MS" w:hAnsi="Comic Sans MS"/>
          <w:b/>
        </w:rPr>
        <w:t xml:space="preserve">   </w:t>
      </w:r>
      <w:r w:rsidRPr="00E777D3">
        <w:rPr>
          <w:rFonts w:ascii="Comic Sans MS" w:hAnsi="Comic Sans MS"/>
          <w:b/>
          <w:u w:val="single"/>
        </w:rPr>
        <w:t>1 Numara</w:t>
      </w:r>
      <w:r>
        <w:rPr>
          <w:rFonts w:ascii="Comic Sans MS" w:hAnsi="Comic Sans MS"/>
          <w:b/>
        </w:rPr>
        <w:t xml:space="preserve">          </w:t>
      </w:r>
      <w:r w:rsidRPr="00E777D3">
        <w:rPr>
          <w:rFonts w:ascii="Comic Sans MS" w:hAnsi="Comic Sans MS"/>
          <w:b/>
          <w:u w:val="single"/>
        </w:rPr>
        <w:t>2 Numara</w:t>
      </w:r>
      <w:r>
        <w:rPr>
          <w:rFonts w:ascii="Comic Sans MS" w:hAnsi="Comic Sans MS"/>
          <w:b/>
        </w:rPr>
        <w:t xml:space="preserve">                       A )  </w:t>
      </w:r>
      <w:r w:rsidRPr="00214FFA">
        <w:rPr>
          <w:rFonts w:ascii="Comic Sans MS" w:hAnsi="Comic Sans MS"/>
        </w:rPr>
        <w:t xml:space="preserve">dayı          </w:t>
      </w:r>
      <w:r>
        <w:rPr>
          <w:rFonts w:ascii="Comic Sans MS" w:hAnsi="Comic Sans MS"/>
        </w:rPr>
        <w:t xml:space="preserve">       </w:t>
      </w:r>
      <w:r w:rsidRPr="00214FFA">
        <w:rPr>
          <w:rFonts w:ascii="Comic Sans MS" w:hAnsi="Comic Sans MS"/>
        </w:rPr>
        <w:t xml:space="preserve">       ağabey  </w:t>
      </w:r>
      <w:r>
        <w:rPr>
          <w:rFonts w:ascii="Comic Sans MS" w:hAnsi="Comic Sans MS"/>
          <w:b/>
        </w:rPr>
        <w:t xml:space="preserve">                              B )  </w:t>
      </w:r>
      <w:r w:rsidRPr="00214FFA">
        <w:rPr>
          <w:rFonts w:ascii="Comic Sans MS" w:hAnsi="Comic Sans MS"/>
        </w:rPr>
        <w:t xml:space="preserve">anne               </w:t>
      </w:r>
      <w:r>
        <w:rPr>
          <w:rFonts w:ascii="Comic Sans MS" w:hAnsi="Comic Sans MS"/>
        </w:rPr>
        <w:t xml:space="preserve">       </w:t>
      </w:r>
      <w:r w:rsidRPr="00214FFA">
        <w:rPr>
          <w:rFonts w:ascii="Comic Sans MS" w:hAnsi="Comic Sans MS"/>
        </w:rPr>
        <w:t xml:space="preserve">  kardeş</w:t>
      </w:r>
      <w:r>
        <w:rPr>
          <w:rFonts w:ascii="Comic Sans MS" w:hAnsi="Comic Sans MS"/>
          <w:b/>
        </w:rPr>
        <w:t xml:space="preserve">                         C )  </w:t>
      </w:r>
      <w:r w:rsidRPr="00214FFA">
        <w:rPr>
          <w:rFonts w:ascii="Comic Sans MS" w:hAnsi="Comic Sans MS"/>
        </w:rPr>
        <w:t xml:space="preserve">amca              </w:t>
      </w:r>
      <w:r>
        <w:rPr>
          <w:rFonts w:ascii="Comic Sans MS" w:hAnsi="Comic Sans MS"/>
        </w:rPr>
        <w:t xml:space="preserve">       </w:t>
      </w:r>
      <w:r w:rsidRPr="00214FFA">
        <w:rPr>
          <w:rFonts w:ascii="Comic Sans MS" w:hAnsi="Comic Sans MS"/>
        </w:rPr>
        <w:t xml:space="preserve">   teyze</w:t>
      </w:r>
      <w:r>
        <w:rPr>
          <w:rFonts w:ascii="Comic Sans MS" w:hAnsi="Comic Sans MS"/>
          <w:b/>
        </w:rPr>
        <w:t xml:space="preserve">                              D )  </w:t>
      </w:r>
      <w:r w:rsidRPr="00214FFA">
        <w:rPr>
          <w:rFonts w:ascii="Comic Sans MS" w:hAnsi="Comic Sans MS"/>
        </w:rPr>
        <w:t xml:space="preserve">anne               </w:t>
      </w:r>
      <w:r>
        <w:rPr>
          <w:rFonts w:ascii="Comic Sans MS" w:hAnsi="Comic Sans MS"/>
        </w:rPr>
        <w:t xml:space="preserve">       </w:t>
      </w:r>
      <w:r w:rsidRPr="00214FFA">
        <w:rPr>
          <w:rFonts w:ascii="Comic Sans MS" w:hAnsi="Comic Sans MS"/>
        </w:rPr>
        <w:t xml:space="preserve">   hala </w:t>
      </w:r>
      <w:r>
        <w:rPr>
          <w:rFonts w:ascii="Comic Sans MS" w:hAnsi="Comic Sans MS"/>
          <w:b/>
        </w:rPr>
        <w:t xml:space="preserve">     </w:t>
      </w:r>
    </w:p>
    <w:p w:rsidR="006D23CF" w:rsidRDefault="006D23CF" w:rsidP="00D071FE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</w:rPr>
        <w:t xml:space="preserve">                   </w:t>
      </w:r>
      <w:r w:rsidRPr="00F26B32">
        <w:rPr>
          <w:rFonts w:ascii="Comic Sans MS" w:hAnsi="Comic Sans MS"/>
          <w:sz w:val="20"/>
          <w:szCs w:val="20"/>
        </w:rPr>
        <w:t xml:space="preserve">         </w:t>
      </w:r>
      <w:r>
        <w:rPr>
          <w:rFonts w:ascii="Comic Sans MS" w:hAnsi="Comic Sans MS"/>
          <w:sz w:val="20"/>
          <w:szCs w:val="20"/>
        </w:rPr>
        <w:t xml:space="preserve">                 Başarılar…                                         </w:t>
      </w:r>
    </w:p>
    <w:p w:rsidR="006D23CF" w:rsidRPr="00F26B32" w:rsidRDefault="006D23CF" w:rsidP="00D071FE">
      <w:pPr>
        <w:tabs>
          <w:tab w:val="left" w:pos="1005"/>
        </w:tabs>
        <w:ind w:left="43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…………………………….</w:t>
      </w:r>
      <w:r>
        <w:rPr>
          <w:rFonts w:ascii="Comic Sans MS" w:hAnsi="Comic Sans MS"/>
          <w:sz w:val="20"/>
          <w:szCs w:val="20"/>
        </w:rPr>
        <w:br/>
      </w:r>
      <w:hyperlink r:id="rId10" w:history="1">
        <w:r>
          <w:rPr>
            <w:rStyle w:val="Hyperlink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                                              Sınıf Öğretmeni</w:t>
      </w:r>
    </w:p>
    <w:sectPr w:rsidR="006D23CF" w:rsidRPr="00F26B32" w:rsidSect="00CC7A88">
      <w:type w:val="continuous"/>
      <w:pgSz w:w="11906" w:h="16838"/>
      <w:pgMar w:top="284" w:right="284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70694"/>
    <w:multiLevelType w:val="hybridMultilevel"/>
    <w:tmpl w:val="AB6030C4"/>
    <w:lvl w:ilvl="0" w:tplc="2D6622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8AAEA39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2E95DAA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">
    <w:nsid w:val="409144F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447F"/>
    <w:rsid w:val="00064758"/>
    <w:rsid w:val="0007033A"/>
    <w:rsid w:val="001522C8"/>
    <w:rsid w:val="00214FFA"/>
    <w:rsid w:val="00222FDD"/>
    <w:rsid w:val="00286DF5"/>
    <w:rsid w:val="00287E17"/>
    <w:rsid w:val="00486A8F"/>
    <w:rsid w:val="005D1817"/>
    <w:rsid w:val="005F265C"/>
    <w:rsid w:val="00644FE5"/>
    <w:rsid w:val="0068447F"/>
    <w:rsid w:val="006C00C4"/>
    <w:rsid w:val="006D23CF"/>
    <w:rsid w:val="00720541"/>
    <w:rsid w:val="007568E9"/>
    <w:rsid w:val="007A3008"/>
    <w:rsid w:val="00822A63"/>
    <w:rsid w:val="00927AA2"/>
    <w:rsid w:val="00A34CDA"/>
    <w:rsid w:val="00A73364"/>
    <w:rsid w:val="00B16513"/>
    <w:rsid w:val="00BA55B8"/>
    <w:rsid w:val="00C237BE"/>
    <w:rsid w:val="00CC7A88"/>
    <w:rsid w:val="00D071FE"/>
    <w:rsid w:val="00E22770"/>
    <w:rsid w:val="00E614C3"/>
    <w:rsid w:val="00E777D3"/>
    <w:rsid w:val="00F07C46"/>
    <w:rsid w:val="00F26B32"/>
    <w:rsid w:val="00F84498"/>
    <w:rsid w:val="00FE4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47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C7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7A8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E22770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07C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106</TotalTime>
  <Pages>2</Pages>
  <Words>1244</Words>
  <Characters>7092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emine</dc:creator>
  <cp:keywords/>
  <dc:description/>
  <cp:lastModifiedBy>EDANUR HANIM</cp:lastModifiedBy>
  <cp:revision>7</cp:revision>
  <dcterms:created xsi:type="dcterms:W3CDTF">2011-10-27T18:49:00Z</dcterms:created>
  <dcterms:modified xsi:type="dcterms:W3CDTF">2011-10-31T18:42:00Z</dcterms:modified>
</cp:coreProperties>
</file>