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A4A" w:rsidRDefault="00667A4A" w:rsidP="00B214BA">
      <w:pPr>
        <w:ind w:left="-360"/>
      </w:pPr>
      <w:r>
        <w:t>Adı – soyadı:</w:t>
      </w:r>
      <w:r>
        <w:tab/>
      </w:r>
      <w:r>
        <w:tab/>
      </w:r>
      <w:r>
        <w:tab/>
      </w:r>
      <w:r>
        <w:tab/>
      </w:r>
      <w:r>
        <w:tab/>
      </w:r>
      <w:r>
        <w:tab/>
      </w:r>
      <w:r>
        <w:tab/>
      </w:r>
      <w:r>
        <w:tab/>
      </w:r>
      <w:r>
        <w:tab/>
      </w:r>
      <w:r>
        <w:tab/>
      </w:r>
      <w:r>
        <w:tab/>
      </w:r>
      <w:r>
        <w:tab/>
        <w:t xml:space="preserve">   12.12.2011</w:t>
      </w:r>
      <w:bookmarkStart w:id="0" w:name="_GoBack"/>
      <w:bookmarkEnd w:id="0"/>
    </w:p>
    <w:p w:rsidR="00667A4A" w:rsidRDefault="00667A4A" w:rsidP="00B214BA">
      <w:pPr>
        <w:ind w:left="-360"/>
      </w:pPr>
      <w:r>
        <w:t>Öğrenci no:</w:t>
      </w:r>
    </w:p>
    <w:p w:rsidR="00667A4A" w:rsidRDefault="00667A4A" w:rsidP="00B214BA">
      <w:pPr>
        <w:ind w:left="-360"/>
      </w:pPr>
      <w:r>
        <w:t>Aldığı puan:</w:t>
      </w:r>
      <w:r>
        <w:tab/>
      </w:r>
      <w:r>
        <w:tab/>
      </w:r>
      <w:r>
        <w:tab/>
      </w:r>
      <w:r>
        <w:tab/>
      </w:r>
      <w:r>
        <w:tab/>
      </w:r>
      <w:r>
        <w:tab/>
      </w:r>
      <w:r>
        <w:tab/>
      </w:r>
      <w:r>
        <w:tab/>
      </w:r>
      <w:r>
        <w:tab/>
        <w:t xml:space="preserve">                           </w:t>
      </w:r>
    </w:p>
    <w:p w:rsidR="00667A4A" w:rsidRDefault="00667A4A" w:rsidP="00B214BA">
      <w:pPr>
        <w:ind w:left="-360"/>
        <w:jc w:val="center"/>
        <w:rPr>
          <w:b/>
          <w:sz w:val="20"/>
          <w:szCs w:val="20"/>
        </w:rPr>
      </w:pPr>
      <w:r>
        <w:rPr>
          <w:b/>
          <w:sz w:val="20"/>
          <w:szCs w:val="20"/>
        </w:rPr>
        <w:t xml:space="preserve">2011 – 2012 EĞİTİM – ÖĞRETİM YILI </w:t>
      </w:r>
      <w:r w:rsidRPr="003C7D75">
        <w:rPr>
          <w:b/>
          <w:sz w:val="20"/>
          <w:szCs w:val="20"/>
        </w:rPr>
        <w:t xml:space="preserve">AKBAŞ İLKÖĞRETİM OKULU </w:t>
      </w:r>
      <w:r>
        <w:rPr>
          <w:b/>
          <w:sz w:val="20"/>
          <w:szCs w:val="20"/>
        </w:rPr>
        <w:t>YILI 4/B</w:t>
      </w:r>
      <w:r w:rsidRPr="003C7D75">
        <w:rPr>
          <w:b/>
          <w:sz w:val="20"/>
          <w:szCs w:val="20"/>
        </w:rPr>
        <w:t xml:space="preserve"> SINIFI </w:t>
      </w:r>
    </w:p>
    <w:p w:rsidR="00667A4A" w:rsidRDefault="00667A4A" w:rsidP="00B214BA">
      <w:pPr>
        <w:ind w:left="-360"/>
        <w:jc w:val="center"/>
        <w:rPr>
          <w:b/>
          <w:sz w:val="20"/>
          <w:szCs w:val="20"/>
        </w:rPr>
      </w:pPr>
      <w:r w:rsidRPr="003C7D75">
        <w:rPr>
          <w:b/>
          <w:sz w:val="20"/>
          <w:szCs w:val="20"/>
        </w:rPr>
        <w:t>TÜRKÇE DERSİ YAZILI SORULARI</w:t>
      </w:r>
    </w:p>
    <w:p w:rsidR="00667A4A" w:rsidRDefault="00667A4A" w:rsidP="00B214BA">
      <w:pPr>
        <w:ind w:left="-360"/>
        <w:jc w:val="center"/>
        <w:rPr>
          <w:b/>
          <w:sz w:val="20"/>
          <w:szCs w:val="20"/>
        </w:rPr>
      </w:pPr>
    </w:p>
    <w:p w:rsidR="00667A4A" w:rsidRPr="000E2735" w:rsidRDefault="00667A4A" w:rsidP="000E2735">
      <w:pPr>
        <w:tabs>
          <w:tab w:val="left" w:pos="1230"/>
        </w:tabs>
        <w:rPr>
          <w:sz w:val="28"/>
        </w:rPr>
      </w:pPr>
      <w:r w:rsidRPr="000E2735">
        <w:t xml:space="preserve">           </w:t>
      </w:r>
      <w:r w:rsidRPr="000E2735">
        <w:rPr>
          <w:sz w:val="28"/>
        </w:rPr>
        <w:t>Ben yaşlı bir adamım. Kitap okumayı çok severim. Bu sevgiyi ilkokula başladığım yıllarda kazandım. Babamın simit, şeker, oyuncak alayım diye verdiği paraları biriktirirdim. Sonra da mahallemizdeki kitapçıya koşardım. Kitapçı elimdeki paraya bakar, sonra da kitap seçmemde bana yardım ederdi.</w:t>
      </w:r>
    </w:p>
    <w:p w:rsidR="00667A4A" w:rsidRDefault="00667A4A" w:rsidP="000E2735">
      <w:pPr>
        <w:tabs>
          <w:tab w:val="left" w:pos="1230"/>
        </w:tabs>
        <w:rPr>
          <w:sz w:val="28"/>
        </w:rPr>
      </w:pPr>
      <w:r w:rsidRPr="000E2735">
        <w:rPr>
          <w:sz w:val="28"/>
        </w:rPr>
        <w:t xml:space="preserve">              Aldığım kitapları okuduktan sonra bir kenara fırlatmazdım. Onları biriktirirdim. Böylece bir kitaplığım oldu. En güzel günlerim kitaplarımın arasında geçti. İnsanları sevmeyi, hayatı sevmeyi kitaplardan öğrendim. Şimdi yaşlandım. Hala en güzel günlerim kitaplarımla geçiyor. Ama kitap okumayan çocukları görünce çok üzülüyorum.</w:t>
      </w:r>
    </w:p>
    <w:p w:rsidR="00667A4A" w:rsidRPr="000E2735" w:rsidRDefault="00667A4A" w:rsidP="000E2735">
      <w:pPr>
        <w:tabs>
          <w:tab w:val="left" w:pos="1230"/>
        </w:tabs>
        <w:rPr>
          <w:sz w:val="28"/>
        </w:rPr>
      </w:pPr>
    </w:p>
    <w:p w:rsidR="00667A4A" w:rsidRPr="000E2735" w:rsidRDefault="00667A4A" w:rsidP="000E2735">
      <w:pPr>
        <w:rPr>
          <w:b/>
        </w:rPr>
      </w:pPr>
      <w:r w:rsidRPr="000E2735">
        <w:t xml:space="preserve"> </w:t>
      </w:r>
      <w:r w:rsidRPr="000E2735">
        <w:rPr>
          <w:b/>
        </w:rPr>
        <w:t>(Aşağıdaki 5 soruyu metne göre cevaplayınız.)</w:t>
      </w:r>
    </w:p>
    <w:p w:rsidR="00667A4A" w:rsidRPr="000E2735" w:rsidRDefault="00667A4A" w:rsidP="000E2735">
      <w:pPr>
        <w:rPr>
          <w:sz w:val="28"/>
        </w:rPr>
      </w:pPr>
    </w:p>
    <w:p w:rsidR="00667A4A" w:rsidRPr="0095024A" w:rsidRDefault="00667A4A" w:rsidP="000E2735">
      <w:pPr>
        <w:pStyle w:val="ListParagraph"/>
        <w:numPr>
          <w:ilvl w:val="0"/>
          <w:numId w:val="2"/>
        </w:numPr>
      </w:pPr>
      <w:r w:rsidRPr="0095024A">
        <w:t>Yaşlı adam kitap okuma sevgisini ne zaman kazanıyor? ( 4 p.)</w:t>
      </w:r>
    </w:p>
    <w:p w:rsidR="00667A4A" w:rsidRPr="0095024A" w:rsidRDefault="00667A4A" w:rsidP="000E2735">
      <w:pPr>
        <w:ind w:left="360"/>
      </w:pPr>
    </w:p>
    <w:p w:rsidR="00667A4A" w:rsidRPr="0095024A" w:rsidRDefault="00667A4A" w:rsidP="000E2735"/>
    <w:p w:rsidR="00667A4A" w:rsidRPr="0095024A" w:rsidRDefault="00667A4A" w:rsidP="000E2735"/>
    <w:p w:rsidR="00667A4A" w:rsidRPr="0095024A" w:rsidRDefault="00667A4A" w:rsidP="000E2735">
      <w:pPr>
        <w:pStyle w:val="ListParagraph"/>
        <w:numPr>
          <w:ilvl w:val="0"/>
          <w:numId w:val="2"/>
        </w:numPr>
      </w:pPr>
      <w:r w:rsidRPr="0095024A">
        <w:t>Yaşlı adam babasının simit, şeker ve oyuncak alması için verdiği paraları ne yapıyor? ( 4 p.)</w:t>
      </w:r>
    </w:p>
    <w:p w:rsidR="00667A4A" w:rsidRPr="0095024A" w:rsidRDefault="00667A4A" w:rsidP="000E2735"/>
    <w:p w:rsidR="00667A4A" w:rsidRPr="0095024A" w:rsidRDefault="00667A4A" w:rsidP="000E2735"/>
    <w:p w:rsidR="00667A4A" w:rsidRPr="0095024A" w:rsidRDefault="00667A4A" w:rsidP="000E2735"/>
    <w:p w:rsidR="00667A4A" w:rsidRPr="0095024A" w:rsidRDefault="00667A4A" w:rsidP="000E2735">
      <w:pPr>
        <w:pStyle w:val="ListParagraph"/>
        <w:numPr>
          <w:ilvl w:val="0"/>
          <w:numId w:val="2"/>
        </w:numPr>
      </w:pPr>
      <w:r w:rsidRPr="0095024A">
        <w:t>Yaşlı adam aldığı kitapları okuduktan sonra ne yapıyor? ( 4 p.)</w:t>
      </w:r>
    </w:p>
    <w:p w:rsidR="00667A4A" w:rsidRPr="0095024A" w:rsidRDefault="00667A4A" w:rsidP="000E2735"/>
    <w:p w:rsidR="00667A4A" w:rsidRPr="0095024A" w:rsidRDefault="00667A4A" w:rsidP="000E2735"/>
    <w:p w:rsidR="00667A4A" w:rsidRPr="0095024A" w:rsidRDefault="00667A4A" w:rsidP="000E2735"/>
    <w:p w:rsidR="00667A4A" w:rsidRPr="0095024A" w:rsidRDefault="00667A4A" w:rsidP="000E2735">
      <w:pPr>
        <w:pStyle w:val="ListParagraph"/>
        <w:numPr>
          <w:ilvl w:val="0"/>
          <w:numId w:val="2"/>
        </w:numPr>
      </w:pPr>
      <w:r w:rsidRPr="0095024A">
        <w:t>Yaşlı adam niçin üzülüyor? ( 4 p.)</w:t>
      </w:r>
    </w:p>
    <w:p w:rsidR="00667A4A" w:rsidRPr="0095024A" w:rsidRDefault="00667A4A" w:rsidP="000E2735"/>
    <w:p w:rsidR="00667A4A" w:rsidRPr="0095024A" w:rsidRDefault="00667A4A" w:rsidP="000E2735"/>
    <w:p w:rsidR="00667A4A" w:rsidRPr="0095024A" w:rsidRDefault="00667A4A" w:rsidP="000E2735"/>
    <w:p w:rsidR="00667A4A" w:rsidRPr="0095024A" w:rsidRDefault="00667A4A" w:rsidP="000E2735">
      <w:pPr>
        <w:pStyle w:val="ListParagraph"/>
        <w:numPr>
          <w:ilvl w:val="0"/>
          <w:numId w:val="2"/>
        </w:numPr>
      </w:pPr>
      <w:r w:rsidRPr="0095024A">
        <w:t>Öykünün başlığı sizce ne olmalıdır? ( 4 p.)</w:t>
      </w:r>
    </w:p>
    <w:p w:rsidR="00667A4A" w:rsidRPr="0095024A" w:rsidRDefault="00667A4A" w:rsidP="00686937">
      <w:pPr>
        <w:pStyle w:val="ListParagraph"/>
      </w:pPr>
    </w:p>
    <w:p w:rsidR="00667A4A" w:rsidRPr="0095024A" w:rsidRDefault="00667A4A" w:rsidP="000E2735">
      <w:pPr>
        <w:pStyle w:val="ListParagraph"/>
      </w:pPr>
    </w:p>
    <w:p w:rsidR="00667A4A" w:rsidRPr="0095024A" w:rsidRDefault="00667A4A" w:rsidP="000E2735">
      <w:pPr>
        <w:pStyle w:val="ListParagraph"/>
        <w:numPr>
          <w:ilvl w:val="0"/>
          <w:numId w:val="2"/>
        </w:numPr>
        <w:ind w:right="-311"/>
      </w:pPr>
      <w:r w:rsidRPr="0095024A">
        <w:t xml:space="preserve">Aşağıdaki cümlelerin hangisinde </w:t>
      </w:r>
      <w:r w:rsidRPr="0095024A">
        <w:rPr>
          <w:b/>
        </w:rPr>
        <w:t>pişman olma</w:t>
      </w:r>
      <w:r w:rsidRPr="0095024A">
        <w:t xml:space="preserve"> anlamı vardır? (4 p.)</w:t>
      </w:r>
    </w:p>
    <w:p w:rsidR="00667A4A" w:rsidRPr="0095024A" w:rsidRDefault="00667A4A" w:rsidP="000E2735">
      <w:pPr>
        <w:pStyle w:val="ListParagraph"/>
        <w:ind w:right="-311"/>
      </w:pPr>
      <w:r w:rsidRPr="0095024A">
        <w:t>A. Çocuklar annelerini çok sever.</w:t>
      </w:r>
      <w:r w:rsidRPr="0095024A">
        <w:tab/>
      </w:r>
      <w:r w:rsidRPr="0095024A">
        <w:tab/>
      </w:r>
      <w:r w:rsidRPr="0095024A">
        <w:tab/>
        <w:t>C. Kardeşini sevgiyle kucakladı.</w:t>
      </w:r>
    </w:p>
    <w:p w:rsidR="00667A4A" w:rsidRPr="0095024A" w:rsidRDefault="00667A4A" w:rsidP="000E2735">
      <w:pPr>
        <w:pStyle w:val="ListParagraph"/>
        <w:ind w:right="-311"/>
      </w:pPr>
      <w:r w:rsidRPr="0095024A">
        <w:t>B. Keşke arkadaşımı kırmasaydım.</w:t>
      </w:r>
      <w:r w:rsidRPr="0095024A">
        <w:tab/>
      </w:r>
      <w:r w:rsidRPr="0095024A">
        <w:tab/>
      </w:r>
      <w:r w:rsidRPr="0095024A">
        <w:tab/>
        <w:t>D. O hep bana kötü davranırdı.</w:t>
      </w:r>
    </w:p>
    <w:p w:rsidR="00667A4A" w:rsidRPr="0095024A" w:rsidRDefault="00667A4A" w:rsidP="000E2735">
      <w:pPr>
        <w:ind w:right="-311"/>
      </w:pPr>
      <w:r w:rsidRPr="0095024A">
        <w:t xml:space="preserve">       </w:t>
      </w:r>
    </w:p>
    <w:p w:rsidR="00667A4A" w:rsidRPr="0095024A" w:rsidRDefault="00667A4A" w:rsidP="0034653A">
      <w:pPr>
        <w:ind w:right="-311"/>
      </w:pPr>
      <w:r w:rsidRPr="0095024A">
        <w:t xml:space="preserve">      7. Aşağıdaki cümlelerin hangisinde </w:t>
      </w:r>
      <w:r w:rsidRPr="0095024A">
        <w:rPr>
          <w:b/>
        </w:rPr>
        <w:t>“ soğuk”</w:t>
      </w:r>
      <w:r w:rsidRPr="0095024A">
        <w:t xml:space="preserve"> kelimesi ötekilerden farklı anlamda kullanılmıştır? (4 p.)</w:t>
      </w:r>
    </w:p>
    <w:p w:rsidR="00667A4A" w:rsidRPr="0095024A" w:rsidRDefault="00667A4A" w:rsidP="0034653A">
      <w:pPr>
        <w:ind w:right="-311" w:firstLine="708"/>
      </w:pPr>
      <w:r w:rsidRPr="0095024A">
        <w:t>A. Soğuk havalarda hemen hasta olurdu.</w:t>
      </w:r>
      <w:r w:rsidRPr="0095024A">
        <w:tab/>
      </w:r>
      <w:r w:rsidRPr="0095024A">
        <w:tab/>
        <w:t>C. Yaz kış soğuk suyla yıkanır.</w:t>
      </w:r>
    </w:p>
    <w:p w:rsidR="00667A4A" w:rsidRPr="0095024A" w:rsidRDefault="00667A4A" w:rsidP="0034653A">
      <w:pPr>
        <w:ind w:right="-311" w:firstLine="708"/>
      </w:pPr>
      <w:r w:rsidRPr="0095024A">
        <w:t>B. Buzdolabından aldığım elma çok soğuk.</w:t>
      </w:r>
      <w:r w:rsidRPr="0095024A">
        <w:tab/>
      </w:r>
      <w:r w:rsidRPr="0095024A">
        <w:tab/>
        <w:t>D. Arkadaşım, bana çok soğuk davranıyor.</w:t>
      </w:r>
    </w:p>
    <w:p w:rsidR="00667A4A" w:rsidRPr="0095024A" w:rsidRDefault="00667A4A" w:rsidP="00B214BA">
      <w:pPr>
        <w:ind w:right="-311"/>
      </w:pPr>
    </w:p>
    <w:p w:rsidR="00667A4A" w:rsidRPr="0095024A" w:rsidRDefault="00667A4A" w:rsidP="00B214BA">
      <w:pPr>
        <w:ind w:right="-311"/>
      </w:pPr>
      <w:r w:rsidRPr="0095024A">
        <w:t xml:space="preserve">      8. Aşağıdaki cümlelerin hangisinde yazım yanlışı </w:t>
      </w:r>
      <w:r w:rsidRPr="0095024A">
        <w:rPr>
          <w:b/>
          <w:u w:val="single"/>
        </w:rPr>
        <w:t>yoktur?</w:t>
      </w:r>
      <w:r w:rsidRPr="0095024A">
        <w:t xml:space="preserve"> (4 p.)</w:t>
      </w:r>
    </w:p>
    <w:p w:rsidR="00667A4A" w:rsidRPr="0095024A" w:rsidRDefault="00667A4A" w:rsidP="0034653A">
      <w:pPr>
        <w:ind w:right="-311" w:firstLine="708"/>
      </w:pPr>
      <w:r w:rsidRPr="0095024A">
        <w:t>A. Rozerin kedisi Tekir’i bütün gün aradı, bulamadı.</w:t>
      </w:r>
    </w:p>
    <w:p w:rsidR="00667A4A" w:rsidRPr="0095024A" w:rsidRDefault="00667A4A" w:rsidP="0034653A">
      <w:pPr>
        <w:ind w:right="-311" w:firstLine="708"/>
      </w:pPr>
      <w:r w:rsidRPr="0095024A">
        <w:t>B. Ayşegül, arkadaşları tuğçe ve emine ile gitti.</w:t>
      </w:r>
      <w:r w:rsidRPr="0095024A">
        <w:tab/>
      </w:r>
    </w:p>
    <w:p w:rsidR="00667A4A" w:rsidRPr="0095024A" w:rsidRDefault="00667A4A" w:rsidP="0034653A">
      <w:pPr>
        <w:ind w:right="-311" w:firstLine="708"/>
      </w:pPr>
      <w:r w:rsidRPr="0095024A">
        <w:t>C. Ailece, türkiye büyük millet meclisini ziyarete gittik.</w:t>
      </w:r>
    </w:p>
    <w:p w:rsidR="00667A4A" w:rsidRPr="0095024A" w:rsidRDefault="00667A4A" w:rsidP="0034653A">
      <w:pPr>
        <w:ind w:right="-311" w:firstLine="708"/>
      </w:pPr>
      <w:r w:rsidRPr="0095024A">
        <w:t>D. Babam, Ankaradan geldimi?</w:t>
      </w:r>
    </w:p>
    <w:p w:rsidR="00667A4A" w:rsidRPr="0095024A" w:rsidRDefault="00667A4A" w:rsidP="00B214BA">
      <w:pPr>
        <w:ind w:right="-311"/>
      </w:pPr>
    </w:p>
    <w:p w:rsidR="00667A4A" w:rsidRPr="0095024A" w:rsidRDefault="00667A4A" w:rsidP="00B214BA">
      <w:pPr>
        <w:ind w:right="-311"/>
      </w:pPr>
      <w:r w:rsidRPr="0095024A">
        <w:t xml:space="preserve">      9. “Annemin </w:t>
      </w:r>
      <w:r w:rsidRPr="0095024A">
        <w:rPr>
          <w:b/>
        </w:rPr>
        <w:t>gönlü alınmış</w:t>
      </w:r>
      <w:r w:rsidRPr="0095024A">
        <w:t xml:space="preserve"> oldu.” cümlesindeki deyimin anlamı aşağıdakilerden hangisidir? (4 p.)</w:t>
      </w:r>
    </w:p>
    <w:p w:rsidR="00667A4A" w:rsidRPr="0095024A" w:rsidRDefault="00667A4A" w:rsidP="0034653A">
      <w:pPr>
        <w:ind w:right="-311" w:firstLine="708"/>
      </w:pPr>
      <w:r w:rsidRPr="0095024A">
        <w:t>A. Kırgınlığı gidermek.</w:t>
      </w:r>
      <w:r w:rsidRPr="0095024A">
        <w:tab/>
      </w:r>
      <w:r w:rsidRPr="0095024A">
        <w:tab/>
      </w:r>
      <w:r w:rsidRPr="0095024A">
        <w:tab/>
      </w:r>
      <w:r w:rsidRPr="0095024A">
        <w:tab/>
        <w:t>C. Yakınlık duymak</w:t>
      </w:r>
    </w:p>
    <w:p w:rsidR="00667A4A" w:rsidRPr="0095024A" w:rsidRDefault="00667A4A" w:rsidP="0034653A">
      <w:pPr>
        <w:ind w:right="-311" w:firstLine="708"/>
      </w:pPr>
      <w:r w:rsidRPr="0095024A">
        <w:t>B. Acı çekmek</w:t>
      </w:r>
      <w:r w:rsidRPr="0095024A">
        <w:tab/>
      </w:r>
      <w:r w:rsidRPr="0095024A">
        <w:tab/>
      </w:r>
      <w:r w:rsidRPr="0095024A">
        <w:tab/>
      </w:r>
      <w:r w:rsidRPr="0095024A">
        <w:tab/>
      </w:r>
      <w:r w:rsidRPr="0095024A">
        <w:tab/>
        <w:t>D. Duygularını açıklamak</w:t>
      </w:r>
    </w:p>
    <w:p w:rsidR="00667A4A" w:rsidRPr="0095024A" w:rsidRDefault="00667A4A" w:rsidP="0034653A">
      <w:pPr>
        <w:ind w:right="-311" w:firstLine="708"/>
        <w:jc w:val="right"/>
        <w:rPr>
          <w:b/>
          <w:sz w:val="18"/>
        </w:rPr>
      </w:pPr>
      <w:r w:rsidRPr="0095024A">
        <w:rPr>
          <w:b/>
          <w:sz w:val="18"/>
        </w:rPr>
        <w:t>Lütfen arka sayfaya geçiniz.</w:t>
      </w:r>
    </w:p>
    <w:p w:rsidR="00667A4A" w:rsidRDefault="00667A4A" w:rsidP="0034653A">
      <w:pPr>
        <w:ind w:right="-311" w:firstLine="708"/>
        <w:jc w:val="right"/>
        <w:rPr>
          <w:b/>
          <w:sz w:val="22"/>
        </w:rPr>
      </w:pPr>
    </w:p>
    <w:p w:rsidR="00667A4A" w:rsidRPr="00FC6013" w:rsidRDefault="00667A4A" w:rsidP="0034653A">
      <w:pPr>
        <w:ind w:right="-311" w:firstLine="708"/>
        <w:jc w:val="both"/>
      </w:pPr>
      <w:r w:rsidRPr="00FC6013">
        <w:t xml:space="preserve">10. </w:t>
      </w:r>
      <w:r w:rsidRPr="00FC6013">
        <w:rPr>
          <w:b/>
        </w:rPr>
        <w:t>“Kaplamak”</w:t>
      </w:r>
      <w:r w:rsidRPr="00FC6013">
        <w:t xml:space="preserve"> sözcüğü hangi cümlede </w:t>
      </w:r>
      <w:r w:rsidRPr="00FC6013">
        <w:rPr>
          <w:b/>
        </w:rPr>
        <w:t xml:space="preserve">“Her yeri tatlı bir heyecan kaplamış.” </w:t>
      </w:r>
      <w:r w:rsidRPr="00FC6013">
        <w:t>cümlesindeki anlamıyla kullanılmıştır?</w:t>
      </w:r>
      <w:r w:rsidRPr="00BD2013">
        <w:t xml:space="preserve"> </w:t>
      </w:r>
      <w:r>
        <w:t>(4 p.)</w:t>
      </w:r>
    </w:p>
    <w:p w:rsidR="00667A4A" w:rsidRPr="00FC6013" w:rsidRDefault="00667A4A" w:rsidP="0034653A">
      <w:pPr>
        <w:ind w:right="-311" w:firstLine="708"/>
      </w:pPr>
      <w:r w:rsidRPr="00FC6013">
        <w:t>A. Salonu boydan boya halıyla kaplamış.</w:t>
      </w:r>
      <w:r w:rsidRPr="00FC6013">
        <w:tab/>
      </w:r>
    </w:p>
    <w:p w:rsidR="00667A4A" w:rsidRPr="00FC6013" w:rsidRDefault="00667A4A" w:rsidP="0034653A">
      <w:pPr>
        <w:ind w:right="-311" w:firstLine="708"/>
      </w:pPr>
      <w:r w:rsidRPr="00FC6013">
        <w:t>B. Öyle şişman ki iki kişilik yer kaplamış.</w:t>
      </w:r>
    </w:p>
    <w:p w:rsidR="00667A4A" w:rsidRPr="00FC6013" w:rsidRDefault="00667A4A" w:rsidP="0034653A">
      <w:pPr>
        <w:ind w:right="-311" w:firstLine="708"/>
      </w:pPr>
      <w:r w:rsidRPr="00FC6013">
        <w:t>C. Mustafa Kemal, öldüğünde yurdumuzu hüzün kaplamıştı.</w:t>
      </w:r>
    </w:p>
    <w:p w:rsidR="00667A4A" w:rsidRPr="00FC6013" w:rsidRDefault="00667A4A" w:rsidP="0034653A">
      <w:pPr>
        <w:ind w:right="-311" w:firstLine="708"/>
      </w:pPr>
      <w:r w:rsidRPr="00FC6013">
        <w:t>D. Çöplükten kalkan sinekler her yeri kapladı.</w:t>
      </w:r>
    </w:p>
    <w:p w:rsidR="00667A4A" w:rsidRPr="00FC6013" w:rsidRDefault="00667A4A" w:rsidP="0034653A">
      <w:pPr>
        <w:ind w:right="-311" w:firstLine="708"/>
      </w:pPr>
    </w:p>
    <w:p w:rsidR="00667A4A" w:rsidRPr="00FC6013" w:rsidRDefault="00667A4A" w:rsidP="0034653A">
      <w:pPr>
        <w:ind w:right="-311" w:firstLine="708"/>
      </w:pPr>
      <w:r w:rsidRPr="00FC6013">
        <w:t>11. Aşağıdaki sözcüklerin eş anlamlılarını yazınız.</w:t>
      </w:r>
      <w:r>
        <w:t xml:space="preserve"> (10 p.)</w:t>
      </w:r>
    </w:p>
    <w:p w:rsidR="00667A4A" w:rsidRPr="00FC6013" w:rsidRDefault="00667A4A" w:rsidP="0034653A">
      <w:pPr>
        <w:ind w:right="-311" w:firstLine="708"/>
      </w:pPr>
      <w:r w:rsidRPr="00FC6013">
        <w:t>Siyah: ………………………</w:t>
      </w:r>
      <w:r w:rsidRPr="00FC6013">
        <w:tab/>
      </w:r>
      <w:r w:rsidRPr="00FC6013">
        <w:tab/>
      </w:r>
      <w:r w:rsidRPr="00FC6013">
        <w:tab/>
        <w:t>sene: ………………………</w:t>
      </w:r>
    </w:p>
    <w:p w:rsidR="00667A4A" w:rsidRPr="00FC6013" w:rsidRDefault="00667A4A" w:rsidP="0034653A">
      <w:pPr>
        <w:ind w:right="-311" w:firstLine="708"/>
      </w:pPr>
      <w:r w:rsidRPr="00FC6013">
        <w:t>Fikir: ……………………….</w:t>
      </w:r>
      <w:r w:rsidRPr="00FC6013">
        <w:tab/>
      </w:r>
      <w:r w:rsidRPr="00FC6013">
        <w:tab/>
      </w:r>
      <w:r w:rsidRPr="00FC6013">
        <w:tab/>
        <w:t>Varlıklı: …………………….</w:t>
      </w:r>
    </w:p>
    <w:p w:rsidR="00667A4A" w:rsidRPr="00FC6013" w:rsidRDefault="00667A4A" w:rsidP="0034653A">
      <w:pPr>
        <w:ind w:right="-311" w:firstLine="708"/>
      </w:pPr>
      <w:r w:rsidRPr="00FC6013">
        <w:tab/>
      </w:r>
      <w:r w:rsidRPr="00FC6013">
        <w:tab/>
      </w:r>
      <w:r w:rsidRPr="00FC6013">
        <w:tab/>
        <w:t>mısra: …………………..</w:t>
      </w:r>
    </w:p>
    <w:p w:rsidR="00667A4A" w:rsidRPr="00FC6013" w:rsidRDefault="00667A4A" w:rsidP="0034653A">
      <w:pPr>
        <w:ind w:right="-311" w:firstLine="708"/>
      </w:pPr>
    </w:p>
    <w:p w:rsidR="00667A4A" w:rsidRPr="00FC6013" w:rsidRDefault="00667A4A" w:rsidP="0034653A">
      <w:pPr>
        <w:ind w:right="-311" w:firstLine="708"/>
      </w:pPr>
      <w:r w:rsidRPr="00FC6013">
        <w:t>12. Aşağıdaki sözcüklerin zıt anlamlılarını yazınız.</w:t>
      </w:r>
      <w:r w:rsidRPr="00BD2013">
        <w:t xml:space="preserve"> </w:t>
      </w:r>
      <w:r>
        <w:t>(10 p.)</w:t>
      </w:r>
    </w:p>
    <w:p w:rsidR="00667A4A" w:rsidRPr="00FC6013" w:rsidRDefault="00667A4A" w:rsidP="0034653A">
      <w:pPr>
        <w:ind w:right="-311" w:firstLine="708"/>
      </w:pPr>
      <w:r w:rsidRPr="00FC6013">
        <w:t>Eski: ……………………….</w:t>
      </w:r>
      <w:r w:rsidRPr="00FC6013">
        <w:tab/>
      </w:r>
      <w:r w:rsidRPr="00FC6013">
        <w:tab/>
      </w:r>
      <w:r w:rsidRPr="00FC6013">
        <w:tab/>
        <w:t>Kuru: …………………………</w:t>
      </w:r>
    </w:p>
    <w:p w:rsidR="00667A4A" w:rsidRPr="00FC6013" w:rsidRDefault="00667A4A" w:rsidP="0034653A">
      <w:pPr>
        <w:ind w:right="-311" w:firstLine="708"/>
      </w:pPr>
      <w:r w:rsidRPr="00FC6013">
        <w:t>Taze: ………………………</w:t>
      </w:r>
      <w:r w:rsidRPr="00FC6013">
        <w:tab/>
      </w:r>
      <w:r w:rsidRPr="00FC6013">
        <w:tab/>
      </w:r>
      <w:r w:rsidRPr="00FC6013">
        <w:tab/>
        <w:t>şişman: ……………………….</w:t>
      </w:r>
    </w:p>
    <w:p w:rsidR="00667A4A" w:rsidRPr="00FC6013" w:rsidRDefault="00667A4A" w:rsidP="0034653A">
      <w:pPr>
        <w:ind w:right="-311" w:firstLine="708"/>
      </w:pPr>
      <w:r w:rsidRPr="00FC6013">
        <w:tab/>
      </w:r>
      <w:r w:rsidRPr="00FC6013">
        <w:tab/>
      </w:r>
      <w:r w:rsidRPr="00FC6013">
        <w:tab/>
        <w:t>İhtiyar: …………………..</w:t>
      </w:r>
    </w:p>
    <w:p w:rsidR="00667A4A" w:rsidRPr="00FC6013" w:rsidRDefault="00667A4A" w:rsidP="0034653A">
      <w:pPr>
        <w:ind w:right="-311" w:firstLine="708"/>
      </w:pPr>
    </w:p>
    <w:p w:rsidR="00667A4A" w:rsidRPr="00FC6013" w:rsidRDefault="00667A4A" w:rsidP="0034653A">
      <w:pPr>
        <w:ind w:right="-311" w:firstLine="708"/>
      </w:pPr>
      <w:r w:rsidRPr="00FC6013">
        <w:t xml:space="preserve">13. Aşağıda mecaz anlamda kullanılan kelimelerin önüne </w:t>
      </w:r>
      <w:r w:rsidRPr="00FC6013">
        <w:rPr>
          <w:b/>
        </w:rPr>
        <w:t>“M”</w:t>
      </w:r>
      <w:r w:rsidRPr="00FC6013">
        <w:t xml:space="preserve">,  gerçek anlamda kullanılan kelimelerin önüne </w:t>
      </w:r>
      <w:r w:rsidRPr="00FC6013">
        <w:rPr>
          <w:b/>
        </w:rPr>
        <w:t>“G”</w:t>
      </w:r>
      <w:r w:rsidRPr="00FC6013">
        <w:t xml:space="preserve"> yazınız.</w:t>
      </w:r>
      <w:r w:rsidRPr="00BD2013">
        <w:t xml:space="preserve"> </w:t>
      </w:r>
      <w:r>
        <w:t>(5 p.)</w:t>
      </w:r>
    </w:p>
    <w:p w:rsidR="00667A4A" w:rsidRPr="00FC6013" w:rsidRDefault="00667A4A" w:rsidP="0034653A">
      <w:pPr>
        <w:ind w:right="-311" w:firstLine="708"/>
      </w:pPr>
      <w:r w:rsidRPr="00FC6013">
        <w:t>(   ) Çocuk, bize meydan okudu.</w:t>
      </w:r>
      <w:r w:rsidRPr="00FC6013">
        <w:tab/>
      </w:r>
      <w:r w:rsidRPr="00FC6013">
        <w:tab/>
      </w:r>
      <w:r w:rsidRPr="00FC6013">
        <w:tab/>
        <w:t>(   ) Bardağı elinden düşürdü.</w:t>
      </w:r>
    </w:p>
    <w:p w:rsidR="00667A4A" w:rsidRPr="00FC6013" w:rsidRDefault="00667A4A" w:rsidP="0034653A">
      <w:pPr>
        <w:ind w:right="-311" w:firstLine="708"/>
      </w:pPr>
      <w:r w:rsidRPr="00FC6013">
        <w:t>(   ) Bana öyle sert baktı ki, anlatamam.</w:t>
      </w:r>
      <w:r w:rsidRPr="00FC6013">
        <w:tab/>
      </w:r>
      <w:r w:rsidRPr="00FC6013">
        <w:tab/>
        <w:t>(   ) Bugün havalar çok sıcak olacakmış.</w:t>
      </w:r>
    </w:p>
    <w:p w:rsidR="00667A4A" w:rsidRPr="00FC6013" w:rsidRDefault="00667A4A" w:rsidP="00FC6013">
      <w:pPr>
        <w:ind w:right="-311" w:firstLine="708"/>
      </w:pPr>
      <w:r w:rsidRPr="00FC6013">
        <w:tab/>
      </w:r>
      <w:r w:rsidRPr="00FC6013">
        <w:tab/>
      </w:r>
      <w:r w:rsidRPr="00FC6013">
        <w:tab/>
      </w:r>
      <w:r w:rsidRPr="00FC6013">
        <w:tab/>
        <w:t>(   ) Yemek çok acılı olmuş.</w:t>
      </w:r>
    </w:p>
    <w:p w:rsidR="00667A4A" w:rsidRPr="00FC6013" w:rsidRDefault="00667A4A" w:rsidP="00B214BA">
      <w:pPr>
        <w:ind w:right="-311"/>
      </w:pPr>
    </w:p>
    <w:p w:rsidR="00667A4A" w:rsidRPr="00FC6013" w:rsidRDefault="00667A4A" w:rsidP="00FC6013">
      <w:pPr>
        <w:ind w:right="-311" w:firstLine="708"/>
      </w:pPr>
      <w:r w:rsidRPr="00FC6013">
        <w:t xml:space="preserve">14. Aşağıda cümlede geçen </w:t>
      </w:r>
      <w:r w:rsidRPr="00FC6013">
        <w:rPr>
          <w:b/>
        </w:rPr>
        <w:t>eşsesli</w:t>
      </w:r>
      <w:r w:rsidRPr="00FC6013">
        <w:t xml:space="preserve"> kelimeleri bularak iki anlamıyla birer cümle kurunuz. (10 puan)</w:t>
      </w:r>
    </w:p>
    <w:p w:rsidR="00667A4A" w:rsidRPr="00FC6013" w:rsidRDefault="00667A4A" w:rsidP="00FC6013">
      <w:pPr>
        <w:ind w:right="-311" w:firstLine="708"/>
        <w:rPr>
          <w:b/>
        </w:rPr>
      </w:pPr>
      <w:r w:rsidRPr="00FC6013">
        <w:rPr>
          <w:b/>
        </w:rPr>
        <w:t>Ayşe, paltonu al da , arabaya bin.</w:t>
      </w:r>
    </w:p>
    <w:p w:rsidR="00667A4A" w:rsidRPr="00FC6013" w:rsidRDefault="00667A4A" w:rsidP="00B214BA">
      <w:pPr>
        <w:numPr>
          <w:ilvl w:val="0"/>
          <w:numId w:val="1"/>
        </w:numPr>
        <w:ind w:right="-311"/>
      </w:pPr>
      <w:r w:rsidRPr="00FC6013">
        <w:t>…………………………………………………………………………………………………………</w:t>
      </w:r>
    </w:p>
    <w:p w:rsidR="00667A4A" w:rsidRPr="00FC6013" w:rsidRDefault="00667A4A" w:rsidP="00B214BA">
      <w:pPr>
        <w:numPr>
          <w:ilvl w:val="0"/>
          <w:numId w:val="1"/>
        </w:numPr>
        <w:ind w:right="-311"/>
      </w:pPr>
      <w:r w:rsidRPr="00FC6013">
        <w:t>…………………………………………………………………………………………………………</w:t>
      </w:r>
    </w:p>
    <w:p w:rsidR="00667A4A" w:rsidRPr="00FC6013" w:rsidRDefault="00667A4A" w:rsidP="00B214BA">
      <w:pPr>
        <w:numPr>
          <w:ilvl w:val="0"/>
          <w:numId w:val="1"/>
        </w:numPr>
        <w:ind w:right="-311"/>
      </w:pPr>
      <w:r w:rsidRPr="00FC6013">
        <w:t>…………………………………………………………………………………………………………</w:t>
      </w:r>
    </w:p>
    <w:p w:rsidR="00667A4A" w:rsidRPr="00FC6013" w:rsidRDefault="00667A4A" w:rsidP="00B214BA">
      <w:pPr>
        <w:numPr>
          <w:ilvl w:val="0"/>
          <w:numId w:val="1"/>
        </w:numPr>
        <w:ind w:right="-311"/>
      </w:pPr>
      <w:r w:rsidRPr="00FC6013">
        <w:t>…………………………………………………………………………………………………………</w:t>
      </w:r>
    </w:p>
    <w:p w:rsidR="00667A4A" w:rsidRPr="00FC6013" w:rsidRDefault="00667A4A" w:rsidP="00B214BA">
      <w:pPr>
        <w:ind w:right="-311"/>
      </w:pPr>
    </w:p>
    <w:p w:rsidR="00667A4A" w:rsidRPr="00FC6013" w:rsidRDefault="00667A4A" w:rsidP="00FC6013">
      <w:pPr>
        <w:ind w:right="-311" w:firstLine="708"/>
      </w:pPr>
      <w:r w:rsidRPr="00FC6013">
        <w:t xml:space="preserve">15. Verilen cümlelerdeki eylemlerin zamanını yazınız. </w:t>
      </w:r>
      <w:r>
        <w:t>(10 p.)</w:t>
      </w:r>
    </w:p>
    <w:p w:rsidR="00667A4A" w:rsidRPr="00FC6013" w:rsidRDefault="00667A4A" w:rsidP="00FC6013">
      <w:pPr>
        <w:ind w:right="-311" w:firstLine="708"/>
        <w:rPr>
          <w:b/>
        </w:rPr>
      </w:pPr>
      <w:r w:rsidRPr="00FC6013">
        <w:rPr>
          <w:sz w:val="28"/>
        </w:rPr>
        <w:t xml:space="preserve">Örnek: </w:t>
      </w:r>
      <w:r w:rsidRPr="00FC6013">
        <w:t xml:space="preserve">Geçenlerde kendine güzel bir ayakkabı </w:t>
      </w:r>
      <w:r w:rsidRPr="00FC6013">
        <w:rPr>
          <w:b/>
        </w:rPr>
        <w:t>almış.</w:t>
      </w:r>
    </w:p>
    <w:p w:rsidR="00667A4A" w:rsidRPr="00FC6013" w:rsidRDefault="00667A4A" w:rsidP="00FC6013">
      <w:pPr>
        <w:ind w:right="-311" w:firstLine="708"/>
      </w:pPr>
      <w:r w:rsidRPr="00FC6013">
        <w:rPr>
          <w:b/>
        </w:rPr>
        <w:t xml:space="preserve">almış: </w:t>
      </w:r>
      <w:r w:rsidRPr="00FC6013">
        <w:t>biten bir eylem.</w:t>
      </w:r>
    </w:p>
    <w:p w:rsidR="00667A4A" w:rsidRPr="00FC6013" w:rsidRDefault="00667A4A" w:rsidP="00B214BA">
      <w:pPr>
        <w:ind w:right="-311"/>
      </w:pPr>
      <w:r w:rsidRPr="00FC6013">
        <w:tab/>
      </w:r>
      <w:r w:rsidRPr="00FC6013">
        <w:tab/>
      </w:r>
    </w:p>
    <w:p w:rsidR="00667A4A" w:rsidRPr="00FC6013" w:rsidRDefault="00667A4A" w:rsidP="00FC6013">
      <w:pPr>
        <w:ind w:right="-311" w:firstLine="708"/>
        <w:rPr>
          <w:b/>
        </w:rPr>
      </w:pPr>
      <w:r w:rsidRPr="00FC6013">
        <w:t xml:space="preserve">Atatürk’ün çizdiği yoldan tüm hızımızla </w:t>
      </w:r>
      <w:r w:rsidRPr="00FC6013">
        <w:rPr>
          <w:b/>
        </w:rPr>
        <w:t>ilerliyoruz.</w:t>
      </w:r>
    </w:p>
    <w:p w:rsidR="00667A4A" w:rsidRPr="00FC6013" w:rsidRDefault="00667A4A" w:rsidP="00FC6013">
      <w:pPr>
        <w:ind w:right="-311" w:firstLine="708"/>
      </w:pPr>
      <w:r w:rsidRPr="00FC6013">
        <w:t>ilerliyoruz: ………………………………………………………………………………………..</w:t>
      </w:r>
    </w:p>
    <w:p w:rsidR="00667A4A" w:rsidRPr="00FC6013" w:rsidRDefault="00667A4A" w:rsidP="00FC6013">
      <w:pPr>
        <w:ind w:right="-311" w:firstLine="708"/>
      </w:pPr>
      <w:r w:rsidRPr="00FC6013">
        <w:t xml:space="preserve">Bundan böyle ödevler zamanında </w:t>
      </w:r>
      <w:r w:rsidRPr="00FC6013">
        <w:rPr>
          <w:b/>
        </w:rPr>
        <w:t>yapılacak.</w:t>
      </w:r>
    </w:p>
    <w:p w:rsidR="00667A4A" w:rsidRPr="00FC6013" w:rsidRDefault="00667A4A" w:rsidP="00FC6013">
      <w:pPr>
        <w:ind w:right="-311" w:firstLine="708"/>
      </w:pPr>
      <w:r w:rsidRPr="00FC6013">
        <w:t>yapılacak: ………………………………………………………………………………………..</w:t>
      </w:r>
    </w:p>
    <w:p w:rsidR="00667A4A" w:rsidRPr="00FC6013" w:rsidRDefault="00667A4A" w:rsidP="00FC6013">
      <w:pPr>
        <w:ind w:right="-311" w:firstLine="708"/>
        <w:rPr>
          <w:b/>
        </w:rPr>
      </w:pPr>
      <w:r w:rsidRPr="00FC6013">
        <w:t>Bayramda en sevdiği arkadaşını</w:t>
      </w:r>
      <w:r w:rsidRPr="00FC6013">
        <w:rPr>
          <w:b/>
        </w:rPr>
        <w:t xml:space="preserve"> görmüş.</w:t>
      </w:r>
    </w:p>
    <w:p w:rsidR="00667A4A" w:rsidRDefault="00667A4A" w:rsidP="00FC6013">
      <w:pPr>
        <w:ind w:right="-311" w:firstLine="708"/>
      </w:pPr>
      <w:r w:rsidRPr="00FC6013">
        <w:t>görmüş: …………………………………………………………………………………………..</w:t>
      </w:r>
    </w:p>
    <w:p w:rsidR="00667A4A" w:rsidRDefault="00667A4A" w:rsidP="00FC6013">
      <w:pPr>
        <w:ind w:right="-311" w:firstLine="708"/>
      </w:pPr>
    </w:p>
    <w:p w:rsidR="00667A4A" w:rsidRDefault="00667A4A" w:rsidP="00FC6013">
      <w:pPr>
        <w:ind w:right="-311" w:firstLine="708"/>
      </w:pPr>
      <w:r>
        <w:t>16. Karışık olarak verilmiş sözcüklerle kurallı cümle oluşturup altına yazınız. (5 p.)</w:t>
      </w:r>
    </w:p>
    <w:p w:rsidR="00667A4A" w:rsidRDefault="00667A4A" w:rsidP="00FC6013">
      <w:pPr>
        <w:ind w:left="708" w:right="-311" w:firstLine="708"/>
        <w:rPr>
          <w:b/>
          <w:sz w:val="28"/>
        </w:rPr>
      </w:pPr>
      <w:r w:rsidRPr="00FC6013">
        <w:rPr>
          <w:b/>
          <w:sz w:val="28"/>
        </w:rPr>
        <w:t xml:space="preserve">tatmanın – paylaşmaktır – mutluluğu – çaresi – tek </w:t>
      </w:r>
      <w:r>
        <w:rPr>
          <w:b/>
          <w:sz w:val="28"/>
        </w:rPr>
        <w:t>–</w:t>
      </w:r>
      <w:r w:rsidRPr="00FC6013">
        <w:rPr>
          <w:b/>
          <w:sz w:val="28"/>
        </w:rPr>
        <w:t xml:space="preserve"> onu</w:t>
      </w:r>
    </w:p>
    <w:p w:rsidR="00667A4A" w:rsidRDefault="00667A4A" w:rsidP="00FC6013">
      <w:pPr>
        <w:ind w:right="-311"/>
        <w:rPr>
          <w:sz w:val="28"/>
        </w:rPr>
      </w:pPr>
      <w:r w:rsidRPr="00FC6013">
        <w:rPr>
          <w:sz w:val="28"/>
        </w:rPr>
        <w:tab/>
        <w:t>……………………………</w:t>
      </w:r>
      <w:r>
        <w:rPr>
          <w:sz w:val="28"/>
        </w:rPr>
        <w:t>………………………………………………………….</w:t>
      </w:r>
    </w:p>
    <w:p w:rsidR="00667A4A" w:rsidRDefault="00667A4A" w:rsidP="00FC6013">
      <w:pPr>
        <w:ind w:right="-311"/>
      </w:pPr>
      <w:r w:rsidRPr="00FC6013">
        <w:rPr>
          <w:sz w:val="28"/>
        </w:rPr>
        <w:tab/>
      </w:r>
      <w:r w:rsidRPr="00FC6013">
        <w:t xml:space="preserve">17. </w:t>
      </w:r>
      <w:r>
        <w:t xml:space="preserve">Aşağıdaki ifadelerden doğru olanların başına </w:t>
      </w:r>
      <w:r w:rsidRPr="00686937">
        <w:rPr>
          <w:b/>
        </w:rPr>
        <w:t>“D”,</w:t>
      </w:r>
      <w:r>
        <w:t xml:space="preserve"> yanlış olanların başına </w:t>
      </w:r>
      <w:r w:rsidRPr="00686937">
        <w:rPr>
          <w:b/>
        </w:rPr>
        <w:t>“Y”</w:t>
      </w:r>
      <w:r>
        <w:t xml:space="preserve"> yazınız. (5 p.)</w:t>
      </w:r>
    </w:p>
    <w:p w:rsidR="00667A4A" w:rsidRDefault="00667A4A" w:rsidP="00FC6013">
      <w:pPr>
        <w:ind w:right="-311"/>
      </w:pPr>
      <w:r>
        <w:tab/>
        <w:t xml:space="preserve">(   ) </w:t>
      </w:r>
      <w:r w:rsidRPr="00686937">
        <w:rPr>
          <w:b/>
        </w:rPr>
        <w:t>“ sevgi, aşk, keder, kader, hüzün, nefret”</w:t>
      </w:r>
      <w:r>
        <w:t xml:space="preserve"> gibi kelimeler soyut anlamlı kelimelerdir.</w:t>
      </w:r>
    </w:p>
    <w:p w:rsidR="00667A4A" w:rsidRDefault="00667A4A" w:rsidP="00FC6013">
      <w:pPr>
        <w:ind w:right="-311"/>
      </w:pPr>
      <w:r>
        <w:tab/>
        <w:t>(   ) Roman yazan kişilere “şair” denir.</w:t>
      </w:r>
    </w:p>
    <w:p w:rsidR="00667A4A" w:rsidRDefault="00667A4A" w:rsidP="00FC6013">
      <w:pPr>
        <w:ind w:right="-311"/>
      </w:pPr>
    </w:p>
    <w:p w:rsidR="00667A4A" w:rsidRDefault="00667A4A" w:rsidP="00FC6013">
      <w:pPr>
        <w:ind w:right="-311"/>
      </w:pPr>
      <w:r>
        <w:t>18. “</w:t>
      </w:r>
      <w:r w:rsidRPr="00BD2013">
        <w:rPr>
          <w:b/>
          <w:sz w:val="28"/>
        </w:rPr>
        <w:t>Ayağı kırık köpek, zorlana zorlana yoldan uzaklaştı.</w:t>
      </w:r>
      <w:r>
        <w:rPr>
          <w:b/>
          <w:sz w:val="28"/>
        </w:rPr>
        <w:t xml:space="preserve">” </w:t>
      </w:r>
      <w:r>
        <w:t>cümlesini ögelerine ayırınız. (5 p.)</w:t>
      </w:r>
    </w:p>
    <w:p w:rsidR="00667A4A" w:rsidRDefault="00667A4A" w:rsidP="00FC6013">
      <w:pPr>
        <w:ind w:right="-311"/>
      </w:pPr>
    </w:p>
    <w:p w:rsidR="00667A4A" w:rsidRDefault="00667A4A" w:rsidP="00FC6013">
      <w:pPr>
        <w:ind w:right="-311"/>
      </w:pPr>
      <w:r>
        <w:t xml:space="preserve">            </w:t>
      </w:r>
    </w:p>
    <w:p w:rsidR="00667A4A" w:rsidRDefault="00667A4A" w:rsidP="00FC6013">
      <w:pPr>
        <w:ind w:right="-311"/>
      </w:pPr>
      <w:r>
        <w:t>Süre: 40 dk.</w:t>
      </w:r>
    </w:p>
    <w:p w:rsidR="00667A4A" w:rsidRDefault="00667A4A" w:rsidP="00BD2013">
      <w:pPr>
        <w:ind w:right="-311"/>
      </w:pPr>
      <w:r>
        <w:t xml:space="preserve">                                                                                                                                                  Hakan KUŞ</w:t>
      </w:r>
    </w:p>
    <w:p w:rsidR="00667A4A" w:rsidRPr="00BD2013" w:rsidRDefault="00667A4A" w:rsidP="00BD2013">
      <w:pPr>
        <w:ind w:right="-311"/>
        <w:jc w:val="both"/>
      </w:pPr>
      <w:r>
        <w:t xml:space="preserve">                                                                    BAŞARILAR                                                    Sınıf Öğretmeni</w:t>
      </w:r>
    </w:p>
    <w:p w:rsidR="00667A4A" w:rsidRPr="00FC6013" w:rsidRDefault="00667A4A" w:rsidP="00FC6013">
      <w:pPr>
        <w:ind w:right="-311"/>
      </w:pPr>
      <w:r>
        <w:tab/>
        <w:t xml:space="preserve"> </w:t>
      </w:r>
    </w:p>
    <w:p w:rsidR="00667A4A" w:rsidRPr="00FC6013" w:rsidRDefault="00667A4A" w:rsidP="00FC6013">
      <w:pPr>
        <w:ind w:left="1416" w:right="-311" w:firstLine="708"/>
        <w:jc w:val="both"/>
        <w:rPr>
          <w:b/>
          <w:sz w:val="28"/>
        </w:rPr>
      </w:pPr>
    </w:p>
    <w:p w:rsidR="00667A4A" w:rsidRPr="00FC6013" w:rsidRDefault="00667A4A" w:rsidP="00B214BA">
      <w:pPr>
        <w:ind w:right="-311"/>
      </w:pPr>
    </w:p>
    <w:p w:rsidR="00667A4A" w:rsidRPr="00FC6013" w:rsidRDefault="00667A4A" w:rsidP="00B214BA">
      <w:pPr>
        <w:ind w:right="-311"/>
      </w:pPr>
    </w:p>
    <w:p w:rsidR="00667A4A" w:rsidRPr="00FC6013" w:rsidRDefault="00667A4A" w:rsidP="00B214BA">
      <w:pPr>
        <w:ind w:right="-311"/>
      </w:pPr>
      <w:r w:rsidRPr="00FC6013">
        <w:t>13. Aşağıdaki kelimelerden , “ –cı, -lı, -lık, -sız ”  eklerinden birini kullanarak yeni anlamlı birer kelime oluşturunuz. (5 puan)</w:t>
      </w:r>
    </w:p>
    <w:p w:rsidR="00667A4A" w:rsidRPr="00FC6013" w:rsidRDefault="00667A4A" w:rsidP="00B214BA">
      <w:pPr>
        <w:ind w:right="-311"/>
      </w:pPr>
      <w:r w:rsidRPr="00FC6013">
        <w:tab/>
        <w:t>eski ………………………………</w:t>
      </w:r>
      <w:r w:rsidRPr="00FC6013">
        <w:tab/>
      </w:r>
      <w:r w:rsidRPr="00FC6013">
        <w:tab/>
        <w:t>yeni …………………………………..</w:t>
      </w:r>
    </w:p>
    <w:p w:rsidR="00667A4A" w:rsidRPr="00FC6013" w:rsidRDefault="00667A4A" w:rsidP="00B214BA">
      <w:pPr>
        <w:ind w:right="-311"/>
      </w:pPr>
      <w:r w:rsidRPr="00FC6013">
        <w:tab/>
        <w:t>göz ……………………………….</w:t>
      </w:r>
      <w:r w:rsidRPr="00FC6013">
        <w:tab/>
      </w:r>
      <w:r w:rsidRPr="00FC6013">
        <w:tab/>
        <w:t>nişan …………………………………</w:t>
      </w:r>
    </w:p>
    <w:p w:rsidR="00667A4A" w:rsidRPr="00FC6013" w:rsidRDefault="00667A4A" w:rsidP="00B214BA">
      <w:pPr>
        <w:ind w:right="-311"/>
      </w:pPr>
      <w:r w:rsidRPr="00FC6013">
        <w:tab/>
        <w:t>saygı ……………………………..</w:t>
      </w:r>
      <w:r w:rsidRPr="00FC6013">
        <w:tab/>
      </w:r>
      <w:r w:rsidRPr="00FC6013">
        <w:tab/>
      </w:r>
    </w:p>
    <w:p w:rsidR="00667A4A" w:rsidRPr="00FC6013" w:rsidRDefault="00667A4A" w:rsidP="00B214BA">
      <w:pPr>
        <w:ind w:right="-311"/>
      </w:pPr>
    </w:p>
    <w:p w:rsidR="00667A4A" w:rsidRPr="00FC6013" w:rsidRDefault="00667A4A" w:rsidP="00B214BA">
      <w:pPr>
        <w:ind w:right="-311"/>
      </w:pPr>
    </w:p>
    <w:p w:rsidR="00667A4A" w:rsidRDefault="00667A4A" w:rsidP="00B214BA">
      <w:pPr>
        <w:ind w:right="-311"/>
      </w:pPr>
    </w:p>
    <w:p w:rsidR="00667A4A" w:rsidRDefault="00667A4A" w:rsidP="00B214BA">
      <w:pPr>
        <w:ind w:right="-311"/>
      </w:pPr>
      <w:hyperlink r:id="rId5" w:history="1">
        <w:r w:rsidRPr="00E55FF2">
          <w:rPr>
            <w:rStyle w:val="Hyperlink"/>
          </w:rPr>
          <w:t>www.sorubak.com</w:t>
        </w:r>
      </w:hyperlink>
      <w:r>
        <w:t xml:space="preserve"> </w:t>
      </w:r>
    </w:p>
    <w:p w:rsidR="00667A4A" w:rsidRDefault="00667A4A" w:rsidP="00B214BA">
      <w:pPr>
        <w:ind w:right="-311"/>
      </w:pPr>
    </w:p>
    <w:p w:rsidR="00667A4A" w:rsidRDefault="00667A4A" w:rsidP="00B214BA">
      <w:pPr>
        <w:ind w:right="-311"/>
        <w:jc w:val="center"/>
        <w:rPr>
          <w:rFonts w:ascii="Monotype Corsiva" w:hAnsi="Monotype Corsiva"/>
          <w:sz w:val="32"/>
          <w:szCs w:val="32"/>
        </w:rPr>
      </w:pPr>
      <w:r w:rsidRPr="00820C1B">
        <w:rPr>
          <w:rFonts w:ascii="Monotype Corsiva" w:hAnsi="Monotype Corsiva"/>
          <w:sz w:val="32"/>
          <w:szCs w:val="32"/>
        </w:rPr>
        <w:t>BAŞARILAR</w:t>
      </w:r>
    </w:p>
    <w:p w:rsidR="00667A4A" w:rsidRDefault="00667A4A" w:rsidP="00B214BA">
      <w:pPr>
        <w:ind w:right="-311"/>
        <w:jc w:val="center"/>
        <w:rPr>
          <w:rFonts w:ascii="Monotype Corsiva" w:hAnsi="Monotype Corsiva"/>
          <w:sz w:val="32"/>
          <w:szCs w:val="32"/>
        </w:rPr>
      </w:pPr>
    </w:p>
    <w:p w:rsidR="00667A4A" w:rsidRDefault="00667A4A" w:rsidP="00B214BA">
      <w:pPr>
        <w:ind w:right="-311"/>
        <w:jc w:val="center"/>
        <w:rPr>
          <w:rFonts w:ascii="Monotype Corsiva" w:hAnsi="Monotype Corsiva"/>
          <w:sz w:val="32"/>
          <w:szCs w:val="32"/>
        </w:rPr>
      </w:pPr>
    </w:p>
    <w:p w:rsidR="00667A4A" w:rsidRDefault="00667A4A" w:rsidP="00B214BA">
      <w:pPr>
        <w:ind w:right="-311"/>
        <w:jc w:val="center"/>
        <w:rPr>
          <w:rFonts w:ascii="Monotype Corsiva" w:hAnsi="Monotype Corsiva"/>
          <w:sz w:val="32"/>
          <w:szCs w:val="32"/>
        </w:rPr>
      </w:pPr>
    </w:p>
    <w:p w:rsidR="00667A4A" w:rsidRDefault="00667A4A" w:rsidP="00B214BA">
      <w:pPr>
        <w:ind w:right="-311"/>
        <w:jc w:val="center"/>
        <w:rPr>
          <w:rFonts w:ascii="Monotype Corsiva" w:hAnsi="Monotype Corsiva"/>
          <w:sz w:val="32"/>
          <w:szCs w:val="32"/>
        </w:rPr>
      </w:pPr>
    </w:p>
    <w:p w:rsidR="00667A4A" w:rsidRDefault="00667A4A" w:rsidP="00B214BA">
      <w:pPr>
        <w:ind w:right="-311"/>
        <w:jc w:val="center"/>
        <w:rPr>
          <w:rFonts w:ascii="Monotype Corsiva" w:hAnsi="Monotype Corsiva"/>
          <w:sz w:val="32"/>
          <w:szCs w:val="32"/>
        </w:rPr>
      </w:pPr>
      <w:r>
        <w:rPr>
          <w:rFonts w:ascii="Monotype Corsiva" w:hAnsi="Monotype Corsiva"/>
          <w:sz w:val="32"/>
          <w:szCs w:val="32"/>
        </w:rPr>
        <w:t xml:space="preserve">                                                                                                                    Hakan KUŞ</w:t>
      </w:r>
    </w:p>
    <w:p w:rsidR="00667A4A" w:rsidRPr="00820C1B" w:rsidRDefault="00667A4A" w:rsidP="002E2608">
      <w:pPr>
        <w:ind w:right="-311"/>
        <w:jc w:val="center"/>
        <w:rPr>
          <w:rFonts w:ascii="Monotype Corsiva" w:hAnsi="Monotype Corsiva"/>
          <w:sz w:val="32"/>
          <w:szCs w:val="32"/>
        </w:rPr>
      </w:pPr>
      <w:r>
        <w:rPr>
          <w:rFonts w:ascii="Monotype Corsiva" w:hAnsi="Monotype Corsiva"/>
          <w:sz w:val="32"/>
          <w:szCs w:val="32"/>
        </w:rPr>
        <w:t xml:space="preserve">                                                                                                                  Sınıf Öğretmeni</w:t>
      </w:r>
    </w:p>
    <w:p w:rsidR="00667A4A" w:rsidRDefault="00667A4A" w:rsidP="00B214BA">
      <w:pPr>
        <w:ind w:right="-311"/>
        <w:jc w:val="right"/>
      </w:pPr>
    </w:p>
    <w:p w:rsidR="00667A4A" w:rsidRPr="003C7D75" w:rsidRDefault="00667A4A" w:rsidP="00B214BA">
      <w:pPr>
        <w:ind w:right="-311"/>
      </w:pPr>
      <w:r>
        <w:tab/>
      </w:r>
    </w:p>
    <w:p w:rsidR="00667A4A" w:rsidRDefault="00667A4A" w:rsidP="00B214BA">
      <w:pPr>
        <w:ind w:right="-311"/>
        <w:rPr>
          <w:sz w:val="28"/>
          <w:szCs w:val="28"/>
        </w:rPr>
      </w:pPr>
    </w:p>
    <w:p w:rsidR="00667A4A" w:rsidRPr="003C7D75" w:rsidRDefault="00667A4A" w:rsidP="00B214BA">
      <w:pPr>
        <w:ind w:right="-311"/>
      </w:pPr>
    </w:p>
    <w:p w:rsidR="00667A4A" w:rsidRDefault="00667A4A"/>
    <w:sectPr w:rsidR="00667A4A" w:rsidSect="0034653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70E57"/>
    <w:multiLevelType w:val="hybridMultilevel"/>
    <w:tmpl w:val="43B4E10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7A45171"/>
    <w:multiLevelType w:val="hybridMultilevel"/>
    <w:tmpl w:val="FEF0010E"/>
    <w:lvl w:ilvl="0" w:tplc="8D5CA07A">
      <w:start w:val="1"/>
      <w:numFmt w:val="upperRoman"/>
      <w:lvlText w:val="%1."/>
      <w:lvlJc w:val="left"/>
      <w:pPr>
        <w:tabs>
          <w:tab w:val="num" w:pos="1080"/>
        </w:tabs>
        <w:ind w:left="1080" w:hanging="72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14BA"/>
    <w:rsid w:val="000E2735"/>
    <w:rsid w:val="0014223D"/>
    <w:rsid w:val="002E2608"/>
    <w:rsid w:val="002F6E2A"/>
    <w:rsid w:val="0034653A"/>
    <w:rsid w:val="003C7D75"/>
    <w:rsid w:val="006219BD"/>
    <w:rsid w:val="00667A4A"/>
    <w:rsid w:val="00686937"/>
    <w:rsid w:val="00820C1B"/>
    <w:rsid w:val="0095024A"/>
    <w:rsid w:val="00A20675"/>
    <w:rsid w:val="00B214BA"/>
    <w:rsid w:val="00B6098A"/>
    <w:rsid w:val="00BD2013"/>
    <w:rsid w:val="00E55FF2"/>
    <w:rsid w:val="00FC601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4B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B214BA"/>
    <w:pPr>
      <w:jc w:val="both"/>
    </w:pPr>
    <w:rPr>
      <w:sz w:val="16"/>
    </w:rPr>
  </w:style>
  <w:style w:type="character" w:customStyle="1" w:styleId="BodyText2Char">
    <w:name w:val="Body Text 2 Char"/>
    <w:basedOn w:val="DefaultParagraphFont"/>
    <w:link w:val="BodyText2"/>
    <w:uiPriority w:val="99"/>
    <w:locked/>
    <w:rsid w:val="00B214BA"/>
    <w:rPr>
      <w:rFonts w:ascii="Times New Roman" w:hAnsi="Times New Roman" w:cs="Times New Roman"/>
      <w:sz w:val="24"/>
      <w:szCs w:val="24"/>
      <w:lang w:eastAsia="tr-TR"/>
    </w:rPr>
  </w:style>
  <w:style w:type="table" w:styleId="TableGrid">
    <w:name w:val="Table Grid"/>
    <w:basedOn w:val="TableNormal"/>
    <w:uiPriority w:val="99"/>
    <w:rsid w:val="00B214B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0E2735"/>
    <w:pPr>
      <w:ind w:left="720"/>
      <w:contextualSpacing/>
    </w:pPr>
  </w:style>
  <w:style w:type="paragraph" w:styleId="BalloonText">
    <w:name w:val="Balloon Text"/>
    <w:basedOn w:val="Normal"/>
    <w:link w:val="BalloonTextChar"/>
    <w:uiPriority w:val="99"/>
    <w:semiHidden/>
    <w:rsid w:val="0095024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5024A"/>
    <w:rPr>
      <w:rFonts w:ascii="Tahoma" w:hAnsi="Tahoma" w:cs="Tahoma"/>
      <w:sz w:val="16"/>
      <w:szCs w:val="16"/>
      <w:lang w:eastAsia="tr-TR"/>
    </w:rPr>
  </w:style>
  <w:style w:type="character" w:styleId="Hyperlink">
    <w:name w:val="Hyperlink"/>
    <w:basedOn w:val="DefaultParagraphFont"/>
    <w:uiPriority w:val="99"/>
    <w:rsid w:val="002E260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3</Pages>
  <Words>781</Words>
  <Characters>4452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Pavilion</dc:creator>
  <cp:keywords/>
  <dc:description/>
  <cp:lastModifiedBy>EDANUR HANIM</cp:lastModifiedBy>
  <cp:revision>3</cp:revision>
  <cp:lastPrinted>2011-12-11T16:56:00Z</cp:lastPrinted>
  <dcterms:created xsi:type="dcterms:W3CDTF">2011-12-11T06:42:00Z</dcterms:created>
  <dcterms:modified xsi:type="dcterms:W3CDTF">2011-12-18T18:03:00Z</dcterms:modified>
</cp:coreProperties>
</file>