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22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2"/>
      </w:tblGrid>
      <w:tr w:rsidR="00D51046" w:rsidTr="000A1EE1">
        <w:trPr>
          <w:trHeight w:val="15804"/>
        </w:trPr>
        <w:tc>
          <w:tcPr>
            <w:tcW w:w="5422" w:type="dxa"/>
          </w:tcPr>
          <w:p w:rsidR="00D51046" w:rsidRPr="00065170" w:rsidRDefault="00D51046" w:rsidP="00920286">
            <w:pPr>
              <w:pStyle w:val="NoSpacing"/>
              <w:jc w:val="center"/>
              <w:rPr>
                <w:rFonts w:ascii="Hand writing Mutlu" w:hAnsi="Hand writing Mutlu"/>
                <w:b/>
              </w:rPr>
            </w:pPr>
            <w:r w:rsidRPr="00065170">
              <w:rPr>
                <w:rFonts w:ascii="Hand writing Mutlu" w:hAnsi="Hand writing Mutlu"/>
                <w:b/>
              </w:rPr>
              <w:t>2011-2012 EĞİTİM ÖĞRETİM YILI BOZÇALI İÖO 4/A SINIFI I. DÖNEM</w:t>
            </w:r>
          </w:p>
          <w:p w:rsidR="00D51046" w:rsidRPr="00065170" w:rsidRDefault="00D51046" w:rsidP="00920286">
            <w:pPr>
              <w:pStyle w:val="NoSpacing"/>
              <w:ind w:left="177"/>
              <w:jc w:val="center"/>
              <w:rPr>
                <w:rFonts w:ascii="Hand writing Mutlu" w:hAnsi="Hand writing Mutlu"/>
                <w:b/>
              </w:rPr>
            </w:pPr>
            <w:r w:rsidRPr="00065170">
              <w:rPr>
                <w:rFonts w:ascii="Hand writing Mutlu" w:hAnsi="Hand writing Mutlu"/>
                <w:b/>
              </w:rPr>
              <w:t>II. SOSYAL BİLGİLER SINAVI</w:t>
            </w:r>
          </w:p>
          <w:p w:rsidR="00D51046" w:rsidRDefault="00D51046" w:rsidP="00A436BA">
            <w:hyperlink r:id="rId7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D51046" w:rsidRPr="00065170" w:rsidRDefault="00D51046" w:rsidP="00291BB7">
            <w:pPr>
              <w:pStyle w:val="NoSpacing"/>
              <w:rPr>
                <w:rFonts w:ascii="Hand writing Mutlu" w:hAnsi="Hand writing Mutlu"/>
              </w:rPr>
            </w:pPr>
          </w:p>
          <w:p w:rsidR="00D51046" w:rsidRPr="00065170" w:rsidRDefault="00D51046" w:rsidP="00291BB7">
            <w:pPr>
              <w:pStyle w:val="NoSpacing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Adı-Soyadı:</w:t>
            </w:r>
          </w:p>
          <w:p w:rsidR="00D51046" w:rsidRPr="00065170" w:rsidRDefault="00D51046" w:rsidP="00920286">
            <w:pPr>
              <w:pStyle w:val="NoSpacing"/>
              <w:jc w:val="both"/>
              <w:rPr>
                <w:rFonts w:ascii="Hand writing Mutlu" w:hAnsi="Hand writing Mutlu"/>
                <w:b/>
              </w:rPr>
            </w:pPr>
          </w:p>
          <w:p w:rsidR="00D51046" w:rsidRPr="00065170" w:rsidRDefault="00D51046" w:rsidP="00920286">
            <w:pPr>
              <w:pStyle w:val="NoSpacing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  1.Eda ve seda aynı okula gidiyorlar ve teneffüslerde okul bahçesinde buluşup birlikte basketbol oynuyorlardı.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  <w:u w:val="single"/>
              </w:rPr>
            </w:pPr>
            <w:r w:rsidRPr="00065170">
              <w:rPr>
                <w:rFonts w:ascii="Hand writing Mutlu" w:hAnsi="Hand writing Mutlu"/>
              </w:rPr>
              <w:t xml:space="preserve">    Metne göre aşağıdakilerden hangisi hakkında yorum </w:t>
            </w:r>
            <w:r w:rsidRPr="00065170">
              <w:rPr>
                <w:rFonts w:ascii="Hand writing Mutlu" w:hAnsi="Hand writing Mutlu"/>
                <w:u w:val="single"/>
              </w:rPr>
              <w:t>yapamayız?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A)İlgi duydukları spor dalı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B)Duygusal farklılıkları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C)Öğrenim gördükleri okul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D)Teneffüslerde ne yaptıkları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2.Aşağıdakilerden hangisi </w:t>
            </w:r>
            <w:r w:rsidRPr="00065170">
              <w:rPr>
                <w:rFonts w:ascii="Hand writing Mutlu" w:hAnsi="Hand writing Mutlu"/>
                <w:u w:val="single"/>
              </w:rPr>
              <w:t>olumlu duyguyu</w:t>
            </w:r>
            <w:r w:rsidRPr="00065170">
              <w:rPr>
                <w:rFonts w:ascii="Hand writing Mutlu" w:hAnsi="Hand writing Mutlu"/>
              </w:rPr>
              <w:t xml:space="preserve"> yansıtır?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A)nefret      B)kin   C)sevgi   D)kıskanma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3.  1-Olumlu ve olumsuz olabilirler.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 2-Her zaman doğru karar vermemizi sağlarlar.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 3-Düşüncelerimizi etkilerler.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 4-Hiçbir zaman değişmezler.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Yukarıda duygularla ilgili verilenlerden hangileri </w:t>
            </w:r>
            <w:r w:rsidRPr="00065170">
              <w:rPr>
                <w:rFonts w:ascii="Hand writing Mutlu" w:hAnsi="Hand writing Mutlu"/>
                <w:u w:val="single"/>
              </w:rPr>
              <w:t>doğrudur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A)1-3    B) 1-2    C)2-3    D)2-4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4.Aşağıda verilenlerden hangisi kişinin kimliğini doğrulamaya </w:t>
            </w:r>
            <w:r w:rsidRPr="00065170">
              <w:rPr>
                <w:rFonts w:ascii="Hand writing Mutlu" w:hAnsi="Hand writing Mutlu"/>
                <w:u w:val="single"/>
              </w:rPr>
              <w:t>yetmez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A)ehliyet               B)pasaport  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C)nüfus cüzdanı       D)aşı kartı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5.Nüfus cüzdanı hangi kuruluş tarafından verilir?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A)Belediye          B)Milli Eğitim Bakanlığı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C)Nüfus Müdürlüğü     D)Jandarma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6.         1.rengi         2.TCKimlik no  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         3.Ana adı    4.Baba adı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Hangileri iki kız kardeşin kimliklerinde </w:t>
            </w:r>
            <w:r w:rsidRPr="00065170">
              <w:rPr>
                <w:rFonts w:ascii="Hand writing Mutlu" w:hAnsi="Hand writing Mutlu"/>
                <w:u w:val="single"/>
              </w:rPr>
              <w:t>farklılık</w:t>
            </w:r>
            <w:r w:rsidRPr="00065170">
              <w:rPr>
                <w:rFonts w:ascii="Hand writing Mutlu" w:hAnsi="Hand writing Mutlu"/>
              </w:rPr>
              <w:t xml:space="preserve"> gösterir?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A)1-2  B)Yalnız 2  C)2-3   D)3-4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4249D6">
            <w:pPr>
              <w:pStyle w:val="NoSpacing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7.Soy ağacı ile ilgili verilenlerden hangisi </w:t>
            </w:r>
            <w:r w:rsidRPr="00065170">
              <w:rPr>
                <w:rFonts w:ascii="Hand writing Mutlu" w:hAnsi="Hand writing Mutlu"/>
                <w:b/>
                <w:u w:val="single"/>
              </w:rPr>
              <w:t>doğrudur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A)Soy ağaçlarında bayanlar gösterilmez.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B)Soy ağacı oluştururken ailemizdeki en yaşlı kişiden faydalanırız.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C)Sadece günümüzde yaşayanlar soy ağacında yer alır.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D)Soy ağacına arkadaşlarımız da yazılır.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8.Kültür öğelerimizle ilgili eşleştirmelerden hangisi </w:t>
            </w:r>
            <w:r w:rsidRPr="00065170">
              <w:rPr>
                <w:rFonts w:ascii="Hand writing Mutlu" w:hAnsi="Hand writing Mutlu"/>
                <w:u w:val="single"/>
              </w:rPr>
              <w:t>yanlıştır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A)çinicilik-Kütahya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B)halıcılık-Hereke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C)horon-Antep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D)zeybek-Aydın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9.Aşağıdakilerden hangisi Türk milletinin ata sporlarından </w:t>
            </w:r>
            <w:r w:rsidRPr="00065170">
              <w:rPr>
                <w:rFonts w:ascii="Hand writing Mutlu" w:hAnsi="Hand writing Mutlu"/>
                <w:u w:val="single"/>
              </w:rPr>
              <w:t>değildir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A)yağlı güreş         B)boks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C)karakucak güreş    D)cirit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10.Bir toplumda kuşaktan kuşağa aktarılan alışkanlıklar,bilgiler,töreler ve davranışlara gelenek denir.Buna göre aşağıdakilerden hangisi gelenek </w:t>
            </w:r>
            <w:r w:rsidRPr="00065170">
              <w:rPr>
                <w:rFonts w:ascii="Hand writing Mutlu" w:hAnsi="Hand writing Mutlu"/>
                <w:u w:val="single"/>
              </w:rPr>
              <w:t>olamaz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A)Evlilik için düğün törenleri yapılması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B)Evlenen kızların gelinlik giymesi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C)Öğrencilerin öğretmen geldiğinde kalkması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D)Bayramlarda büyüklerin elinin öpülmesi 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11.Evleriyle ünlü ilimiz neresidir?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A)Tokat      B)Kastamonu(Safranbolu)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C)Konya      C)Elazığ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12.Sağ kolumuzu güneşin doğduğu tarafa gelecek şekilde kollarımızı iki yana açtığımızda arkamız hangi yönü gösterir?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A)Doğuyu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B)Batıyı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C)Kuzeyi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D)Güneyi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  <w:b/>
              </w:rPr>
              <w:t>ARKA SAYFAYA GEÇİNİZ.</w:t>
            </w:r>
          </w:p>
        </w:tc>
      </w:tr>
      <w:tr w:rsidR="00D51046" w:rsidTr="000A1EE1">
        <w:trPr>
          <w:trHeight w:val="15867"/>
        </w:trPr>
        <w:tc>
          <w:tcPr>
            <w:tcW w:w="5422" w:type="dxa"/>
          </w:tcPr>
          <w:p w:rsidR="00D51046" w:rsidRPr="00065170" w:rsidRDefault="00D51046" w:rsidP="000A1EE1">
            <w:pPr>
              <w:pStyle w:val="NoSpacing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13.Çanakkale Zaferi hangi savaş içinde yer alır?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A)Kurtuluş Savaşı  B)1.Dünya Savaşı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C)Balkan Savaşı     D)Trablusgarp Savaşı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14. 1.Dünya Savaşı sonunda </w:t>
            </w:r>
            <w:r w:rsidRPr="00065170">
              <w:rPr>
                <w:rFonts w:ascii="Hand writing Mutlu" w:hAnsi="Hand writing Mutlu"/>
                <w:u w:val="single"/>
              </w:rPr>
              <w:t xml:space="preserve">Osmanlı Devleti </w:t>
            </w:r>
            <w:r w:rsidRPr="00065170">
              <w:rPr>
                <w:rFonts w:ascii="Hand writing Mutlu" w:hAnsi="Hand writing Mutlu"/>
              </w:rPr>
              <w:t>hangi antlaşmayı imzalamak zorunda kaldı?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A)Mondros Ateşkes Ant.    B)Lozan Ant.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C)Mudanya Ateşkes Ant.    D)Uşi Ant.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15.Aşağıdakilerden hangisi Atatürk </w:t>
            </w:r>
            <w:r w:rsidRPr="00065170">
              <w:rPr>
                <w:rFonts w:ascii="Times New Roman" w:hAnsi="Times New Roman"/>
              </w:rPr>
              <w:t>‘</w:t>
            </w:r>
            <w:r w:rsidRPr="00065170">
              <w:rPr>
                <w:rFonts w:ascii="Hand writing Mutlu" w:hAnsi="Hand writing Mutlu"/>
              </w:rPr>
              <w:t xml:space="preserve">ün özelliklerinden biri </w:t>
            </w:r>
            <w:r w:rsidRPr="00065170">
              <w:rPr>
                <w:rFonts w:ascii="Hand writing Mutlu" w:hAnsi="Hand writing Mutlu"/>
                <w:u w:val="single"/>
              </w:rPr>
              <w:t>olamaz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A)önder olması      B)birleştiriciliği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C)sabit fikirliliği    D) ileri görüşlülüğü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16.Milli Mücadele döneminde Türk Ordusu </w:t>
            </w:r>
            <w:r w:rsidRPr="00065170">
              <w:rPr>
                <w:rFonts w:ascii="Hand writing Mutlu" w:hAnsi="Hand writing Mutlu"/>
                <w:u w:val="single"/>
              </w:rPr>
              <w:t>Doğu Cephesi</w:t>
            </w:r>
            <w:r w:rsidRPr="00065170">
              <w:rPr>
                <w:rFonts w:ascii="Times New Roman" w:hAnsi="Times New Roman"/>
                <w:u w:val="single"/>
              </w:rPr>
              <w:t>’</w:t>
            </w:r>
            <w:r w:rsidRPr="00065170">
              <w:rPr>
                <w:rFonts w:ascii="Hand writing Mutlu" w:hAnsi="Hand writing Mutlu"/>
                <w:u w:val="single"/>
              </w:rPr>
              <w:t>nde</w:t>
            </w:r>
            <w:r w:rsidRPr="00065170">
              <w:rPr>
                <w:rFonts w:ascii="Hand writing Mutlu" w:hAnsi="Hand writing Mutlu"/>
              </w:rPr>
              <w:t xml:space="preserve"> hangisi ile savaşmıştır?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A)Yunanlılar      B)İtalyanlar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C)Fransızlar       D)Ermeniler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17.Türkiye Devleti;ülkesi ve milletiyle bölünmez bir bütündür.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 Bu anlatım , Türk ulusunun öncelikle hangisine önem verdiğini </w:t>
            </w:r>
            <w:r w:rsidRPr="00065170">
              <w:rPr>
                <w:rFonts w:ascii="Hand writing Mutlu" w:hAnsi="Hand writing Mutlu"/>
                <w:u w:val="single"/>
              </w:rPr>
              <w:t>gösterir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A)doğru sözlü olmaya B)bağımsız yaşamaya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C)hoşgörülü olmaya    D)çalışkan  olmaya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65170" w:rsidRDefault="00D51046" w:rsidP="00AF19BA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18.Aşağıdakilerden hangisi Mustafa Kemal</w:t>
            </w:r>
            <w:r w:rsidRPr="00065170">
              <w:rPr>
                <w:rFonts w:ascii="Times New Roman" w:hAnsi="Times New Roman"/>
              </w:rPr>
              <w:t>’</w:t>
            </w:r>
            <w:r w:rsidRPr="00065170">
              <w:rPr>
                <w:rFonts w:ascii="Hand writing Mutlu" w:hAnsi="Hand writing Mutlu"/>
              </w:rPr>
              <w:t xml:space="preserve"> in öğrenim gördüğü okullardan </w:t>
            </w:r>
            <w:r w:rsidRPr="00065170">
              <w:rPr>
                <w:rFonts w:ascii="Hand writing Mutlu" w:hAnsi="Hand writing Mutlu"/>
                <w:u w:val="single"/>
              </w:rPr>
              <w:t>değildir</w:t>
            </w:r>
            <w:r w:rsidRPr="00065170">
              <w:rPr>
                <w:rFonts w:ascii="Hand writing Mutlu" w:hAnsi="Hand writing Mutlu"/>
              </w:rPr>
              <w:t>?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A)Manastır Askeri İdadisi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B)Harp Akademisi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C)Şemsi Efendi İlkokulu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D)İzmir Askeri Lisesi</w:t>
            </w:r>
          </w:p>
          <w:p w:rsidR="00D51046" w:rsidRPr="00065170" w:rsidRDefault="00D51046" w:rsidP="000A1EE1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 xml:space="preserve"> </w:t>
            </w:r>
          </w:p>
          <w:p w:rsidR="00D51046" w:rsidRDefault="00D51046" w:rsidP="00E72B31">
            <w:pPr>
              <w:spacing w:after="0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 19</w:t>
            </w:r>
            <w:r w:rsidRPr="008F67DB">
              <w:rPr>
                <w:rFonts w:ascii="Hand writing Mutlu" w:hAnsi="Hand writing Mutlu"/>
              </w:rPr>
              <w:t>.</w:t>
            </w:r>
            <w:r w:rsidRPr="008F67DB">
              <w:rPr>
                <w:rFonts w:ascii="Hand writing Mutlu" w:hAnsi="Hand writing Mutlu" w:cs="Arial"/>
                <w:b/>
              </w:rPr>
              <w:t xml:space="preserve"> </w:t>
            </w:r>
            <w:r w:rsidRPr="008F67DB">
              <w:rPr>
                <w:rFonts w:ascii="Hand writing Mutlu" w:hAnsi="Hand writing Mutlu"/>
                <w:b/>
              </w:rPr>
              <w:t>Mustafa Kemal</w:t>
            </w:r>
            <w:r w:rsidRPr="008F67DB">
              <w:rPr>
                <w:rFonts w:ascii="Cambria" w:hAnsi="Cambria"/>
                <w:b/>
              </w:rPr>
              <w:t>’</w:t>
            </w:r>
            <w:r w:rsidRPr="008F67DB">
              <w:rPr>
                <w:rFonts w:ascii="Hand writing Mutlu" w:hAnsi="Hand writing Mutlu"/>
                <w:b/>
              </w:rPr>
              <w:t xml:space="preserve">e </w:t>
            </w:r>
            <w:r w:rsidRPr="008F67DB">
              <w:rPr>
                <w:rFonts w:ascii="Cambria" w:hAnsi="Cambria"/>
                <w:b/>
              </w:rPr>
              <w:t>“</w:t>
            </w:r>
            <w:r w:rsidRPr="008F67DB">
              <w:rPr>
                <w:rFonts w:ascii="Hand writing Mutlu" w:hAnsi="Hand writing Mutlu"/>
                <w:b/>
              </w:rPr>
              <w:t>Gazilik</w:t>
            </w:r>
            <w:r w:rsidRPr="008F67DB">
              <w:rPr>
                <w:rFonts w:ascii="Cambria" w:hAnsi="Cambria"/>
                <w:b/>
              </w:rPr>
              <w:t>”</w:t>
            </w:r>
            <w:r w:rsidRPr="008F67DB">
              <w:rPr>
                <w:rFonts w:ascii="Hand writing Mutlu" w:hAnsi="Hand writing Mutlu"/>
                <w:b/>
              </w:rPr>
              <w:t xml:space="preserve"> unvanı ve </w:t>
            </w:r>
            <w:r w:rsidRPr="008F67DB">
              <w:rPr>
                <w:rFonts w:ascii="Cambria" w:hAnsi="Cambria"/>
                <w:b/>
              </w:rPr>
              <w:t>“</w:t>
            </w:r>
            <w:r w:rsidRPr="008F67DB">
              <w:rPr>
                <w:rFonts w:ascii="Hand writing Mutlu" w:hAnsi="Hand writing Mutlu"/>
                <w:b/>
              </w:rPr>
              <w:t>Mareşallik</w:t>
            </w:r>
            <w:r w:rsidRPr="008F67DB">
              <w:rPr>
                <w:rFonts w:ascii="Cambria" w:hAnsi="Cambria"/>
                <w:b/>
              </w:rPr>
              <w:t>”</w:t>
            </w:r>
            <w:r w:rsidRPr="008F67DB">
              <w:rPr>
                <w:rFonts w:ascii="Hand writing Mutlu" w:hAnsi="Hand writing Mutlu"/>
                <w:b/>
              </w:rPr>
              <w:t xml:space="preserve"> rütbesi, hangi savaştan </w:t>
            </w:r>
            <w:r w:rsidRPr="00EF60B9">
              <w:rPr>
                <w:rFonts w:ascii="Hand writing Mutlu" w:hAnsi="Hand writing Mutlu"/>
                <w:b/>
                <w:u w:val="single"/>
              </w:rPr>
              <w:t>sonra</w:t>
            </w:r>
            <w:r w:rsidRPr="008F67DB">
              <w:rPr>
                <w:rFonts w:ascii="Hand writing Mutlu" w:hAnsi="Hand writing Mutlu"/>
                <w:b/>
              </w:rPr>
              <w:t xml:space="preserve"> verilmiştir?</w:t>
            </w:r>
            <w:r w:rsidRPr="008F67DB">
              <w:rPr>
                <w:rFonts w:ascii="Hand writing Mutlu" w:hAnsi="Hand writing Mutlu"/>
              </w:rPr>
              <w:t xml:space="preserve"> 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A) 1.İnönü Savaşı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B) 2.İnönü Savaşı</w:t>
            </w:r>
            <w:r w:rsidRPr="008F67DB">
              <w:rPr>
                <w:rFonts w:ascii="Hand writing Mutlu" w:hAnsi="Hand writing Mutlu"/>
              </w:rPr>
              <w:t xml:space="preserve">   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C) Çanakkale Savaşı</w:t>
            </w:r>
            <w:r w:rsidRPr="008F67DB">
              <w:rPr>
                <w:rFonts w:ascii="Hand writing Mutlu" w:hAnsi="Hand writing Mutlu"/>
              </w:rPr>
              <w:t xml:space="preserve">   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D) Sakarya Meydan Muharebesi</w:t>
            </w:r>
          </w:p>
          <w:p w:rsidR="00D51046" w:rsidRDefault="00D51046" w:rsidP="000A1EE1">
            <w:pPr>
              <w:pStyle w:val="NoSpacing"/>
              <w:rPr>
                <w:rFonts w:ascii="Hand writing Mutlu" w:hAnsi="Hand writing Mutlu"/>
                <w:lang w:eastAsia="tr-TR"/>
              </w:rPr>
            </w:pPr>
            <w:r>
              <w:rPr>
                <w:rFonts w:ascii="Hand writing Mutlu" w:hAnsi="Hand writing Mutlu"/>
                <w:lang w:eastAsia="tr-TR"/>
              </w:rPr>
              <w:t xml:space="preserve">   </w:t>
            </w:r>
          </w:p>
          <w:p w:rsidR="00D51046" w:rsidRDefault="00D51046" w:rsidP="000A1EE1">
            <w:pPr>
              <w:pStyle w:val="NoSpacing"/>
              <w:rPr>
                <w:rFonts w:ascii="Hand writing Mutlu" w:hAnsi="Hand writing Mutlu"/>
                <w:lang w:eastAsia="tr-TR"/>
              </w:rPr>
            </w:pPr>
          </w:p>
          <w:p w:rsidR="00D51046" w:rsidRPr="00065170" w:rsidRDefault="00D51046" w:rsidP="000A1EE1">
            <w:pPr>
              <w:pStyle w:val="NoSpacing"/>
              <w:rPr>
                <w:rFonts w:ascii="Hand writing Mutlu" w:hAnsi="Hand writing Mutlu"/>
              </w:rPr>
            </w:pPr>
          </w:p>
          <w:p w:rsidR="00D51046" w:rsidRPr="00065170" w:rsidRDefault="00D51046" w:rsidP="000B0B41">
            <w:pPr>
              <w:pStyle w:val="NoSpacing"/>
              <w:jc w:val="both"/>
              <w:rPr>
                <w:rFonts w:ascii="Hand writing Mutlu" w:hAnsi="Hand writing Mutlu"/>
                <w:b/>
              </w:rPr>
            </w:pPr>
            <w:r w:rsidRPr="00065170">
              <w:rPr>
                <w:rFonts w:ascii="Hand writing Mutlu" w:hAnsi="Hand writing Mutlu"/>
              </w:rPr>
              <w:t xml:space="preserve">  20.</w:t>
            </w:r>
            <w:r w:rsidRPr="00065170">
              <w:rPr>
                <w:rFonts w:ascii="Cambria" w:hAnsi="Cambria"/>
                <w:b/>
              </w:rPr>
              <w:t xml:space="preserve"> </w:t>
            </w:r>
            <w:r w:rsidRPr="007C7EAF">
              <w:rPr>
                <w:rFonts w:ascii="Hand writing Mutlu" w:hAnsi="Hand writing Mutlu"/>
                <w:b/>
              </w:rPr>
              <w:t>Osmanlı Devleti</w:t>
            </w:r>
            <w:r w:rsidRPr="007C7EAF">
              <w:rPr>
                <w:rFonts w:ascii="Cambria" w:hAnsi="Cambria"/>
                <w:b/>
              </w:rPr>
              <w:t>’</w:t>
            </w:r>
            <w:r w:rsidRPr="007C7EAF">
              <w:rPr>
                <w:rFonts w:ascii="Hand writing Mutlu" w:hAnsi="Hand writing Mutlu"/>
                <w:b/>
              </w:rPr>
              <w:t>nin Birinci Dünya Savaşı</w:t>
            </w:r>
            <w:r w:rsidRPr="007C7EAF">
              <w:rPr>
                <w:rFonts w:ascii="Cambria" w:hAnsi="Cambria"/>
                <w:b/>
              </w:rPr>
              <w:t>’</w:t>
            </w:r>
            <w:r w:rsidRPr="007C7EAF">
              <w:rPr>
                <w:rFonts w:ascii="Hand writing Mutlu" w:hAnsi="Hand writing Mutlu"/>
                <w:b/>
              </w:rPr>
              <w:t>nda düşmanı geri püskürttüğü tek cephe aşağıdakilerden hangisidir?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7C7EAF">
              <w:rPr>
                <w:rFonts w:ascii="Hand writing Mutlu" w:hAnsi="Hand writing Mutlu"/>
                <w:b/>
              </w:rPr>
              <w:t>A)</w:t>
            </w:r>
            <w:r w:rsidRPr="007C7EAF">
              <w:rPr>
                <w:rFonts w:ascii="Hand writing Mutlu" w:hAnsi="Hand writing Mutlu"/>
              </w:rPr>
              <w:t xml:space="preserve">Balkan Cephesi     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7C7EAF">
              <w:rPr>
                <w:rFonts w:ascii="Hand writing Mutlu" w:hAnsi="Hand writing Mutlu"/>
              </w:rPr>
              <w:t xml:space="preserve"> </w:t>
            </w:r>
            <w:r w:rsidRPr="007C7EAF">
              <w:rPr>
                <w:rFonts w:ascii="Hand writing Mutlu" w:hAnsi="Hand writing Mutlu"/>
                <w:b/>
              </w:rPr>
              <w:t>B)</w:t>
            </w:r>
            <w:r w:rsidRPr="007C7EAF">
              <w:rPr>
                <w:rFonts w:ascii="Hand writing Mutlu" w:hAnsi="Hand writing Mutlu"/>
              </w:rPr>
              <w:t xml:space="preserve">Çanakkale Cephesi    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7C7EAF">
              <w:rPr>
                <w:rFonts w:ascii="Hand writing Mutlu" w:hAnsi="Hand writing Mutlu"/>
              </w:rPr>
              <w:t xml:space="preserve"> </w:t>
            </w:r>
            <w:r w:rsidRPr="007C7EAF">
              <w:rPr>
                <w:rFonts w:ascii="Hand writing Mutlu" w:hAnsi="Hand writing Mutlu"/>
                <w:b/>
              </w:rPr>
              <w:t>C)</w:t>
            </w:r>
            <w:r w:rsidRPr="007C7EAF">
              <w:rPr>
                <w:rFonts w:ascii="Hand writing Mutlu" w:hAnsi="Hand writing Mutlu"/>
              </w:rPr>
              <w:t xml:space="preserve">Kafkas Cephesi     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7C7EAF">
              <w:rPr>
                <w:rFonts w:ascii="Hand writing Mutlu" w:hAnsi="Hand writing Mutlu"/>
              </w:rPr>
              <w:t xml:space="preserve"> </w:t>
            </w:r>
            <w:r w:rsidRPr="007C7EAF">
              <w:rPr>
                <w:rFonts w:ascii="Hand writing Mutlu" w:hAnsi="Hand writing Mutlu"/>
                <w:b/>
              </w:rPr>
              <w:t>D)</w:t>
            </w:r>
            <w:r w:rsidRPr="007C7EAF">
              <w:rPr>
                <w:rFonts w:ascii="Hand writing Mutlu" w:hAnsi="Hand writing Mutlu"/>
              </w:rPr>
              <w:t xml:space="preserve"> Kanal Cephesi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</w:p>
          <w:p w:rsidR="00D51046" w:rsidRPr="003560B0" w:rsidRDefault="00D51046" w:rsidP="008D0723">
            <w:pPr>
              <w:spacing w:line="240" w:lineRule="auto"/>
              <w:ind w:left="177"/>
              <w:jc w:val="both"/>
              <w:rPr>
                <w:rFonts w:ascii="Hand writing Mutlu" w:hAnsi="Hand writing Mutlu"/>
                <w:b/>
                <w:lang w:eastAsia="en-US"/>
              </w:rPr>
            </w:pPr>
            <w:r>
              <w:rPr>
                <w:rFonts w:ascii="Hand writing Mutlu" w:hAnsi="Hand writing Mutlu"/>
              </w:rPr>
              <w:t>21.</w:t>
            </w:r>
            <w:r w:rsidRPr="003560B0">
              <w:rPr>
                <w:rFonts w:ascii="Cambria" w:hAnsi="Cambria"/>
                <w:b/>
                <w:lang w:eastAsia="en-US"/>
              </w:rPr>
              <w:t xml:space="preserve"> </w:t>
            </w:r>
            <w:r w:rsidRPr="003560B0">
              <w:rPr>
                <w:rFonts w:ascii="Hand writing Mutlu" w:hAnsi="Hand writing Mutlu"/>
                <w:b/>
                <w:lang w:eastAsia="en-US"/>
              </w:rPr>
              <w:t>Milli mücadele aşağıdaki o</w:t>
            </w:r>
            <w:r>
              <w:rPr>
                <w:rFonts w:ascii="Hand writing Mutlu" w:hAnsi="Hand writing Mutlu"/>
                <w:b/>
                <w:lang w:eastAsia="en-US"/>
              </w:rPr>
              <w:t>layların hangisiyle başlamıştır?</w:t>
            </w:r>
            <w:r w:rsidRPr="003560B0">
              <w:rPr>
                <w:rFonts w:ascii="Hand writing Mutlu" w:hAnsi="Hand writing Mutlu"/>
                <w:b/>
                <w:lang w:eastAsia="en-US"/>
              </w:rPr>
              <w:tab/>
            </w:r>
          </w:p>
          <w:p w:rsidR="00D51046" w:rsidRPr="003560B0" w:rsidRDefault="00D51046" w:rsidP="000A1EE1">
            <w:pPr>
              <w:spacing w:after="0" w:line="240" w:lineRule="auto"/>
              <w:ind w:left="360"/>
              <w:rPr>
                <w:rFonts w:ascii="Hand writing Mutlu" w:hAnsi="Hand writing Mutlu"/>
                <w:b/>
                <w:lang w:eastAsia="en-US"/>
              </w:rPr>
            </w:pPr>
            <w:r>
              <w:rPr>
                <w:rFonts w:ascii="Hand writing Mutlu" w:hAnsi="Hand writing Mutlu"/>
                <w:lang w:eastAsia="en-US"/>
              </w:rPr>
              <w:t>A)</w:t>
            </w:r>
            <w:r w:rsidRPr="003560B0">
              <w:rPr>
                <w:rFonts w:ascii="Hand writing Mutlu" w:hAnsi="Hand writing Mutlu"/>
                <w:lang w:eastAsia="en-US"/>
              </w:rPr>
              <w:t xml:space="preserve">Amasya Genelgesi                     </w:t>
            </w:r>
          </w:p>
          <w:p w:rsidR="00D51046" w:rsidRPr="003560B0" w:rsidRDefault="00D51046" w:rsidP="000A1EE1">
            <w:pPr>
              <w:spacing w:after="0" w:line="240" w:lineRule="auto"/>
              <w:ind w:left="360"/>
              <w:rPr>
                <w:rFonts w:ascii="Hand writing Mutlu" w:hAnsi="Hand writing Mutlu"/>
                <w:b/>
                <w:lang w:eastAsia="en-US"/>
              </w:rPr>
            </w:pPr>
            <w:r>
              <w:rPr>
                <w:rFonts w:ascii="Hand writing Mutlu" w:hAnsi="Hand writing Mutlu"/>
                <w:lang w:eastAsia="en-US"/>
              </w:rPr>
              <w:t>B)</w:t>
            </w:r>
            <w:r w:rsidRPr="003560B0">
              <w:rPr>
                <w:rFonts w:ascii="Hand writing Mutlu" w:hAnsi="Hand writing Mutlu"/>
                <w:lang w:eastAsia="en-US"/>
              </w:rPr>
              <w:t>Atatürk</w:t>
            </w:r>
            <w:r w:rsidRPr="003560B0">
              <w:rPr>
                <w:rFonts w:ascii="Cambria" w:hAnsi="Cambria"/>
                <w:lang w:eastAsia="en-US"/>
              </w:rPr>
              <w:t>’</w:t>
            </w:r>
            <w:r w:rsidRPr="003560B0">
              <w:rPr>
                <w:rFonts w:ascii="Hand writing Mutlu" w:hAnsi="Hand writing Mutlu"/>
                <w:lang w:eastAsia="en-US"/>
              </w:rPr>
              <w:t>ün Samsuna çıkışı</w:t>
            </w:r>
          </w:p>
          <w:p w:rsidR="00D51046" w:rsidRPr="003560B0" w:rsidRDefault="00D51046" w:rsidP="000A1EE1">
            <w:pPr>
              <w:spacing w:after="0" w:line="240" w:lineRule="auto"/>
              <w:ind w:left="360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lang w:eastAsia="en-US"/>
              </w:rPr>
              <w:t xml:space="preserve">C) </w:t>
            </w:r>
            <w:r w:rsidRPr="003560B0">
              <w:rPr>
                <w:rFonts w:ascii="Hand writing Mutlu" w:hAnsi="Hand writing Mutlu"/>
                <w:lang w:eastAsia="en-US"/>
              </w:rPr>
              <w:t>Sivas Kon</w:t>
            </w:r>
            <w:r>
              <w:rPr>
                <w:rFonts w:ascii="Hand writing Mutlu" w:hAnsi="Hand writing Mutlu"/>
                <w:lang w:eastAsia="en-US"/>
              </w:rPr>
              <w:t>gresi                        D)</w:t>
            </w:r>
            <w:r w:rsidRPr="003560B0">
              <w:rPr>
                <w:rFonts w:ascii="Hand writing Mutlu" w:hAnsi="Hand writing Mutlu"/>
                <w:lang w:eastAsia="en-US"/>
              </w:rPr>
              <w:t>İzmir</w:t>
            </w:r>
            <w:r w:rsidRPr="003560B0">
              <w:rPr>
                <w:rFonts w:ascii="Cambria" w:hAnsi="Cambria"/>
                <w:lang w:eastAsia="en-US"/>
              </w:rPr>
              <w:t>’</w:t>
            </w:r>
            <w:r w:rsidRPr="003560B0">
              <w:rPr>
                <w:rFonts w:ascii="Hand writing Mutlu" w:hAnsi="Hand writing Mutlu"/>
                <w:lang w:eastAsia="en-US"/>
              </w:rPr>
              <w:t xml:space="preserve">in İşgali </w:t>
            </w:r>
          </w:p>
          <w:p w:rsidR="00D51046" w:rsidRPr="007C7EAF" w:rsidRDefault="00D51046" w:rsidP="000A1EE1">
            <w:pPr>
              <w:spacing w:after="0" w:line="240" w:lineRule="auto"/>
              <w:ind w:left="897"/>
              <w:rPr>
                <w:rFonts w:ascii="Hand writing Mutlu" w:hAnsi="Hand writing Mutlu"/>
              </w:rPr>
            </w:pPr>
          </w:p>
          <w:p w:rsidR="00D51046" w:rsidRDefault="00D51046" w:rsidP="000A1EE1">
            <w:pPr>
              <w:spacing w:after="0"/>
              <w:jc w:val="both"/>
              <w:rPr>
                <w:rFonts w:ascii="Hand writing Mutlu" w:hAnsi="Hand writing Mutlu" w:cs="Arial"/>
                <w:b/>
              </w:rPr>
            </w:pPr>
            <w:r>
              <w:rPr>
                <w:rFonts w:ascii="Hand writing Mutlu" w:hAnsi="Hand writing Mutlu"/>
                <w:b/>
                <w:lang w:eastAsia="en-US"/>
              </w:rPr>
              <w:t xml:space="preserve">   </w:t>
            </w:r>
            <w:r>
              <w:rPr>
                <w:rFonts w:ascii="Hand writing Mutlu" w:hAnsi="Hand writing Mutlu"/>
              </w:rPr>
              <w:t>22.</w:t>
            </w:r>
            <w:r>
              <w:rPr>
                <w:rFonts w:ascii="Hand writing Mutlu" w:hAnsi="Hand writing Mutlu" w:cs="Arial"/>
                <w:b/>
              </w:rPr>
              <w:t xml:space="preserve">Kurtuluş </w:t>
            </w:r>
            <w:r w:rsidRPr="003560B0">
              <w:rPr>
                <w:rFonts w:ascii="Hand writing Mutlu" w:hAnsi="Hand writing Mutlu" w:cs="Arial"/>
                <w:b/>
              </w:rPr>
              <w:t>Savaşı</w:t>
            </w:r>
            <w:r w:rsidRPr="003560B0">
              <w:rPr>
                <w:rFonts w:ascii="Cambria" w:hAnsi="Cambria" w:cs="Arial"/>
                <w:b/>
              </w:rPr>
              <w:t>’</w:t>
            </w:r>
            <w:r w:rsidRPr="003560B0">
              <w:rPr>
                <w:rFonts w:ascii="Hand writing Mutlu" w:hAnsi="Hand writing Mutlu" w:cs="Arial"/>
                <w:b/>
              </w:rPr>
              <w:t>nda yoğun</w:t>
            </w:r>
            <w:r>
              <w:rPr>
                <w:rFonts w:ascii="Hand writing Mutlu" w:hAnsi="Hand writing Mutlu" w:cs="Arial"/>
                <w:b/>
              </w:rPr>
              <w:t xml:space="preserve"> </w:t>
            </w:r>
            <w:r w:rsidRPr="003560B0">
              <w:rPr>
                <w:rFonts w:ascii="Hand writing Mutlu" w:hAnsi="Hand writing Mutlu" w:cs="Arial"/>
                <w:b/>
              </w:rPr>
              <w:t>çatışmaların yaşandığı bazı illerimize</w:t>
            </w:r>
            <w:r>
              <w:rPr>
                <w:rFonts w:ascii="Hand writing Mutlu" w:hAnsi="Hand writing Mutlu" w:cs="Arial"/>
                <w:b/>
              </w:rPr>
              <w:t xml:space="preserve"> </w:t>
            </w:r>
            <w:r w:rsidRPr="003560B0">
              <w:rPr>
                <w:rFonts w:ascii="Hand writing Mutlu" w:hAnsi="Hand writing Mutlu" w:cs="Arial"/>
                <w:b/>
              </w:rPr>
              <w:t>unvanlar verilmiştir.</w:t>
            </w:r>
            <w:r>
              <w:rPr>
                <w:rFonts w:ascii="Hand writing Mutlu" w:hAnsi="Hand writing Mutlu" w:cs="Arial"/>
                <w:b/>
              </w:rPr>
              <w:t xml:space="preserve">Hangisi unvan verilen illerden </w:t>
            </w:r>
            <w:r w:rsidRPr="0029732E">
              <w:rPr>
                <w:rFonts w:ascii="Hand writing Mutlu" w:hAnsi="Hand writing Mutlu" w:cs="Arial"/>
                <w:b/>
                <w:u w:val="single"/>
              </w:rPr>
              <w:t>değildir</w:t>
            </w:r>
            <w:r>
              <w:rPr>
                <w:rFonts w:ascii="Hand writing Mutlu" w:hAnsi="Hand writing Mutlu" w:cs="Arial"/>
                <w:b/>
              </w:rPr>
              <w:t>?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 w:cs="Arial"/>
                <w:b/>
              </w:rPr>
            </w:pPr>
            <w:r>
              <w:rPr>
                <w:rFonts w:ascii="Hand writing Mutlu" w:hAnsi="Hand writing Mutlu" w:cs="Arial"/>
                <w:b/>
              </w:rPr>
              <w:t>A)Maraş B)Antep C)Urfa  D)Çanakkale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 w:cs="Arial"/>
                <w:b/>
              </w:rPr>
            </w:pP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cs="Arial"/>
                <w:b/>
              </w:rPr>
              <w:t>23.</w:t>
            </w:r>
            <w:r w:rsidRPr="00115F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15FFF">
              <w:rPr>
                <w:rFonts w:ascii="Hand writing Mutlu" w:hAnsi="Hand writing Mutlu"/>
              </w:rPr>
              <w:t>Türkiye Büyük Millet Meclisi (TBMM) ne zaman açılmıştır?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A)23 Nisan 1920   B) 29 Ekim 1923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C) 9 Eylül 1922      D)19 Mayıs 1919</w:t>
            </w:r>
          </w:p>
          <w:p w:rsidR="00D51046" w:rsidRDefault="00D51046" w:rsidP="000A1EE1">
            <w:pPr>
              <w:spacing w:after="0"/>
              <w:ind w:left="177"/>
              <w:jc w:val="both"/>
              <w:rPr>
                <w:rFonts w:ascii="Hand writing Mutlu" w:hAnsi="Hand writing Mutlu"/>
              </w:rPr>
            </w:pPr>
          </w:p>
          <w:p w:rsidR="00D51046" w:rsidRPr="000501B9" w:rsidRDefault="00D51046" w:rsidP="00AF19BA">
            <w:pPr>
              <w:pStyle w:val="NoSpacing"/>
              <w:ind w:left="177"/>
              <w:jc w:val="both"/>
              <w:rPr>
                <w:rFonts w:ascii="Hand writing Mutlu" w:hAnsi="Hand writing Mutlu"/>
              </w:rPr>
            </w:pPr>
            <w:r w:rsidRPr="00065170">
              <w:rPr>
                <w:rFonts w:ascii="Hand writing Mutlu" w:hAnsi="Hand writing Mutlu"/>
              </w:rPr>
              <w:t>24.</w:t>
            </w:r>
            <w:r w:rsidRPr="00065170">
              <w:rPr>
                <w:rFonts w:ascii="Arial" w:hAnsi="Arial"/>
              </w:rPr>
              <w:t xml:space="preserve"> </w:t>
            </w:r>
            <w:r w:rsidRPr="000501B9">
              <w:rPr>
                <w:rFonts w:ascii="Hand writing Mutlu" w:hAnsi="Hand writing Mutlu"/>
              </w:rPr>
              <w:t>Kurtuluş Savaşı</w:t>
            </w:r>
            <w:r w:rsidRPr="000501B9">
              <w:rPr>
                <w:rFonts w:ascii="Arial" w:hAnsi="Arial"/>
              </w:rPr>
              <w:t>’</w:t>
            </w:r>
            <w:r w:rsidRPr="000501B9">
              <w:rPr>
                <w:rFonts w:ascii="Hand writing Mutlu" w:hAnsi="Hand writing Mutlu"/>
              </w:rPr>
              <w:t>nı sona erdiren savaş ve barış antlaşması hangisinde doğru olarak verilmiştir?</w:t>
            </w:r>
          </w:p>
          <w:p w:rsidR="00D51046" w:rsidRPr="000501B9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0501B9">
              <w:rPr>
                <w:rFonts w:ascii="Hand writing Mutlu" w:hAnsi="Hand writing Mutlu"/>
              </w:rPr>
              <w:t xml:space="preserve">A) Büyük Taarruz </w:t>
            </w:r>
            <w:r w:rsidRPr="000501B9">
              <w:rPr>
                <w:rFonts w:ascii="Arial" w:hAnsi="Arial"/>
              </w:rPr>
              <w:t>–</w:t>
            </w:r>
            <w:r w:rsidRPr="000501B9">
              <w:rPr>
                <w:rFonts w:ascii="Hand writing Mutlu" w:hAnsi="Hand writing Mutlu"/>
              </w:rPr>
              <w:t xml:space="preserve">  Lozan Antlaşması</w:t>
            </w:r>
          </w:p>
          <w:p w:rsidR="00D51046" w:rsidRPr="000501B9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0501B9">
              <w:rPr>
                <w:rFonts w:ascii="Hand writing Mutlu" w:hAnsi="Hand writing Mutlu"/>
              </w:rPr>
              <w:t xml:space="preserve">B) Sakarya Savaşı </w:t>
            </w:r>
            <w:r w:rsidRPr="000501B9">
              <w:rPr>
                <w:rFonts w:ascii="Arial" w:hAnsi="Arial"/>
              </w:rPr>
              <w:t>–</w:t>
            </w:r>
            <w:r w:rsidRPr="000501B9">
              <w:rPr>
                <w:rFonts w:ascii="Hand writing Mutlu" w:hAnsi="Hand writing Mutlu"/>
              </w:rPr>
              <w:t xml:space="preserve"> Ankara Antlaşması</w:t>
            </w:r>
          </w:p>
          <w:p w:rsidR="00D51046" w:rsidRPr="000501B9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0501B9">
              <w:rPr>
                <w:rFonts w:ascii="Hand writing Mutlu" w:hAnsi="Hand writing Mutlu"/>
              </w:rPr>
              <w:t xml:space="preserve">C) I. İnönü Savaşı </w:t>
            </w:r>
            <w:r w:rsidRPr="000501B9">
              <w:rPr>
                <w:rFonts w:ascii="Arial" w:hAnsi="Arial"/>
              </w:rPr>
              <w:t>–</w:t>
            </w:r>
            <w:r w:rsidRPr="000501B9">
              <w:rPr>
                <w:rFonts w:ascii="Hand writing Mutlu" w:hAnsi="Hand writing Mutlu"/>
              </w:rPr>
              <w:t xml:space="preserve"> Mudanya Ateşkes </w:t>
            </w:r>
            <w:r>
              <w:rPr>
                <w:rFonts w:ascii="Hand writing Mutlu" w:hAnsi="Hand writing Mutlu"/>
              </w:rPr>
              <w:t>Ant.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  <w:r w:rsidRPr="000501B9">
              <w:rPr>
                <w:rFonts w:ascii="Hand writing Mutlu" w:hAnsi="Hand writing Mutlu"/>
              </w:rPr>
              <w:t xml:space="preserve">D) II. İnönü Savaşı </w:t>
            </w:r>
            <w:r w:rsidRPr="000501B9">
              <w:rPr>
                <w:rFonts w:ascii="Arial" w:hAnsi="Arial"/>
              </w:rPr>
              <w:t>–</w:t>
            </w:r>
            <w:r w:rsidRPr="000501B9">
              <w:rPr>
                <w:rFonts w:ascii="Hand writing Mutlu" w:hAnsi="Hand writing Mutlu"/>
              </w:rPr>
              <w:t xml:space="preserve"> Mondros Antlaşması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</w:p>
          <w:p w:rsidR="00D51046" w:rsidRPr="00065170" w:rsidRDefault="00D51046" w:rsidP="00AF19BA">
            <w:pPr>
              <w:pStyle w:val="NoSpacing"/>
              <w:ind w:left="177"/>
              <w:jc w:val="both"/>
              <w:rPr>
                <w:rFonts w:ascii="Hand writing Mutlu" w:hAnsi="Hand writing Mutlu"/>
                <w:b/>
              </w:rPr>
            </w:pPr>
            <w:r w:rsidRPr="00065170">
              <w:rPr>
                <w:rFonts w:ascii="Hand writing Mutlu" w:hAnsi="Hand writing Mutlu"/>
              </w:rPr>
              <w:t>25.</w:t>
            </w:r>
            <w:r w:rsidRPr="00065170">
              <w:rPr>
                <w:rFonts w:ascii="Comic Sans MS" w:hAnsi="Comic Sans MS"/>
                <w:b/>
              </w:rPr>
              <w:t xml:space="preserve"> </w:t>
            </w:r>
            <w:r w:rsidRPr="00065170">
              <w:rPr>
                <w:rFonts w:ascii="Hand writing Mutlu" w:hAnsi="Hand writing Mutlu"/>
                <w:b/>
              </w:rPr>
              <w:t xml:space="preserve">Aşağıdakilerden hangisi  işgallere karşı  büyük bir direniş gösterip başarılar elde </w:t>
            </w:r>
            <w:r w:rsidRPr="00065170">
              <w:rPr>
                <w:rFonts w:ascii="Hand writing Mutlu" w:hAnsi="Hand writing Mutlu"/>
                <w:b/>
                <w:u w:val="single"/>
              </w:rPr>
              <w:t xml:space="preserve">etmemiştir </w:t>
            </w:r>
            <w:r w:rsidRPr="00065170">
              <w:rPr>
                <w:rFonts w:ascii="Hand writing Mutlu" w:hAnsi="Hand writing Mutlu"/>
                <w:b/>
              </w:rPr>
              <w:t>?</w:t>
            </w:r>
          </w:p>
          <w:p w:rsidR="00D51046" w:rsidRPr="000A1EE1" w:rsidRDefault="00D51046" w:rsidP="000A1EE1">
            <w:pPr>
              <w:spacing w:after="0" w:line="240" w:lineRule="auto"/>
              <w:rPr>
                <w:rFonts w:ascii="Hand writing Mutlu" w:hAnsi="Hand writing Mutlu"/>
                <w:b/>
                <w:lang w:eastAsia="en-US"/>
              </w:rPr>
            </w:pPr>
            <w:r w:rsidRPr="000A1EE1">
              <w:rPr>
                <w:rFonts w:ascii="Hand writing Mutlu" w:hAnsi="Hand writing Mutlu"/>
                <w:b/>
              </w:rPr>
              <w:t>A ) Şahin Bey      B ) Nene Hatun                            C ) Sütçü İmam     D ) Mehmet Akif Ersoy</w:t>
            </w:r>
          </w:p>
          <w:p w:rsidR="00D51046" w:rsidRPr="00065170" w:rsidRDefault="00D51046" w:rsidP="000A1EE1">
            <w:pPr>
              <w:pStyle w:val="NoSpacing"/>
              <w:jc w:val="center"/>
              <w:rPr>
                <w:rFonts w:ascii="Hand writing Mutlu" w:hAnsi="Hand writing Mutlu"/>
                <w:b/>
              </w:rPr>
            </w:pPr>
          </w:p>
          <w:p w:rsidR="00D51046" w:rsidRPr="00065170" w:rsidRDefault="00D51046" w:rsidP="000A1EE1">
            <w:pPr>
              <w:pStyle w:val="NoSpacing"/>
              <w:jc w:val="center"/>
              <w:rPr>
                <w:rFonts w:ascii="Hand writing Mutlu" w:hAnsi="Hand writing Mutlu"/>
                <w:b/>
              </w:rPr>
            </w:pPr>
            <w:r w:rsidRPr="00065170">
              <w:rPr>
                <w:rFonts w:ascii="Hand writing Mutlu" w:hAnsi="Hand writing Mutlu"/>
                <w:b/>
              </w:rPr>
              <w:t>NOT: Her soru 4 puandır.  Başarılar...   (Sınıf Öğrt.)</w:t>
            </w:r>
          </w:p>
          <w:p w:rsidR="00D51046" w:rsidRPr="00065170" w:rsidRDefault="00D51046" w:rsidP="000A1EE1">
            <w:pPr>
              <w:pStyle w:val="NoSpacing"/>
              <w:ind w:left="177"/>
              <w:rPr>
                <w:rFonts w:ascii="Hand writing Mutlu" w:hAnsi="Hand writing Mutlu"/>
              </w:rPr>
            </w:pPr>
          </w:p>
        </w:tc>
      </w:tr>
    </w:tbl>
    <w:p w:rsidR="00D51046" w:rsidRPr="000501B9" w:rsidRDefault="00D51046" w:rsidP="00A63405">
      <w:pPr>
        <w:spacing w:after="0" w:line="240" w:lineRule="auto"/>
        <w:rPr>
          <w:rFonts w:ascii="Hand writing Mutlu" w:hAnsi="Hand writing Mutlu"/>
          <w:b/>
        </w:rPr>
      </w:pPr>
    </w:p>
    <w:sectPr w:rsidR="00D51046" w:rsidRPr="000501B9" w:rsidSect="000A1EE1">
      <w:pgSz w:w="11906" w:h="16838"/>
      <w:pgMar w:top="568" w:right="566" w:bottom="426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046" w:rsidRDefault="00D51046" w:rsidP="002B78ED">
      <w:pPr>
        <w:spacing w:after="0" w:line="240" w:lineRule="auto"/>
      </w:pPr>
      <w:r>
        <w:separator/>
      </w:r>
    </w:p>
  </w:endnote>
  <w:endnote w:type="continuationSeparator" w:id="0">
    <w:p w:rsidR="00D51046" w:rsidRDefault="00D51046" w:rsidP="002B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046" w:rsidRDefault="00D51046" w:rsidP="002B78ED">
      <w:pPr>
        <w:spacing w:after="0" w:line="240" w:lineRule="auto"/>
      </w:pPr>
      <w:r>
        <w:separator/>
      </w:r>
    </w:p>
  </w:footnote>
  <w:footnote w:type="continuationSeparator" w:id="0">
    <w:p w:rsidR="00D51046" w:rsidRDefault="00D51046" w:rsidP="002B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614"/>
    <w:multiLevelType w:val="hybridMultilevel"/>
    <w:tmpl w:val="254C2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E13"/>
    <w:rsid w:val="00005103"/>
    <w:rsid w:val="000501B9"/>
    <w:rsid w:val="00065170"/>
    <w:rsid w:val="00083AE0"/>
    <w:rsid w:val="000A1EE1"/>
    <w:rsid w:val="000B0B41"/>
    <w:rsid w:val="000D61C2"/>
    <w:rsid w:val="000E1B53"/>
    <w:rsid w:val="00115FFF"/>
    <w:rsid w:val="00291BB7"/>
    <w:rsid w:val="0029732E"/>
    <w:rsid w:val="002B78ED"/>
    <w:rsid w:val="002E1002"/>
    <w:rsid w:val="002F06D8"/>
    <w:rsid w:val="0030265E"/>
    <w:rsid w:val="003560B0"/>
    <w:rsid w:val="003E2D15"/>
    <w:rsid w:val="004249D6"/>
    <w:rsid w:val="00462A3A"/>
    <w:rsid w:val="004E5141"/>
    <w:rsid w:val="005111E8"/>
    <w:rsid w:val="00511F22"/>
    <w:rsid w:val="005A08D2"/>
    <w:rsid w:val="005A1B7E"/>
    <w:rsid w:val="00613DEE"/>
    <w:rsid w:val="00661E05"/>
    <w:rsid w:val="006740C4"/>
    <w:rsid w:val="006A4BE4"/>
    <w:rsid w:val="006C6850"/>
    <w:rsid w:val="007069E6"/>
    <w:rsid w:val="00745FBC"/>
    <w:rsid w:val="00746DEB"/>
    <w:rsid w:val="00763383"/>
    <w:rsid w:val="007C7EAF"/>
    <w:rsid w:val="007D7391"/>
    <w:rsid w:val="00804EBF"/>
    <w:rsid w:val="008140BF"/>
    <w:rsid w:val="0083751A"/>
    <w:rsid w:val="008D0723"/>
    <w:rsid w:val="008E7D7A"/>
    <w:rsid w:val="008F67DB"/>
    <w:rsid w:val="00920286"/>
    <w:rsid w:val="00930950"/>
    <w:rsid w:val="00940841"/>
    <w:rsid w:val="00960FA4"/>
    <w:rsid w:val="0099219F"/>
    <w:rsid w:val="00A006DD"/>
    <w:rsid w:val="00A02093"/>
    <w:rsid w:val="00A16E13"/>
    <w:rsid w:val="00A436BA"/>
    <w:rsid w:val="00A63405"/>
    <w:rsid w:val="00A94EFA"/>
    <w:rsid w:val="00A96EDD"/>
    <w:rsid w:val="00AB7512"/>
    <w:rsid w:val="00AF19BA"/>
    <w:rsid w:val="00BC25A9"/>
    <w:rsid w:val="00C475A7"/>
    <w:rsid w:val="00C54C50"/>
    <w:rsid w:val="00C91322"/>
    <w:rsid w:val="00D51046"/>
    <w:rsid w:val="00DD79A1"/>
    <w:rsid w:val="00DF1A7C"/>
    <w:rsid w:val="00E72B31"/>
    <w:rsid w:val="00E80A03"/>
    <w:rsid w:val="00EF60B9"/>
    <w:rsid w:val="00F062EC"/>
    <w:rsid w:val="00F154E7"/>
    <w:rsid w:val="00F46977"/>
    <w:rsid w:val="00F97A43"/>
    <w:rsid w:val="00FD4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D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16E13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2B7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78E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B7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78E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501B9"/>
    <w:pPr>
      <w:ind w:left="720"/>
      <w:contextualSpacing/>
    </w:pPr>
    <w:rPr>
      <w:rFonts w:eastAsia="Calibri"/>
      <w:lang w:eastAsia="en-US"/>
    </w:rPr>
  </w:style>
  <w:style w:type="character" w:styleId="Hyperlink">
    <w:name w:val="Hyperlink"/>
    <w:basedOn w:val="DefaultParagraphFont"/>
    <w:uiPriority w:val="99"/>
    <w:rsid w:val="00A436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3</Pages>
  <Words>708</Words>
  <Characters>4037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yaşar</dc:creator>
  <cp:keywords/>
  <dc:description/>
  <cp:lastModifiedBy>EDANUR HANIM</cp:lastModifiedBy>
  <cp:revision>327</cp:revision>
  <dcterms:created xsi:type="dcterms:W3CDTF">2011-12-19T07:46:00Z</dcterms:created>
  <dcterms:modified xsi:type="dcterms:W3CDTF">2011-12-25T18:34:00Z</dcterms:modified>
</cp:coreProperties>
</file>