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EF" w:rsidRPr="00953581" w:rsidRDefault="00697CEF" w:rsidP="00431D3C">
      <w:pPr>
        <w:pStyle w:val="Header"/>
        <w:rPr>
          <w:rFonts w:ascii="Arial Narrow" w:hAnsi="Arial Narrow"/>
          <w:b/>
          <w:color w:val="0F243E"/>
          <w:sz w:val="24"/>
        </w:rPr>
      </w:pPr>
      <w:r w:rsidRPr="00953581">
        <w:rPr>
          <w:rFonts w:ascii="Arial Narrow" w:hAnsi="Arial Narrow"/>
          <w:b/>
          <w:color w:val="0F243E"/>
          <w:sz w:val="24"/>
        </w:rPr>
        <w:t>Adı- Soyadı:</w:t>
      </w:r>
    </w:p>
    <w:p w:rsidR="00697CEF" w:rsidRPr="00953581" w:rsidRDefault="00697CEF" w:rsidP="00431D3C">
      <w:pPr>
        <w:pStyle w:val="Header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</w:p>
    <w:p w:rsidR="00697CEF" w:rsidRPr="00953581" w:rsidRDefault="00697CEF" w:rsidP="00814272">
      <w:pPr>
        <w:pStyle w:val="Header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  <w:r w:rsidRPr="00953581">
        <w:rPr>
          <w:rFonts w:ascii="Times New Roman" w:hAnsi="Times New Roman" w:cs="Times New Roman"/>
          <w:b/>
          <w:color w:val="0F243E"/>
          <w:sz w:val="24"/>
        </w:rPr>
        <w:t>2011-2012 EĞİTİM ÖĞRETİM YILI ALİYE ÖMER BATTAL İLKÖĞRETİM OKULU 4-F SINIFI</w:t>
      </w:r>
    </w:p>
    <w:p w:rsidR="00697CEF" w:rsidRPr="00953581" w:rsidRDefault="00697CEF" w:rsidP="00814272">
      <w:pPr>
        <w:pStyle w:val="Header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  <w:r w:rsidRPr="00953581">
        <w:rPr>
          <w:rFonts w:ascii="Times New Roman" w:hAnsi="Times New Roman" w:cs="Times New Roman"/>
          <w:b/>
          <w:color w:val="0F243E"/>
          <w:sz w:val="24"/>
        </w:rPr>
        <w:t>SOSYAL BİLGİLER DERSİ I. DÖNEM II. YAZILI</w:t>
      </w:r>
    </w:p>
    <w:p w:rsidR="00697CEF" w:rsidRPr="00953581" w:rsidRDefault="00697CEF" w:rsidP="00431D3C">
      <w:pPr>
        <w:pStyle w:val="Header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</w:p>
    <w:p w:rsidR="00697CEF" w:rsidRPr="00953581" w:rsidRDefault="00697CEF" w:rsidP="002D15B0">
      <w:pPr>
        <w:shd w:val="clear" w:color="auto" w:fill="FFFFFF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A- Mustafa Kemal’in, İstanbul’dan başlayıp,halkı kurtuluşa inandırmak için çeşitli toplantılar  ve  çalışmalar yaptığı illerimizi sırayla yazınız.(5 puan)</w:t>
      </w:r>
    </w:p>
    <w:p w:rsidR="00697CEF" w:rsidRPr="00953581" w:rsidRDefault="00697CEF" w:rsidP="00AB438D">
      <w:pPr>
        <w:rPr>
          <w:rFonts w:ascii="Times New Roman" w:hAnsi="Times New Roman"/>
          <w:b/>
          <w:color w:val="0F243E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10.8pt;width:483.9pt;height:21.8pt;z-index:251650560" strokecolor="white">
            <v:textbox inset=".5mm,.3mm,.5mm,.3mm">
              <w:txbxContent>
                <w:p w:rsidR="00697CEF" w:rsidRDefault="00697CE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8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İstanbul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341F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Amasya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Ankara</w:t>
                  </w:r>
                </w:p>
                <w:p w:rsidR="00697CEF" w:rsidRPr="004D388C" w:rsidRDefault="00697C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53581">
        <w:rPr>
          <w:rFonts w:ascii="Times New Roman" w:hAnsi="Times New Roman"/>
          <w:b/>
          <w:color w:val="0F243E"/>
        </w:rPr>
        <w:t xml:space="preserve">   </w:t>
      </w:r>
    </w:p>
    <w:p w:rsidR="00697CEF" w:rsidRPr="00953581" w:rsidRDefault="00697CEF" w:rsidP="00AB438D">
      <w:pPr>
        <w:rPr>
          <w:rFonts w:ascii="Times New Roman" w:hAnsi="Times New Roman"/>
          <w:b/>
          <w:color w:val="0F243E"/>
        </w:rPr>
      </w:pPr>
    </w:p>
    <w:p w:rsidR="00697CEF" w:rsidRPr="00953581" w:rsidRDefault="00697CEF" w:rsidP="00AB438D">
      <w:pPr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B-Aşağıda verilen ifadeleri eşleştiriniz.(5 puan)</w:t>
      </w:r>
    </w:p>
    <w:p w:rsidR="00697CEF" w:rsidRPr="00953581" w:rsidRDefault="00697CEF" w:rsidP="00CE500E">
      <w:pPr>
        <w:pStyle w:val="ListParagraph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(</w:t>
      </w:r>
      <w:r w:rsidRPr="00953581">
        <w:rPr>
          <w:rFonts w:ascii="Times New Roman" w:hAnsi="Times New Roman"/>
          <w:color w:val="0F243E"/>
        </w:rPr>
        <w:tab/>
        <w:t xml:space="preserve">)Doğu Cephesi                                                                 </w:t>
      </w:r>
      <w:r w:rsidRPr="00953581">
        <w:rPr>
          <w:rFonts w:ascii="Times New Roman" w:hAnsi="Times New Roman"/>
          <w:b/>
          <w:color w:val="0F243E"/>
        </w:rPr>
        <w:t>a</w:t>
      </w:r>
      <w:r w:rsidRPr="00953581">
        <w:rPr>
          <w:rFonts w:ascii="Times New Roman" w:hAnsi="Times New Roman"/>
          <w:color w:val="0F243E"/>
        </w:rPr>
        <w:t>. Fransızlar</w:t>
      </w:r>
    </w:p>
    <w:p w:rsidR="00697CEF" w:rsidRPr="00953581" w:rsidRDefault="00697CEF" w:rsidP="00CE500E">
      <w:pPr>
        <w:pStyle w:val="ListParagraph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(</w:t>
      </w:r>
      <w:r w:rsidRPr="00953581">
        <w:rPr>
          <w:rFonts w:ascii="Times New Roman" w:hAnsi="Times New Roman"/>
          <w:color w:val="0F243E"/>
        </w:rPr>
        <w:tab/>
        <w:t>)Batı Cephesi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 xml:space="preserve">            </w:t>
      </w:r>
      <w:r w:rsidRPr="00953581">
        <w:rPr>
          <w:rFonts w:ascii="Times New Roman" w:hAnsi="Times New Roman"/>
          <w:b/>
          <w:color w:val="0F243E"/>
        </w:rPr>
        <w:t>b.</w:t>
      </w:r>
      <w:r w:rsidRPr="00953581">
        <w:rPr>
          <w:rFonts w:ascii="Times New Roman" w:hAnsi="Times New Roman"/>
          <w:color w:val="0F243E"/>
        </w:rPr>
        <w:t xml:space="preserve"> Ermeniler</w:t>
      </w:r>
    </w:p>
    <w:p w:rsidR="00697CEF" w:rsidRPr="00953581" w:rsidRDefault="00697CEF" w:rsidP="00CE500E">
      <w:pPr>
        <w:pStyle w:val="ListParagraph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(</w:t>
      </w:r>
      <w:r w:rsidRPr="00953581">
        <w:rPr>
          <w:rFonts w:ascii="Times New Roman" w:hAnsi="Times New Roman"/>
          <w:color w:val="0F243E"/>
        </w:rPr>
        <w:tab/>
        <w:t xml:space="preserve">)Güney Cephesi                                                               </w:t>
      </w:r>
      <w:r w:rsidRPr="00953581">
        <w:rPr>
          <w:rFonts w:ascii="Times New Roman" w:hAnsi="Times New Roman"/>
          <w:b/>
          <w:color w:val="0F243E"/>
        </w:rPr>
        <w:t>c.</w:t>
      </w:r>
      <w:r w:rsidRPr="00953581">
        <w:rPr>
          <w:rFonts w:ascii="Times New Roman" w:hAnsi="Times New Roman"/>
          <w:color w:val="0F243E"/>
        </w:rPr>
        <w:t xml:space="preserve"> Yunanlılar</w:t>
      </w:r>
    </w:p>
    <w:p w:rsidR="00697CEF" w:rsidRPr="00953581" w:rsidRDefault="00697CEF" w:rsidP="00E91CF0">
      <w:pPr>
        <w:tabs>
          <w:tab w:val="left" w:pos="0"/>
          <w:tab w:val="center" w:pos="5102"/>
        </w:tabs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C-  Kültürel  öğelere  örnekler  yazınız.(4 puan) </w:t>
      </w:r>
    </w:p>
    <w:p w:rsidR="00697CEF" w:rsidRPr="00953581" w:rsidRDefault="00697CEF" w:rsidP="00E91CF0">
      <w:pPr>
        <w:pStyle w:val="ListParagraph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a)………………..……….. b)…………………..………. c) ……………….………. d) ………….…..…………...</w:t>
      </w:r>
    </w:p>
    <w:p w:rsidR="00697CEF" w:rsidRPr="00953581" w:rsidRDefault="00697CEF" w:rsidP="0068330A">
      <w:pPr>
        <w:pStyle w:val="ListParagraph"/>
        <w:ind w:left="0"/>
        <w:rPr>
          <w:rFonts w:ascii="Times New Roman" w:hAnsi="Times New Roman"/>
          <w:color w:val="0F243E"/>
        </w:rPr>
      </w:pP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19.45pt;margin-top:20.7pt;width:12pt;height:18.4pt;z-index:251651584"/>
        </w:pict>
      </w: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38.95pt;margin-top:20.8pt;width:12pt;height:18.3pt;z-index:251652608"/>
        </w:pict>
      </w:r>
      <w:r w:rsidRPr="00953581">
        <w:rPr>
          <w:rFonts w:ascii="Times New Roman" w:hAnsi="Times New Roman"/>
          <w:b/>
          <w:color w:val="0F243E"/>
        </w:rPr>
        <w:t>D- Aşağıdaki ifadelerden doğru olanlara (D) ,yanlış olanlara (Y) yazınız. (6 puan)</w:t>
      </w:r>
    </w:p>
    <w:p w:rsidR="00697CEF" w:rsidRPr="00953581" w:rsidRDefault="00697CEF" w:rsidP="0068330A">
      <w:pPr>
        <w:rPr>
          <w:rFonts w:ascii="Times New Roman" w:hAnsi="Times New Roman"/>
          <w:color w:val="0F243E"/>
        </w:rPr>
      </w:pPr>
      <w:r>
        <w:rPr>
          <w:noProof/>
          <w:lang w:eastAsia="tr-TR"/>
        </w:rPr>
        <w:pict>
          <v:shape id="_x0000_s1029" type="#_x0000_t88" style="position:absolute;margin-left:38.95pt;margin-top:20.6pt;width:12pt;height:18.3pt;z-index:251654656"/>
        </w:pict>
      </w:r>
      <w:r>
        <w:rPr>
          <w:noProof/>
          <w:lang w:eastAsia="tr-TR"/>
        </w:rPr>
        <w:pict>
          <v:shape id="_x0000_s1030" type="#_x0000_t87" style="position:absolute;margin-left:19.45pt;margin-top:20.6pt;width:12pt;height:18.4pt;z-index:251653632"/>
        </w:pict>
      </w:r>
      <w:r w:rsidRPr="00953581">
        <w:rPr>
          <w:rFonts w:ascii="Times New Roman" w:hAnsi="Times New Roman"/>
          <w:color w:val="0F243E"/>
        </w:rPr>
        <w:t xml:space="preserve">    1-            Kültür, durağan değildir. Zaman içinde değişime uğrar.</w:t>
      </w:r>
    </w:p>
    <w:p w:rsidR="00697CEF" w:rsidRPr="00953581" w:rsidRDefault="00697CEF" w:rsidP="0068330A">
      <w:pPr>
        <w:shd w:val="clear" w:color="auto" w:fill="FFFFFF"/>
        <w:rPr>
          <w:rFonts w:ascii="Times New Roman" w:hAnsi="Times New Roman"/>
          <w:color w:val="0F243E"/>
        </w:rPr>
      </w:pPr>
      <w:r>
        <w:rPr>
          <w:noProof/>
          <w:lang w:eastAsia="tr-TR"/>
        </w:rPr>
        <w:pict>
          <v:shape id="_x0000_s1031" type="#_x0000_t88" style="position:absolute;margin-left:38.95pt;margin-top:20.5pt;width:12pt;height:18.3pt;z-index:251656704"/>
        </w:pict>
      </w:r>
      <w:r>
        <w:rPr>
          <w:noProof/>
          <w:lang w:eastAsia="tr-TR"/>
        </w:rPr>
        <w:pict>
          <v:shape id="_x0000_s1032" type="#_x0000_t87" style="position:absolute;margin-left:19.45pt;margin-top:20.5pt;width:12pt;height:18.4pt;z-index:251655680"/>
        </w:pict>
      </w:r>
      <w:r w:rsidRPr="00953581">
        <w:rPr>
          <w:rFonts w:ascii="Times New Roman" w:hAnsi="Times New Roman"/>
          <w:color w:val="0F243E"/>
        </w:rPr>
        <w:t xml:space="preserve">    2-            Zafer Bayramı dini bayramlarımızdandır.</w:t>
      </w:r>
    </w:p>
    <w:p w:rsidR="00697CEF" w:rsidRPr="00953581" w:rsidRDefault="00697CEF" w:rsidP="002D15B0">
      <w:pPr>
        <w:shd w:val="clear" w:color="auto" w:fill="FFFFFF"/>
        <w:rPr>
          <w:rFonts w:ascii="Times New Roman" w:hAnsi="Times New Roman"/>
          <w:color w:val="0F243E"/>
        </w:rPr>
      </w:pPr>
      <w:r>
        <w:rPr>
          <w:noProof/>
          <w:lang w:eastAsia="tr-TR"/>
        </w:rPr>
        <w:pict>
          <v:shape id="_x0000_s1033" type="#_x0000_t88" style="position:absolute;margin-left:38.95pt;margin-top:20.3pt;width:12pt;height:18.3pt;z-index:251658752"/>
        </w:pict>
      </w:r>
      <w:r>
        <w:rPr>
          <w:noProof/>
          <w:lang w:eastAsia="tr-TR"/>
        </w:rPr>
        <w:pict>
          <v:shape id="_x0000_s1034" type="#_x0000_t87" style="position:absolute;margin-left:19.45pt;margin-top:20.3pt;width:12pt;height:18.4pt;z-index:251657728"/>
        </w:pict>
      </w:r>
      <w:r w:rsidRPr="00953581">
        <w:rPr>
          <w:rFonts w:ascii="Times New Roman" w:hAnsi="Times New Roman"/>
          <w:color w:val="0F243E"/>
        </w:rPr>
        <w:t xml:space="preserve">    </w:t>
      </w:r>
      <w:r>
        <w:rPr>
          <w:noProof/>
          <w:lang w:eastAsia="tr-TR"/>
        </w:rPr>
        <w:pict>
          <v:shape id="_x0000_s1035" type="#_x0000_t87" style="position:absolute;margin-left:19.45pt;margin-top:20.9pt;width:12pt;height:18.4pt;z-index:251659776;mso-position-horizontal-relative:text;mso-position-vertical-relative:text"/>
        </w:pict>
      </w:r>
      <w:r>
        <w:rPr>
          <w:noProof/>
          <w:lang w:eastAsia="tr-TR"/>
        </w:rPr>
        <w:pict>
          <v:shape id="_x0000_s1036" type="#_x0000_t88" style="position:absolute;margin-left:38.95pt;margin-top:20.9pt;width:12pt;height:18.3pt;z-index:251660800;mso-position-horizontal-relative:text;mso-position-vertical-relative:text"/>
        </w:pict>
      </w:r>
      <w:r w:rsidRPr="00953581">
        <w:rPr>
          <w:rFonts w:ascii="Times New Roman" w:hAnsi="Times New Roman"/>
          <w:color w:val="0F243E"/>
        </w:rPr>
        <w:t xml:space="preserve">3-            Kurtuluş Savaşı 19 Mayıs 1919 da Samsun’da başlamıştır. </w:t>
      </w:r>
    </w:p>
    <w:p w:rsidR="00697CEF" w:rsidRPr="00953581" w:rsidRDefault="00697CEF" w:rsidP="0068330A">
      <w:pPr>
        <w:rPr>
          <w:rFonts w:ascii="Times New Roman" w:hAnsi="Times New Roman"/>
          <w:color w:val="0F243E"/>
        </w:rPr>
      </w:pPr>
      <w:r>
        <w:rPr>
          <w:noProof/>
          <w:lang w:eastAsia="tr-TR"/>
        </w:rPr>
        <w:pict>
          <v:shape id="_x0000_s1037" type="#_x0000_t88" style="position:absolute;margin-left:38.95pt;margin-top:20pt;width:12pt;height:18.3pt;z-index:251662848"/>
        </w:pict>
      </w:r>
      <w:r>
        <w:rPr>
          <w:noProof/>
          <w:lang w:eastAsia="tr-TR"/>
        </w:rPr>
        <w:pict>
          <v:shape id="_x0000_s1038" type="#_x0000_t87" style="position:absolute;margin-left:19.45pt;margin-top:20pt;width:12pt;height:18.4pt;z-index:251661824"/>
        </w:pict>
      </w:r>
      <w:r w:rsidRPr="00953581">
        <w:rPr>
          <w:rFonts w:ascii="Times New Roman" w:hAnsi="Times New Roman"/>
          <w:color w:val="0F243E"/>
        </w:rPr>
        <w:t xml:space="preserve">    4-            </w:t>
      </w:r>
      <w:r w:rsidRPr="00953581">
        <w:rPr>
          <w:rFonts w:ascii="Times New Roman" w:hAnsi="Times New Roman"/>
          <w:bCs/>
          <w:color w:val="0F243E"/>
        </w:rPr>
        <w:t>Türkiye Cumhuriyeti’nin ilk cumhurbaşkanı Mustafa Kemal Atatürk’tür.</w:t>
      </w:r>
    </w:p>
    <w:p w:rsidR="00697CEF" w:rsidRPr="00953581" w:rsidRDefault="00697CEF" w:rsidP="0068330A">
      <w:pPr>
        <w:rPr>
          <w:rFonts w:ascii="Times New Roman" w:hAnsi="Times New Roman"/>
          <w:color w:val="0F243E"/>
        </w:rPr>
      </w:pPr>
      <w:r>
        <w:rPr>
          <w:noProof/>
          <w:lang w:eastAsia="tr-TR"/>
        </w:rPr>
        <w:pict>
          <v:shape id="_x0000_s1039" type="#_x0000_t88" style="position:absolute;margin-left:38.95pt;margin-top:20.2pt;width:12pt;height:18.3pt;z-index:251664896"/>
        </w:pict>
      </w:r>
      <w:r>
        <w:rPr>
          <w:noProof/>
          <w:lang w:eastAsia="tr-TR"/>
        </w:rPr>
        <w:pict>
          <v:shape id="_x0000_s1040" type="#_x0000_t87" style="position:absolute;margin-left:19.45pt;margin-top:20.2pt;width:12pt;height:18.4pt;z-index:251663872"/>
        </w:pict>
      </w:r>
      <w:r w:rsidRPr="00953581">
        <w:rPr>
          <w:rFonts w:ascii="Times New Roman" w:hAnsi="Times New Roman"/>
          <w:color w:val="0F243E"/>
        </w:rPr>
        <w:t xml:space="preserve">    5-            Mondros Antlaşmasına göre yurdumuz İtilaf Devletlerince işgal edilmiştir.</w:t>
      </w:r>
    </w:p>
    <w:p w:rsidR="00697CEF" w:rsidRPr="00953581" w:rsidRDefault="00697CEF" w:rsidP="00B06265">
      <w:pPr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6-</w:t>
      </w:r>
      <w:r w:rsidRPr="00953581">
        <w:rPr>
          <w:rFonts w:ascii="Times New Roman" w:hAnsi="Times New Roman"/>
          <w:color w:val="0F243E"/>
        </w:rPr>
        <w:tab/>
        <w:t xml:space="preserve">      Tarihte Türklerin oynadığı güreş, cirit, horon gibi oyunlar milli kültürümüzde yer tutar.</w:t>
      </w:r>
    </w:p>
    <w:p w:rsidR="00697CEF" w:rsidRPr="00953581" w:rsidRDefault="00697CEF" w:rsidP="00B06265">
      <w:pPr>
        <w:rPr>
          <w:rFonts w:ascii="Arial Narrow" w:hAnsi="Arial Narrow" w:cs="Arial"/>
          <w:b/>
          <w:bCs/>
          <w:color w:val="0F243E"/>
          <w:lang w:eastAsia="tr-TR"/>
        </w:rPr>
        <w:sectPr w:rsidR="00697CEF" w:rsidRPr="00953581" w:rsidSect="00B06265">
          <w:pgSz w:w="11906" w:h="16838"/>
          <w:pgMar w:top="284" w:right="624" w:bottom="567" w:left="624" w:header="709" w:footer="709" w:gutter="0"/>
          <w:cols w:space="708"/>
          <w:docGrid w:linePitch="360"/>
        </w:sectPr>
      </w:pPr>
      <w:r w:rsidRPr="00953581">
        <w:rPr>
          <w:rFonts w:ascii="Times New Roman" w:hAnsi="Times New Roman"/>
          <w:b/>
          <w:color w:val="0F243E"/>
        </w:rPr>
        <w:t xml:space="preserve">E - </w:t>
      </w:r>
      <w:r w:rsidRPr="00953581">
        <w:rPr>
          <w:rFonts w:ascii="Arial Narrow" w:hAnsi="Arial Narrow" w:cs="Arial"/>
          <w:b/>
          <w:bCs/>
          <w:color w:val="0F243E"/>
          <w:lang w:eastAsia="tr-TR"/>
        </w:rPr>
        <w:t>Aşağıdaki çoktan seçmeli soruları cevaplayınız.(Her soru 4’er puandır.)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b/>
          <w:bCs/>
          <w:color w:val="0F243E"/>
          <w:lang w:eastAsia="tr-TR"/>
        </w:rPr>
        <w:t>1. Sözlü tarih  yöntemiyle aile tarihimizi yazmak istiyoruz.Aşağıdaki kişilerden  hangisiyle bu çalışmayı</w:t>
      </w:r>
      <w:r w:rsidRPr="00953581">
        <w:rPr>
          <w:rFonts w:ascii="Times New Roman" w:hAnsi="Times New Roman"/>
          <w:color w:val="0F243E"/>
          <w:lang w:eastAsia="tr-TR"/>
        </w:rPr>
        <w:t xml:space="preserve"> </w:t>
      </w:r>
      <w:r w:rsidRPr="00953581">
        <w:rPr>
          <w:rFonts w:ascii="Times New Roman" w:hAnsi="Times New Roman"/>
          <w:b/>
          <w:bCs/>
          <w:color w:val="0F243E"/>
          <w:u w:val="single"/>
          <w:lang w:eastAsia="tr-TR"/>
        </w:rPr>
        <w:t>gerçekleştiremeyiz?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 A) Babası             </w:t>
      </w:r>
      <w:r w:rsidRPr="00953581">
        <w:rPr>
          <w:rFonts w:ascii="Times New Roman" w:hAnsi="Times New Roman"/>
          <w:color w:val="0F243E"/>
          <w:lang w:eastAsia="tr-TR"/>
        </w:rPr>
        <w:tab/>
        <w:t xml:space="preserve">B)Dedesi   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 C) Dayısı                      D) Öğretmeni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b/>
          <w:color w:val="0F243E"/>
          <w:sz w:val="22"/>
          <w:szCs w:val="22"/>
        </w:rPr>
      </w:pP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b/>
          <w:bCs/>
          <w:color w:val="0F243E"/>
          <w:sz w:val="22"/>
          <w:szCs w:val="22"/>
        </w:rPr>
      </w:pPr>
      <w:r w:rsidRPr="00953581">
        <w:rPr>
          <w:b/>
          <w:color w:val="0F243E"/>
          <w:sz w:val="22"/>
          <w:szCs w:val="22"/>
        </w:rPr>
        <w:t>2.</w:t>
      </w:r>
      <w:r w:rsidRPr="00953581">
        <w:rPr>
          <w:b/>
          <w:bCs/>
          <w:color w:val="0F243E"/>
          <w:sz w:val="22"/>
          <w:szCs w:val="22"/>
        </w:rPr>
        <w:t>Aşağıdakilerden hangisi, Türk kültürüne ait geleneksel kutlamalardan biri</w:t>
      </w:r>
      <w:r w:rsidRPr="00953581">
        <w:rPr>
          <w:color w:val="0F243E"/>
          <w:sz w:val="22"/>
          <w:szCs w:val="22"/>
        </w:rPr>
        <w:t xml:space="preserve"> </w:t>
      </w:r>
      <w:r w:rsidRPr="00953581">
        <w:rPr>
          <w:b/>
          <w:bCs/>
          <w:color w:val="0F243E"/>
          <w:sz w:val="22"/>
          <w:szCs w:val="22"/>
          <w:u w:val="single"/>
        </w:rPr>
        <w:t>değildir</w:t>
      </w:r>
      <w:r w:rsidRPr="00953581">
        <w:rPr>
          <w:b/>
          <w:bCs/>
          <w:color w:val="0F243E"/>
          <w:sz w:val="22"/>
          <w:szCs w:val="22"/>
        </w:rPr>
        <w:t>?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 xml:space="preserve">A)Yılbaşı kutlaması      B)Sünnet düğün                      C)Kına gecesi            </w:t>
      </w:r>
      <w:r w:rsidRPr="00953581">
        <w:rPr>
          <w:color w:val="0F243E"/>
          <w:sz w:val="22"/>
          <w:szCs w:val="22"/>
        </w:rPr>
        <w:tab/>
        <w:t>D)Kurban Bayramı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b/>
          <w:color w:val="0F243E"/>
          <w:sz w:val="22"/>
          <w:szCs w:val="22"/>
        </w:rPr>
        <w:t>3.</w:t>
      </w:r>
      <w:r w:rsidRPr="00953581">
        <w:rPr>
          <w:rStyle w:val="Strong"/>
          <w:color w:val="0F243E"/>
          <w:sz w:val="22"/>
          <w:szCs w:val="22"/>
        </w:rPr>
        <w:t xml:space="preserve"> Mustafa Kemal'in Samsun'a çıkma amacı aşağıdakilerden hangisidir?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 xml:space="preserve">A)Samsun’u gezmek </w:t>
      </w:r>
      <w:r w:rsidRPr="00953581">
        <w:rPr>
          <w:color w:val="0F243E"/>
          <w:sz w:val="22"/>
          <w:szCs w:val="22"/>
        </w:rPr>
        <w:tab/>
      </w:r>
      <w:r w:rsidRPr="00953581">
        <w:rPr>
          <w:color w:val="0F243E"/>
          <w:sz w:val="22"/>
          <w:szCs w:val="22"/>
        </w:rPr>
        <w:tab/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>C) İstanbul’dan kaçmak,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>B)Milli Mücadele’yi başlatmak,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>D) Cumhurbaşkanı olmak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4. Hangi cümle millî kültürü yansıtan bir ifade taşımaz?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 Bir fincan kahvenin kırk yıl hatırı vardır.   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B) Gelin ata binmiş,” Ya  nasip” demiş.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 Evimiz üç katlıdır.               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D) Ayşe’nin çeyizlerini görmeye gittik.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5. Melike, cumhuriyetin ilânı ile ilgili araştırma yaparken ansiklopedide cephede mermi taşıyan kadınlar görmüştür</w:t>
      </w:r>
    </w:p>
    <w:p w:rsidR="00697CEF" w:rsidRPr="00953581" w:rsidRDefault="00697CEF" w:rsidP="00936476">
      <w:pPr>
        <w:spacing w:after="0" w:line="240" w:lineRule="auto"/>
        <w:ind w:firstLine="28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Bu resim ile ilgili aşağıdakilerden hangisi söylenemez?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 Türk kadınının çok  fedakar  olduğu                  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B) Cumhuriyetin zor kazanıldığı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 Türk halkının vatansever olduğu            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D) Türk halkının düşmanlara esir düştüğü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b/>
          <w:color w:val="0F243E"/>
        </w:rPr>
      </w:pPr>
      <w:r w:rsidRPr="00953581">
        <w:rPr>
          <w:rFonts w:ascii="Times New Roman" w:eastAsia="VagRoundedThin" w:hAnsi="Times New Roman"/>
          <w:b/>
          <w:color w:val="0F243E"/>
        </w:rPr>
        <w:t>6.Yeni Türk Devleti aşağıdakilerden hangisi ile kurulmuştur?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A)Samsun’a çıkılması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B)Erzurum Kongresinin yapılması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C)Cumhuriyet’in ilan edilmesi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D)Sivas Kongresi’nin yapılması</w:t>
      </w:r>
    </w:p>
    <w:p w:rsidR="00697CEF" w:rsidRPr="00953581" w:rsidRDefault="00697CEF" w:rsidP="00936476">
      <w:pPr>
        <w:pStyle w:val="ListParagraph"/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7. Mustafa Kemal Paşa’ya hangi savaştan sonra“Gazilik” unvanı ve “Mareşallik” rütbesi verilmiştir?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A.I.İnönü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>B.II. İnönü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C.Sakarya Savaşı 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>D.Büyük Taarruz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8.  I.Dünya Savaşı sonrası hangi anlaşma ile yurdumuzun toprakları işgal edilmeye başlandı?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A)</w:t>
      </w:r>
      <w:r w:rsidRPr="00953581">
        <w:rPr>
          <w:rFonts w:ascii="Times New Roman" w:hAnsi="Times New Roman"/>
          <w:color w:val="0F243E"/>
        </w:rPr>
        <w:t xml:space="preserve"> Mondros Ateşkes Anlaşması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B)</w:t>
      </w:r>
      <w:r w:rsidRPr="00953581">
        <w:rPr>
          <w:rFonts w:ascii="Times New Roman" w:hAnsi="Times New Roman"/>
          <w:color w:val="0F243E"/>
        </w:rPr>
        <w:t xml:space="preserve"> Ankara Anlaşması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C)</w:t>
      </w:r>
      <w:r w:rsidRPr="00953581">
        <w:rPr>
          <w:rFonts w:ascii="Times New Roman" w:hAnsi="Times New Roman"/>
          <w:color w:val="0F243E"/>
        </w:rPr>
        <w:t xml:space="preserve"> Gümrü Anlaşması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D)</w:t>
      </w:r>
      <w:r w:rsidRPr="00953581">
        <w:rPr>
          <w:rFonts w:ascii="Times New Roman" w:hAnsi="Times New Roman"/>
          <w:color w:val="0F243E"/>
        </w:rPr>
        <w:t xml:space="preserve"> Mudanya Anlaşması</w:t>
      </w:r>
      <w:r w:rsidRPr="00953581">
        <w:rPr>
          <w:rFonts w:ascii="Times New Roman" w:hAnsi="Times New Roman"/>
          <w:b/>
          <w:color w:val="0F243E"/>
        </w:rPr>
        <w:t xml:space="preserve"> 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9. </w:t>
      </w:r>
      <w:r w:rsidRPr="00953581">
        <w:rPr>
          <w:rFonts w:ascii="Times New Roman" w:hAnsi="Times New Roman"/>
          <w:color w:val="0F243E"/>
        </w:rPr>
        <w:t xml:space="preserve">I-Atatürk’ün Samsun’a  çıkışı  </w:t>
      </w:r>
    </w:p>
    <w:p w:rsidR="00697CEF" w:rsidRPr="00953581" w:rsidRDefault="00697CEF" w:rsidP="00B06265">
      <w:pPr>
        <w:spacing w:after="0" w:line="240" w:lineRule="auto"/>
        <w:ind w:left="21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II- Atatürk’ün  ölümü                                                                                                III-Cumhuriyetin  İlan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IV- TBMM’nin  açılışı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</w:t>
      </w:r>
      <w:r w:rsidRPr="00953581">
        <w:rPr>
          <w:rFonts w:ascii="Times New Roman" w:hAnsi="Times New Roman"/>
          <w:b/>
          <w:color w:val="0F243E"/>
        </w:rPr>
        <w:t>Yukarıdaki  olayların  kronolojik  sıralanışı   hangi  seçenekte  verilmiştir?</w:t>
      </w:r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A)   I – IV – III – II              B)   I – III – IV – II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   IV – II – III – I              D)   III – IV – I – II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  <w:u w:val="single"/>
        </w:rPr>
      </w:pPr>
      <w:r w:rsidRPr="00953581">
        <w:rPr>
          <w:rFonts w:ascii="Times New Roman" w:hAnsi="Times New Roman"/>
          <w:b/>
          <w:color w:val="0F243E"/>
        </w:rPr>
        <w:t xml:space="preserve">10.Aşağıdakilerden hangisi dedelerimizin ve ninelerimizin oynadığı oyunlardan </w:t>
      </w:r>
      <w:r w:rsidRPr="00953581">
        <w:rPr>
          <w:rFonts w:ascii="Times New Roman" w:hAnsi="Times New Roman"/>
          <w:b/>
          <w:color w:val="0F243E"/>
          <w:u w:val="single"/>
        </w:rPr>
        <w:t>olamaz?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  <w:u w:val="singl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 Bilgisayar  oyunu </w:t>
      </w:r>
      <w:r w:rsidRPr="00953581">
        <w:rPr>
          <w:rFonts w:ascii="Times New Roman" w:hAnsi="Times New Roman"/>
          <w:color w:val="0F243E"/>
        </w:rPr>
        <w:tab/>
        <w:t>B)Saklambaç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C)Çelik çomak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 xml:space="preserve">C)Körebe 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736D11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b/>
          <w:color w:val="0F243E"/>
        </w:rPr>
      </w:pPr>
      <w:r w:rsidRPr="00953581">
        <w:rPr>
          <w:rFonts w:ascii="Times New Roman" w:eastAsia="VagRoundedThin" w:hAnsi="Times New Roman"/>
          <w:b/>
          <w:color w:val="0F243E"/>
        </w:rPr>
        <w:t xml:space="preserve">11. </w:t>
      </w:r>
      <w:r w:rsidRPr="00953581">
        <w:rPr>
          <w:rFonts w:ascii="Times New Roman" w:eastAsia="VagRoundedThin" w:hAnsi="Times New Roman"/>
          <w:color w:val="0F243E"/>
        </w:rPr>
        <w:t xml:space="preserve">Aşağıdakilerden hangisi Mustafa Kemal’in </w:t>
      </w:r>
      <w:r w:rsidRPr="00953581">
        <w:rPr>
          <w:rFonts w:ascii="Times New Roman" w:eastAsia="VagRoundedThin" w:hAnsi="Times New Roman"/>
          <w:color w:val="0F243E"/>
          <w:u w:val="single"/>
        </w:rPr>
        <w:t>ilk askeri</w:t>
      </w:r>
      <w:r w:rsidRPr="00953581">
        <w:rPr>
          <w:rFonts w:ascii="Times New Roman" w:eastAsia="VagRoundedThin" w:hAnsi="Times New Roman"/>
          <w:color w:val="0F243E"/>
        </w:rPr>
        <w:t xml:space="preserve"> başarıları arasında </w:t>
      </w:r>
      <w:r w:rsidRPr="00953581">
        <w:rPr>
          <w:rFonts w:ascii="Times New Roman" w:eastAsia="VagRoundedThin" w:hAnsi="Times New Roman"/>
          <w:color w:val="0F243E"/>
          <w:u w:val="single"/>
        </w:rPr>
        <w:t>yer almaz</w:t>
      </w:r>
      <w:r w:rsidRPr="00953581">
        <w:rPr>
          <w:rFonts w:ascii="Times New Roman" w:eastAsia="VagRoundedThin" w:hAnsi="Times New Roman"/>
          <w:color w:val="0F243E"/>
        </w:rPr>
        <w:t>?</w:t>
      </w:r>
    </w:p>
    <w:p w:rsidR="00697CEF" w:rsidRPr="00953581" w:rsidRDefault="00697CEF" w:rsidP="00736D11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  <w:b/>
          <w:color w:val="0F243E"/>
        </w:rPr>
      </w:pPr>
    </w:p>
    <w:p w:rsidR="00697CEF" w:rsidRPr="00953581" w:rsidRDefault="00697CEF" w:rsidP="00736D11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A)Çanakkale Savaşı      B) Trablusgarp Savaşı</w:t>
      </w:r>
    </w:p>
    <w:p w:rsidR="00697CEF" w:rsidRPr="00953581" w:rsidRDefault="00697CEF" w:rsidP="00736D11">
      <w:pPr>
        <w:tabs>
          <w:tab w:val="left" w:pos="284"/>
        </w:tabs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C)Balkan savaşları        D) 2.Dünya Savaşı</w:t>
      </w:r>
    </w:p>
    <w:p w:rsidR="00697CEF" w:rsidRPr="00953581" w:rsidRDefault="00697CEF" w:rsidP="00736D11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  <w:lang w:eastAsia="tr-TR"/>
        </w:rPr>
      </w:pPr>
      <w:r w:rsidRPr="00953581">
        <w:rPr>
          <w:rFonts w:ascii="Times New Roman" w:hAnsi="Times New Roman"/>
          <w:b/>
          <w:color w:val="0F243E"/>
          <w:lang w:eastAsia="tr-TR"/>
        </w:rPr>
        <w:t xml:space="preserve">12.Anne, baba ve çocuklardan oluşan </w:t>
      </w:r>
      <w:r w:rsidRPr="00953581">
        <w:rPr>
          <w:rFonts w:ascii="Times New Roman" w:hAnsi="Times New Roman"/>
          <w:b/>
          <w:color w:val="0F243E"/>
          <w:u w:val="single"/>
          <w:lang w:eastAsia="tr-TR"/>
        </w:rPr>
        <w:t>en küçük</w:t>
      </w:r>
      <w:r w:rsidRPr="00953581">
        <w:rPr>
          <w:rFonts w:ascii="Times New Roman" w:hAnsi="Times New Roman"/>
          <w:b/>
          <w:color w:val="0F243E"/>
          <w:lang w:eastAsia="tr-TR"/>
        </w:rPr>
        <w:t xml:space="preserve"> topluluğa ne ad verilir?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A) akraba </w:t>
      </w:r>
      <w:r w:rsidRPr="00953581">
        <w:rPr>
          <w:rFonts w:ascii="Times New Roman" w:hAnsi="Times New Roman"/>
          <w:color w:val="0F243E"/>
          <w:lang w:eastAsia="tr-TR"/>
        </w:rPr>
        <w:tab/>
      </w:r>
      <w:r w:rsidRPr="00953581">
        <w:rPr>
          <w:rFonts w:ascii="Times New Roman" w:hAnsi="Times New Roman"/>
          <w:color w:val="0F243E"/>
          <w:lang w:eastAsia="tr-TR"/>
        </w:rPr>
        <w:tab/>
        <w:t>B) evlat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C) aile </w:t>
      </w:r>
      <w:r w:rsidRPr="00953581">
        <w:rPr>
          <w:rFonts w:ascii="Times New Roman" w:hAnsi="Times New Roman"/>
          <w:color w:val="0F243E"/>
          <w:lang w:eastAsia="tr-TR"/>
        </w:rPr>
        <w:tab/>
      </w:r>
      <w:r w:rsidRPr="00953581">
        <w:rPr>
          <w:rFonts w:ascii="Times New Roman" w:hAnsi="Times New Roman"/>
          <w:color w:val="0F243E"/>
          <w:lang w:eastAsia="tr-TR"/>
        </w:rPr>
        <w:tab/>
      </w:r>
      <w:r w:rsidRPr="00953581">
        <w:rPr>
          <w:rFonts w:ascii="Times New Roman" w:hAnsi="Times New Roman"/>
          <w:color w:val="0F243E"/>
          <w:lang w:eastAsia="tr-TR"/>
        </w:rPr>
        <w:tab/>
        <w:t>D) topluluk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smartTag w:uri="urn:schemas-microsoft-com:office:smarttags" w:element="metricconverter">
        <w:smartTagPr>
          <w:attr w:name="ProductID" w:val="13. “"/>
        </w:smartTagPr>
        <w:r w:rsidRPr="00953581">
          <w:rPr>
            <w:rFonts w:ascii="Times New Roman" w:hAnsi="Times New Roman"/>
            <w:b/>
            <w:color w:val="0F243E"/>
          </w:rPr>
          <w:t>13. “</w:t>
        </w:r>
      </w:smartTag>
      <w:r w:rsidRPr="00953581">
        <w:rPr>
          <w:rFonts w:ascii="Times New Roman" w:hAnsi="Times New Roman"/>
          <w:b/>
          <w:color w:val="0F243E"/>
        </w:rPr>
        <w:t xml:space="preserve"> Yurtta barış, dünyada barış.” sözü Atatürk’ün hangi özelliğini göstermektedir?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 A) </w:t>
      </w:r>
      <w:r w:rsidRPr="00953581">
        <w:rPr>
          <w:rFonts w:ascii="Times New Roman" w:hAnsi="Times New Roman"/>
          <w:color w:val="0F243E"/>
        </w:rPr>
        <w:t xml:space="preserve">liderliğini   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b/>
          <w:color w:val="0F243E"/>
        </w:rPr>
        <w:t xml:space="preserve">B) </w:t>
      </w:r>
      <w:r w:rsidRPr="00953581">
        <w:rPr>
          <w:rFonts w:ascii="Times New Roman" w:hAnsi="Times New Roman"/>
          <w:color w:val="0F243E"/>
        </w:rPr>
        <w:t xml:space="preserve">çok yönlülüğünü         </w:t>
      </w:r>
      <w:r w:rsidRPr="00953581">
        <w:rPr>
          <w:rFonts w:ascii="Times New Roman" w:hAnsi="Times New Roman"/>
          <w:color w:val="0F243E"/>
        </w:rPr>
        <w:tab/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C) </w:t>
      </w:r>
      <w:r w:rsidRPr="00953581">
        <w:rPr>
          <w:rFonts w:ascii="Times New Roman" w:hAnsi="Times New Roman"/>
          <w:color w:val="0F243E"/>
        </w:rPr>
        <w:t xml:space="preserve">barışseverliğini        </w:t>
      </w:r>
      <w:r w:rsidRPr="00953581">
        <w:rPr>
          <w:rFonts w:ascii="Times New Roman" w:hAnsi="Times New Roman"/>
          <w:b/>
          <w:color w:val="0F243E"/>
        </w:rPr>
        <w:t xml:space="preserve">D)  </w:t>
      </w:r>
      <w:r w:rsidRPr="00953581">
        <w:rPr>
          <w:rFonts w:ascii="Times New Roman" w:hAnsi="Times New Roman"/>
          <w:color w:val="0F243E"/>
        </w:rPr>
        <w:t>ileri görüşlülüğünü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i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14.Aşağıdaki kimlik bilgilerinden hangisi bir ailedeki bireylerin nüfus cüzdanlarında hep aynıdır?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341F2B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A-Doğum Tarihi           </w:t>
      </w:r>
      <w:r w:rsidRPr="00953581">
        <w:rPr>
          <w:rFonts w:ascii="Times New Roman" w:hAnsi="Times New Roman"/>
          <w:color w:val="0F243E"/>
        </w:rPr>
        <w:tab/>
        <w:t xml:space="preserve">B-Baba-Anne Adı         C- Medeni Hali         </w:t>
      </w:r>
      <w:r w:rsidRPr="00953581">
        <w:rPr>
          <w:rFonts w:ascii="Times New Roman" w:hAnsi="Times New Roman"/>
          <w:color w:val="0F243E"/>
        </w:rPr>
        <w:tab/>
        <w:t>D-Soyadı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15. “Teknolojinin gelişmesiyle birlikte kültürümüzün ögelerinde değişmeler yaşandı.”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  <w:u w:val="single"/>
        </w:rPr>
      </w:pPr>
      <w:r w:rsidRPr="00953581">
        <w:rPr>
          <w:rFonts w:ascii="Times New Roman" w:hAnsi="Times New Roman"/>
          <w:b/>
          <w:bCs/>
          <w:color w:val="0F243E"/>
          <w:u w:val="single"/>
        </w:rPr>
        <w:t>Aşağıdakilerden hangisi bu değişime örnek olamaz?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  <w:u w:val="singl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>A) Eskiden oynanan oyun ve oyuncakların yerini bilgisayar oyunlarının alması</w:t>
      </w:r>
      <w:r w:rsidRPr="00953581">
        <w:rPr>
          <w:rFonts w:ascii="Times New Roman" w:hAnsi="Times New Roman"/>
          <w:bCs/>
          <w:color w:val="0F243E"/>
        </w:rPr>
        <w:tab/>
      </w:r>
      <w:r w:rsidRPr="00953581">
        <w:rPr>
          <w:rFonts w:ascii="Times New Roman" w:hAnsi="Times New Roman"/>
          <w:bCs/>
          <w:color w:val="0F243E"/>
        </w:rPr>
        <w:tab/>
      </w:r>
      <w:r w:rsidRPr="00953581">
        <w:rPr>
          <w:rFonts w:ascii="Times New Roman" w:hAnsi="Times New Roman"/>
          <w:bCs/>
          <w:color w:val="0F243E"/>
        </w:rPr>
        <w:tab/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>B) Gelinlerin at üstünde değil de arabalarla taşınması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C) Bayramlarda tebrik kart atmak yerine mesaj atılması, telefonla konuşulması </w:t>
      </w:r>
    </w:p>
    <w:p w:rsidR="00697CEF" w:rsidRPr="00953581" w:rsidRDefault="00697CEF" w:rsidP="002D15B0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>D) Apartman dairelerinin yerini tek katlı ahşap evlerin alması</w:t>
      </w: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>16.</w:t>
      </w:r>
      <w:r w:rsidRPr="00953581">
        <w:rPr>
          <w:rFonts w:ascii="Times New Roman" w:hAnsi="Times New Roman"/>
          <w:color w:val="0F243E"/>
        </w:rPr>
        <w:t xml:space="preserve"> Birinci Dünya Savaşı sonunda yurdumuz bazı </w:t>
      </w:r>
      <w:r w:rsidRPr="00953581">
        <w:rPr>
          <w:rFonts w:ascii="Times New Roman" w:hAnsi="Times New Roman"/>
          <w:color w:val="0F243E"/>
          <w:u w:val="single"/>
        </w:rPr>
        <w:t>batılı</w:t>
      </w:r>
      <w:r w:rsidRPr="00953581">
        <w:rPr>
          <w:rFonts w:ascii="Times New Roman" w:hAnsi="Times New Roman"/>
          <w:color w:val="0F243E"/>
        </w:rPr>
        <w:t xml:space="preserve"> ülkelerce işgal edilmiştir. </w:t>
      </w:r>
      <w:r w:rsidRPr="00953581">
        <w:rPr>
          <w:rFonts w:ascii="Times New Roman" w:hAnsi="Times New Roman"/>
          <w:b/>
          <w:color w:val="0F243E"/>
        </w:rPr>
        <w:t xml:space="preserve">Bu ülkeler arasında aşağıdakilerden hangisi </w:t>
      </w:r>
      <w:r w:rsidRPr="00953581">
        <w:rPr>
          <w:rFonts w:ascii="Times New Roman" w:hAnsi="Times New Roman"/>
          <w:b/>
          <w:color w:val="0F243E"/>
          <w:u w:val="single"/>
        </w:rPr>
        <w:t>yoktur</w:t>
      </w:r>
      <w:r w:rsidRPr="00953581">
        <w:rPr>
          <w:rFonts w:ascii="Times New Roman" w:hAnsi="Times New Roman"/>
          <w:color w:val="0F243E"/>
        </w:rPr>
        <w:t>?</w:t>
      </w: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A- Fransa                   B- İtalya              </w:t>
      </w: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C- İngiltere                D- Almanya</w:t>
      </w:r>
    </w:p>
    <w:p w:rsidR="00697CEF" w:rsidRPr="00953581" w:rsidRDefault="00697CEF" w:rsidP="00BC32A9">
      <w:pPr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      </w:t>
      </w:r>
    </w:p>
    <w:p w:rsidR="00697CEF" w:rsidRPr="00953581" w:rsidRDefault="00697CEF" w:rsidP="00BC32A9">
      <w:pPr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>17.</w:t>
      </w:r>
      <w:r w:rsidRPr="00953581">
        <w:rPr>
          <w:rFonts w:ascii="Times New Roman" w:hAnsi="Times New Roman"/>
          <w:color w:val="0F243E"/>
        </w:rPr>
        <w:t xml:space="preserve"> Bir konu hakkında bilen kişilerle yapılan görüşmeler sonucunda ortaya çıkan </w:t>
      </w:r>
      <w:r w:rsidRPr="00953581">
        <w:rPr>
          <w:rFonts w:ascii="Times New Roman" w:hAnsi="Times New Roman"/>
          <w:color w:val="0F243E"/>
          <w:u w:val="single"/>
        </w:rPr>
        <w:t>bilgilere</w:t>
      </w:r>
      <w:r w:rsidRPr="00953581">
        <w:rPr>
          <w:rFonts w:ascii="Times New Roman" w:hAnsi="Times New Roman"/>
          <w:color w:val="0F243E"/>
        </w:rPr>
        <w:t xml:space="preserve"> dayalı tarihe ne ad verilir?</w:t>
      </w:r>
      <w:r w:rsidRPr="00953581">
        <w:rPr>
          <w:rFonts w:ascii="Times New Roman" w:hAnsi="Times New Roman"/>
          <w:b/>
          <w:color w:val="0F243E"/>
        </w:rPr>
        <w:t xml:space="preserve"> </w:t>
      </w:r>
    </w:p>
    <w:p w:rsidR="00697CEF" w:rsidRPr="00953581" w:rsidRDefault="00697CEF" w:rsidP="00AE3A4B">
      <w:pPr>
        <w:pStyle w:val="ListParagraph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Yazılı Tarih                 </w:t>
      </w:r>
    </w:p>
    <w:p w:rsidR="00697CEF" w:rsidRPr="00953581" w:rsidRDefault="00697CEF" w:rsidP="00AE3A4B">
      <w:pPr>
        <w:pStyle w:val="ListParagraph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Sözlü Tarih      </w:t>
      </w:r>
    </w:p>
    <w:p w:rsidR="00697CEF" w:rsidRPr="00953581" w:rsidRDefault="00697CEF" w:rsidP="00AE3A4B">
      <w:pPr>
        <w:pStyle w:val="ListParagraph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Kültür Tarihi</w:t>
      </w:r>
    </w:p>
    <w:p w:rsidR="00697CEF" w:rsidRPr="00953581" w:rsidRDefault="00697CEF" w:rsidP="00AE3A4B">
      <w:pPr>
        <w:pStyle w:val="ListParagraph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Sanat Tarihi</w:t>
      </w:r>
    </w:p>
    <w:p w:rsidR="00697CEF" w:rsidRPr="00953581" w:rsidRDefault="00697CEF" w:rsidP="00B06265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</w:p>
    <w:p w:rsidR="00697CEF" w:rsidRPr="00953581" w:rsidRDefault="00697CEF" w:rsidP="00BC32A9">
      <w:pPr>
        <w:tabs>
          <w:tab w:val="left" w:pos="0"/>
        </w:tabs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>18.</w:t>
      </w:r>
      <w:r w:rsidRPr="00953581">
        <w:rPr>
          <w:rFonts w:ascii="Times New Roman" w:hAnsi="Times New Roman"/>
          <w:color w:val="0F243E"/>
        </w:rPr>
        <w:t xml:space="preserve"> Atatürk “</w:t>
      </w:r>
      <w:r w:rsidRPr="00953581">
        <w:rPr>
          <w:rFonts w:ascii="Times New Roman" w:hAnsi="Times New Roman"/>
          <w:b/>
          <w:color w:val="0F243E"/>
        </w:rPr>
        <w:t>Ordular, ilk hedefiniz Akdeniz’dir</w:t>
      </w:r>
      <w:r w:rsidRPr="00953581">
        <w:rPr>
          <w:rFonts w:ascii="Times New Roman" w:hAnsi="Times New Roman"/>
          <w:color w:val="0F243E"/>
        </w:rPr>
        <w:t>” emrini hangi savaşta vermiştir?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A)Sakarya Savaşı    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B)Başkomutanlık Meydan Muharebesi  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C)I. İnönü         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D)II. İnönü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19.</w:t>
      </w:r>
      <w:r w:rsidRPr="00953581">
        <w:rPr>
          <w:rFonts w:ascii="Times New Roman" w:hAnsi="Times New Roman"/>
          <w:b/>
          <w:color w:val="0F243E"/>
        </w:rPr>
        <w:t xml:space="preserve"> </w:t>
      </w:r>
      <w:r w:rsidRPr="00953581">
        <w:rPr>
          <w:rFonts w:ascii="Times New Roman" w:hAnsi="Times New Roman"/>
          <w:bCs/>
          <w:color w:val="0F243E"/>
        </w:rPr>
        <w:t xml:space="preserve">Aşağıdakilerden hangisi bir </w:t>
      </w:r>
      <w:r w:rsidRPr="00953581">
        <w:rPr>
          <w:rFonts w:ascii="Times New Roman" w:hAnsi="Times New Roman"/>
          <w:b/>
          <w:bCs/>
          <w:color w:val="0F243E"/>
        </w:rPr>
        <w:t>milleti oluşturan  öğelerden</w:t>
      </w:r>
      <w:r w:rsidRPr="00953581">
        <w:rPr>
          <w:rFonts w:ascii="Times New Roman" w:hAnsi="Times New Roman"/>
          <w:bCs/>
          <w:color w:val="0F243E"/>
        </w:rPr>
        <w:t xml:space="preserve"> birisi </w:t>
      </w:r>
      <w:r w:rsidRPr="00953581">
        <w:rPr>
          <w:rFonts w:ascii="Times New Roman" w:hAnsi="Times New Roman"/>
          <w:b/>
          <w:bCs/>
          <w:color w:val="0F243E"/>
          <w:u w:val="single"/>
        </w:rPr>
        <w:t>değildir</w:t>
      </w:r>
      <w:r w:rsidRPr="00953581">
        <w:rPr>
          <w:rFonts w:ascii="Times New Roman" w:hAnsi="Times New Roman"/>
          <w:b/>
          <w:bCs/>
          <w:color w:val="0F243E"/>
        </w:rPr>
        <w:t>?</w:t>
      </w:r>
      <w:r w:rsidRPr="00953581">
        <w:rPr>
          <w:rFonts w:ascii="Times New Roman" w:hAnsi="Times New Roman"/>
          <w:bCs/>
          <w:color w:val="0F243E"/>
        </w:rPr>
        <w:t xml:space="preserve">  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             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A) Tarih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B) Dil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C) Kültür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D) Kıyafet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</w:p>
    <w:p w:rsidR="00697CEF" w:rsidRPr="00953581" w:rsidRDefault="00697CEF" w:rsidP="00AE3A4B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b/>
          <w:color w:val="0F243E"/>
        </w:rPr>
        <w:t>20.</w:t>
      </w:r>
      <w:r w:rsidRPr="00953581">
        <w:rPr>
          <w:rFonts w:ascii="Times New Roman" w:eastAsia="VagRoundedThin" w:hAnsi="Times New Roman"/>
          <w:color w:val="0F243E"/>
        </w:rPr>
        <w:t xml:space="preserve"> Kurtuluş Savaşı’nı sona erdiren savaş ve antlaşma hangisinde doğru olarak verilmiştir?</w:t>
      </w:r>
    </w:p>
    <w:p w:rsidR="00697CEF" w:rsidRPr="00953581" w:rsidRDefault="00697CEF" w:rsidP="00661F4F">
      <w:pPr>
        <w:pStyle w:val="ListParagraph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A)I. İnönü Savaşı-Mudanya Ateşkes Antlaşması</w:t>
      </w:r>
    </w:p>
    <w:p w:rsidR="00697CEF" w:rsidRPr="00953581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B)Sakarya Savaşı- Ankara Antlaşması</w:t>
      </w:r>
    </w:p>
    <w:p w:rsidR="00697CEF" w:rsidRPr="00953581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C)Büyük Taarruz- Lozan Antlaşması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D)II. İnönü Savaşı-Lozan Antlaşması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hyperlink r:id="rId5" w:history="1">
        <w:r w:rsidRPr="005A63E5">
          <w:rPr>
            <w:rStyle w:val="Hyperlink"/>
            <w:rFonts w:ascii="Times New Roman" w:eastAsia="VagRoundedThin" w:hAnsi="Times New Roman"/>
          </w:rPr>
          <w:t>www.sorubak.com</w:t>
        </w:r>
      </w:hyperlink>
      <w:r>
        <w:rPr>
          <w:rFonts w:ascii="Times New Roman" w:eastAsia="VagRoundedThin" w:hAnsi="Times New Roman"/>
          <w:color w:val="0F243E"/>
        </w:rPr>
        <w:t xml:space="preserve"> 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ab/>
      </w:r>
      <w:r w:rsidRPr="00953581">
        <w:rPr>
          <w:rFonts w:ascii="Times New Roman" w:eastAsia="VagRoundedThin" w:hAnsi="Times New Roman"/>
          <w:color w:val="0F243E"/>
        </w:rPr>
        <w:tab/>
      </w:r>
      <w:r w:rsidRPr="00953581">
        <w:rPr>
          <w:rFonts w:ascii="Times New Roman" w:eastAsia="VagRoundedThin" w:hAnsi="Times New Roman"/>
          <w:color w:val="0F243E"/>
        </w:rPr>
        <w:tab/>
        <w:t xml:space="preserve">             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3116" w:firstLine="42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Başarılar…</w:t>
      </w:r>
    </w:p>
    <w:p w:rsidR="00697CEF" w:rsidRPr="00953581" w:rsidRDefault="00697CEF" w:rsidP="00AE3A4B">
      <w:pPr>
        <w:spacing w:after="0" w:line="240" w:lineRule="auto"/>
        <w:ind w:left="284"/>
        <w:rPr>
          <w:rFonts w:ascii="Arial Narrow" w:hAnsi="Arial Narrow" w:cs="Arial"/>
          <w:b/>
          <w:bCs/>
          <w:color w:val="0F243E"/>
          <w:lang w:eastAsia="tr-TR"/>
        </w:rPr>
      </w:pPr>
      <w:r w:rsidRPr="00953581">
        <w:rPr>
          <w:rFonts w:ascii="Times New Roman" w:eastAsia="VagRoundedThin" w:hAnsi="Times New Roman"/>
          <w:color w:val="0F243E"/>
        </w:rPr>
        <w:t xml:space="preserve"> </w:t>
      </w:r>
    </w:p>
    <w:sectPr w:rsidR="00697CEF" w:rsidRPr="00953581" w:rsidSect="00B06265">
      <w:type w:val="continuous"/>
      <w:pgSz w:w="11906" w:h="16838"/>
      <w:pgMar w:top="567" w:right="624" w:bottom="426" w:left="62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E78"/>
    <w:multiLevelType w:val="hybridMultilevel"/>
    <w:tmpl w:val="8B2EF22E"/>
    <w:lvl w:ilvl="0" w:tplc="8F6469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2643D94"/>
    <w:multiLevelType w:val="hybridMultilevel"/>
    <w:tmpl w:val="05527D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9F1925"/>
    <w:multiLevelType w:val="hybridMultilevel"/>
    <w:tmpl w:val="DC206436"/>
    <w:lvl w:ilvl="0" w:tplc="9F040B6E">
      <w:start w:val="1"/>
      <w:numFmt w:val="upperLetter"/>
      <w:lvlText w:val="%1)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27BE6E4B"/>
    <w:multiLevelType w:val="hybridMultilevel"/>
    <w:tmpl w:val="80F8461C"/>
    <w:lvl w:ilvl="0" w:tplc="258003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7C2C30"/>
    <w:multiLevelType w:val="hybridMultilevel"/>
    <w:tmpl w:val="1BDE97AE"/>
    <w:lvl w:ilvl="0" w:tplc="02F496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ABD03DA"/>
    <w:multiLevelType w:val="hybridMultilevel"/>
    <w:tmpl w:val="37B6A0C4"/>
    <w:lvl w:ilvl="0" w:tplc="FFF05D8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1E0394"/>
    <w:multiLevelType w:val="hybridMultilevel"/>
    <w:tmpl w:val="06684362"/>
    <w:lvl w:ilvl="0" w:tplc="679A0086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EE53A9E"/>
    <w:multiLevelType w:val="hybridMultilevel"/>
    <w:tmpl w:val="7FDCAB46"/>
    <w:lvl w:ilvl="0" w:tplc="2C3C57D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1B3A29"/>
    <w:multiLevelType w:val="hybridMultilevel"/>
    <w:tmpl w:val="56BE1152"/>
    <w:lvl w:ilvl="0" w:tplc="B29209E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56649D0"/>
    <w:multiLevelType w:val="hybridMultilevel"/>
    <w:tmpl w:val="69C28DEC"/>
    <w:lvl w:ilvl="0" w:tplc="27180A1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69B81119"/>
    <w:multiLevelType w:val="hybridMultilevel"/>
    <w:tmpl w:val="51046A46"/>
    <w:lvl w:ilvl="0" w:tplc="9F145F1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505E9C"/>
    <w:multiLevelType w:val="hybridMultilevel"/>
    <w:tmpl w:val="7FAC8F60"/>
    <w:lvl w:ilvl="0" w:tplc="E11C7A9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7E85387"/>
    <w:multiLevelType w:val="hybridMultilevel"/>
    <w:tmpl w:val="3EA23560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A305F52"/>
    <w:multiLevelType w:val="hybridMultilevel"/>
    <w:tmpl w:val="12E4F416"/>
    <w:lvl w:ilvl="0" w:tplc="D71E567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9B0FA3"/>
    <w:multiLevelType w:val="hybridMultilevel"/>
    <w:tmpl w:val="32148FE0"/>
    <w:lvl w:ilvl="0" w:tplc="8AB25BB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11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D3C"/>
    <w:rsid w:val="00017998"/>
    <w:rsid w:val="00032D4E"/>
    <w:rsid w:val="00056B07"/>
    <w:rsid w:val="000C0C8D"/>
    <w:rsid w:val="000E4277"/>
    <w:rsid w:val="0019495E"/>
    <w:rsid w:val="001B0144"/>
    <w:rsid w:val="0024460C"/>
    <w:rsid w:val="00254B99"/>
    <w:rsid w:val="0028541A"/>
    <w:rsid w:val="002B29DA"/>
    <w:rsid w:val="002D15B0"/>
    <w:rsid w:val="00307275"/>
    <w:rsid w:val="00341F2B"/>
    <w:rsid w:val="003664E0"/>
    <w:rsid w:val="003E09F4"/>
    <w:rsid w:val="00431D3C"/>
    <w:rsid w:val="00484A12"/>
    <w:rsid w:val="004B4373"/>
    <w:rsid w:val="004D388C"/>
    <w:rsid w:val="00545B21"/>
    <w:rsid w:val="005472EF"/>
    <w:rsid w:val="00592198"/>
    <w:rsid w:val="005A63E5"/>
    <w:rsid w:val="00661F4F"/>
    <w:rsid w:val="006748F6"/>
    <w:rsid w:val="0068330A"/>
    <w:rsid w:val="006969D9"/>
    <w:rsid w:val="00697CEF"/>
    <w:rsid w:val="006C39F5"/>
    <w:rsid w:val="0070768B"/>
    <w:rsid w:val="00736D11"/>
    <w:rsid w:val="00776C9B"/>
    <w:rsid w:val="007C5085"/>
    <w:rsid w:val="007E2F8A"/>
    <w:rsid w:val="0080320E"/>
    <w:rsid w:val="00814272"/>
    <w:rsid w:val="00816170"/>
    <w:rsid w:val="00816537"/>
    <w:rsid w:val="008861A0"/>
    <w:rsid w:val="00924F75"/>
    <w:rsid w:val="00927E72"/>
    <w:rsid w:val="0093592A"/>
    <w:rsid w:val="00936476"/>
    <w:rsid w:val="00953581"/>
    <w:rsid w:val="00974984"/>
    <w:rsid w:val="00993810"/>
    <w:rsid w:val="00A13F82"/>
    <w:rsid w:val="00A16BFF"/>
    <w:rsid w:val="00A4291D"/>
    <w:rsid w:val="00AB438D"/>
    <w:rsid w:val="00AE3A4B"/>
    <w:rsid w:val="00B06265"/>
    <w:rsid w:val="00B3666D"/>
    <w:rsid w:val="00B45863"/>
    <w:rsid w:val="00B52618"/>
    <w:rsid w:val="00B7486F"/>
    <w:rsid w:val="00BB1219"/>
    <w:rsid w:val="00BC32A9"/>
    <w:rsid w:val="00BD08F3"/>
    <w:rsid w:val="00CA16C5"/>
    <w:rsid w:val="00CE500E"/>
    <w:rsid w:val="00CF365A"/>
    <w:rsid w:val="00D71681"/>
    <w:rsid w:val="00D919ED"/>
    <w:rsid w:val="00DC079C"/>
    <w:rsid w:val="00DF2034"/>
    <w:rsid w:val="00E35027"/>
    <w:rsid w:val="00E90B7C"/>
    <w:rsid w:val="00E91CF0"/>
    <w:rsid w:val="00EB2321"/>
    <w:rsid w:val="00EB7892"/>
    <w:rsid w:val="00EC7A56"/>
    <w:rsid w:val="00F023BB"/>
    <w:rsid w:val="00F25D78"/>
    <w:rsid w:val="00F3578A"/>
    <w:rsid w:val="00F4114A"/>
    <w:rsid w:val="00F64AA8"/>
    <w:rsid w:val="00F7401A"/>
    <w:rsid w:val="00FA663B"/>
    <w:rsid w:val="00FB2263"/>
    <w:rsid w:val="00FB6829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31D3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31D3C"/>
    <w:rPr>
      <w:rFonts w:ascii="Arial" w:hAnsi="Arial" w:cs="Arial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431D3C"/>
    <w:pPr>
      <w:ind w:left="720"/>
      <w:contextualSpacing/>
    </w:pPr>
  </w:style>
  <w:style w:type="table" w:styleId="TableGrid">
    <w:name w:val="Table Grid"/>
    <w:basedOn w:val="TableNormal"/>
    <w:uiPriority w:val="99"/>
    <w:rsid w:val="00AB43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7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486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E90B7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E90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8861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8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78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2</Pages>
  <Words>869</Words>
  <Characters>4955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Davut Hoca</dc:creator>
  <cp:keywords/>
  <dc:description/>
  <cp:lastModifiedBy>EDANUR HANIM</cp:lastModifiedBy>
  <cp:revision>25</cp:revision>
  <cp:lastPrinted>2011-12-07T21:04:00Z</cp:lastPrinted>
  <dcterms:created xsi:type="dcterms:W3CDTF">2011-12-02T20:33:00Z</dcterms:created>
  <dcterms:modified xsi:type="dcterms:W3CDTF">2011-12-09T19:44:00Z</dcterms:modified>
</cp:coreProperties>
</file>