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7F4" w:rsidRDefault="007367F4">
      <w:r>
        <w:t>Adı Soyadı:…………………………….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13/12/2012</w:t>
      </w:r>
    </w:p>
    <w:p w:rsidR="007367F4" w:rsidRDefault="007367F4">
      <w:r>
        <w:t>No:…………..Sınıf:…………………...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Perşembe </w:t>
      </w:r>
    </w:p>
    <w:p w:rsidR="007367F4" w:rsidRDefault="007367F4" w:rsidP="00FC58A6">
      <w:pPr>
        <w:jc w:val="center"/>
      </w:pPr>
      <w:r>
        <w:t>75.YIL İLKÖĞRETİM OKULU</w:t>
      </w:r>
    </w:p>
    <w:p w:rsidR="007367F4" w:rsidRDefault="007367F4" w:rsidP="00FC58A6">
      <w:pPr>
        <w:jc w:val="center"/>
      </w:pPr>
      <w:r>
        <w:t>SOSYAL BİLGİLER 1.DÖNEM 2.YAZILI SORULARI(ORTAK SINAV)</w:t>
      </w:r>
    </w:p>
    <w:p w:rsidR="007367F4" w:rsidRPr="00253D8C" w:rsidRDefault="007367F4" w:rsidP="00FC58A6">
      <w:pPr>
        <w:rPr>
          <w:rFonts w:ascii="Arial Narrow" w:hAnsi="Arial Narrow"/>
          <w:b/>
          <w:color w:val="000000"/>
        </w:rPr>
      </w:pPr>
      <w:r w:rsidRPr="00C65BF2">
        <w:rPr>
          <w:rFonts w:ascii="Hand writing Mutlu" w:hAnsi="Hand writing Mutlu"/>
          <w:b/>
        </w:rPr>
        <w:t>A.</w:t>
      </w:r>
      <w:r w:rsidRPr="00C65BF2">
        <w:rPr>
          <w:rFonts w:ascii="Hand writing Mutlu" w:hAnsi="Hand writing Mutlu"/>
          <w:b/>
          <w:color w:val="000000"/>
        </w:rPr>
        <w:t xml:space="preserve"> Aşağıda eksik bırakılan sözcükleri uygun sözcüklerle tamamlayınız</w:t>
      </w:r>
      <w:r w:rsidRPr="00253D8C">
        <w:rPr>
          <w:rFonts w:ascii="Arial Narrow" w:hAnsi="Arial Narrow"/>
          <w:b/>
          <w:color w:val="000000"/>
        </w:rPr>
        <w:t>.</w:t>
      </w:r>
      <w:r>
        <w:rPr>
          <w:rFonts w:ascii="Arial Narrow" w:hAnsi="Arial Narrow"/>
          <w:b/>
          <w:color w:val="000000"/>
        </w:rPr>
        <w:t xml:space="preserve"> </w:t>
      </w:r>
      <w:r w:rsidRPr="00253D8C">
        <w:rPr>
          <w:rFonts w:ascii="Arial Narrow" w:hAnsi="Arial Narrow"/>
          <w:b/>
          <w:color w:val="000000"/>
        </w:rPr>
        <w:t>(10 Puan)</w:t>
      </w:r>
    </w:p>
    <w:p w:rsidR="007367F4" w:rsidRDefault="007367F4" w:rsidP="00FC58A6">
      <w:pPr>
        <w:rPr>
          <w:rFonts w:ascii="Comic Sans MS" w:hAnsi="Comic Sans MS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95pt;margin-top:-.25pt;width:542pt;height:28.15pt;z-index:251644416">
            <v:textbox>
              <w:txbxContent>
                <w:p w:rsidR="007367F4" w:rsidRPr="00FD3888" w:rsidRDefault="007367F4" w:rsidP="00FD3888">
                  <w:pPr>
                    <w:shd w:val="clear" w:color="auto" w:fill="002060"/>
                    <w:rPr>
                      <w:rFonts w:ascii="Alfabe Hv Bt" w:hAnsi="Alfabe Hv Bt"/>
                      <w:b/>
                    </w:rPr>
                  </w:pPr>
                  <w:r w:rsidRPr="00FD3888">
                    <w:rPr>
                      <w:rFonts w:ascii="Alfabe Hv Bt Tur" w:hAnsi="Alfabe Hv Bt Tur"/>
                      <w:b/>
                    </w:rPr>
                    <w:t>İstiklal</w:t>
                  </w:r>
                  <w:r w:rsidRPr="00FD3888">
                    <w:rPr>
                      <w:rFonts w:ascii="Alfabe Hv Bt" w:hAnsi="Alfabe Hv Bt"/>
                      <w:b/>
                    </w:rPr>
                    <w:t xml:space="preserve">, meteoroloji, kronoloji, milli kültür, </w:t>
                  </w:r>
                  <w:r w:rsidRPr="00FD3888">
                    <w:rPr>
                      <w:rFonts w:ascii="Alfabe Hv Bt Tur" w:hAnsi="Alfabe Hv Bt Tur"/>
                      <w:b/>
                    </w:rPr>
                    <w:t>hoşgörü, aile, nüfus,</w:t>
                  </w:r>
                  <w:r w:rsidRPr="00FD3888">
                    <w:rPr>
                      <w:rFonts w:ascii="Alfabe Hv Bt" w:hAnsi="Alfabe Hv Bt"/>
                      <w:b/>
                    </w:rPr>
                    <w:t xml:space="preserve"> yön, Milli Mücadele, </w:t>
                  </w:r>
                  <w:r w:rsidRPr="00FD3888">
                    <w:rPr>
                      <w:rFonts w:ascii="Alfabe Hv Bt Tur" w:hAnsi="Alfabe Hv Bt Tur"/>
                      <w:b/>
                    </w:rPr>
                    <w:t>kuş bakışı</w:t>
                  </w:r>
                  <w:r w:rsidRPr="00FD3888">
                    <w:rPr>
                      <w:rFonts w:ascii="Alfabe Hv Bt" w:hAnsi="Alfabe Hv Bt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7367F4" w:rsidRPr="00F83A60" w:rsidRDefault="007367F4" w:rsidP="00FC58A6">
      <w:pPr>
        <w:rPr>
          <w:rFonts w:ascii="Comic Sans MS" w:hAnsi="Comic Sans MS"/>
          <w:b/>
        </w:rPr>
      </w:pPr>
    </w:p>
    <w:p w:rsidR="007367F4" w:rsidRPr="008667CF" w:rsidRDefault="007367F4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1.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…………..cüzdanımız bizim Türkiye Cumhuriyeti vatandaşı olduğumuzu gösterir.</w:t>
      </w:r>
    </w:p>
    <w:p w:rsidR="007367F4" w:rsidRPr="008667CF" w:rsidRDefault="007367F4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2.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Başkalarının duygu ve düşüncelerine saygılı olmaya ……………….denir.</w:t>
      </w:r>
    </w:p>
    <w:p w:rsidR="007367F4" w:rsidRPr="008667CF" w:rsidRDefault="007367F4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3.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Yaşadığımız olayların oluş tarihine göre sıralanmasına …………………..denir.</w:t>
      </w:r>
    </w:p>
    <w:p w:rsidR="007367F4" w:rsidRPr="008667CF" w:rsidRDefault="007367F4" w:rsidP="0034531A">
      <w:pPr>
        <w:rPr>
          <w:rFonts w:ascii="Alfabe Hv Bt" w:hAnsi="Alfabe Hv Bt"/>
        </w:rPr>
      </w:pPr>
      <w:r w:rsidRPr="008667CF">
        <w:rPr>
          <w:rFonts w:ascii="Alfabe Hv Bt" w:hAnsi="Alfabe Hv Bt"/>
          <w:b/>
        </w:rPr>
        <w:t>4.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Kurtuluş Savaşı’nda cephede çarpışmış asker ya da sivil vatandaşlara kırmızı kurdeleli …………….madalyası verilmiştir.</w:t>
      </w:r>
    </w:p>
    <w:p w:rsidR="007367F4" w:rsidRPr="008667CF" w:rsidRDefault="007367F4" w:rsidP="0034531A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5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" w:hAnsi="Alfabe Hv Bt"/>
          <w:color w:val="000000"/>
        </w:rPr>
        <w:t xml:space="preserve"> </w:t>
      </w:r>
      <w:r>
        <w:rPr>
          <w:rFonts w:ascii="Alfabe Hv Bt Tur" w:hAnsi="Alfabe Hv Bt Tur"/>
          <w:color w:val="000000"/>
        </w:rPr>
        <w:t>Anne, baba ve çocuklardan oluşan topluluğa………………..denir.</w:t>
      </w:r>
      <w:r w:rsidRPr="008667CF">
        <w:rPr>
          <w:rFonts w:ascii="Alfabe Hv Bt" w:hAnsi="Alfabe Hv Bt"/>
          <w:color w:val="000000"/>
        </w:rPr>
        <w:t xml:space="preserve"> </w:t>
      </w:r>
    </w:p>
    <w:p w:rsidR="007367F4" w:rsidRPr="008667CF" w:rsidRDefault="007367F4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6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Bir milletin yaşam biçimini gösteren, onu diğer milletlerden ayıran özelliklere …………denir.</w:t>
      </w:r>
    </w:p>
    <w:p w:rsidR="007367F4" w:rsidRDefault="007367F4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7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…………………, Mustafa Kemal Atatürk’ün liderliğinde kazanılmıştır.</w:t>
      </w:r>
    </w:p>
    <w:p w:rsidR="007367F4" w:rsidRPr="008667CF" w:rsidRDefault="007367F4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8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………, bir yerin veya cismin bulunduğumuz yere göre ne tarafta olduğunu belirtir.</w:t>
      </w:r>
    </w:p>
    <w:p w:rsidR="007367F4" w:rsidRPr="008667CF" w:rsidRDefault="007367F4" w:rsidP="0034531A">
      <w:pPr>
        <w:rPr>
          <w:rFonts w:ascii="Alfabe Hv Bt" w:hAnsi="Alfabe Hv Bt"/>
        </w:rPr>
      </w:pPr>
      <w:r>
        <w:rPr>
          <w:rFonts w:ascii="Alfabe Hv Bt" w:hAnsi="Alfabe Hv Bt"/>
          <w:b/>
        </w:rPr>
        <w:t>9</w:t>
      </w:r>
      <w:r w:rsidRPr="008667CF">
        <w:rPr>
          <w:rFonts w:ascii="Alfabe Hv Bt" w:hAnsi="Alfabe Hv Bt"/>
          <w:b/>
        </w:rPr>
        <w:t>.</w:t>
      </w:r>
      <w:r w:rsidRPr="008667CF">
        <w:rPr>
          <w:rFonts w:ascii="Alfabe Hv Bt" w:hAnsi="Alfabe Hv Bt"/>
        </w:rPr>
        <w:t xml:space="preserve"> </w:t>
      </w:r>
      <w:r>
        <w:rPr>
          <w:rFonts w:ascii="Alfabe Hv Bt" w:hAnsi="Alfabe Hv Bt"/>
        </w:rPr>
        <w:t>Kroki, bir yer</w:t>
      </w:r>
      <w:r>
        <w:rPr>
          <w:rFonts w:ascii="Alfabe Hv Bt Tur" w:hAnsi="Alfabe Hv Bt Tur"/>
        </w:rPr>
        <w:t>in ……………… görünüşünün ölçeksiz çizimidir.</w:t>
      </w:r>
    </w:p>
    <w:p w:rsidR="007367F4" w:rsidRPr="008667CF" w:rsidRDefault="007367F4" w:rsidP="002660F5">
      <w:pPr>
        <w:rPr>
          <w:rFonts w:ascii="Alfabe Hv Bt" w:hAnsi="Alfabe Hv Bt"/>
          <w:color w:val="000000"/>
        </w:rPr>
      </w:pPr>
      <w:r>
        <w:rPr>
          <w:rFonts w:ascii="Alfabe Hv Bt" w:hAnsi="Alfabe Hv Bt"/>
          <w:b/>
          <w:color w:val="000000"/>
        </w:rPr>
        <w:t>10</w:t>
      </w:r>
      <w:r w:rsidRPr="008667CF">
        <w:rPr>
          <w:rFonts w:ascii="Alfabe Hv Bt" w:hAnsi="Alfabe Hv Bt"/>
          <w:b/>
          <w:color w:val="000000"/>
        </w:rPr>
        <w:t>.</w:t>
      </w:r>
      <w:r w:rsidRPr="008667CF">
        <w:rPr>
          <w:rFonts w:ascii="Alfabe Hv Bt" w:hAnsi="Alfabe Hv Bt"/>
          <w:color w:val="000000"/>
        </w:rPr>
        <w:t xml:space="preserve"> </w:t>
      </w:r>
      <w:r>
        <w:rPr>
          <w:rFonts w:ascii="Alfabe Hv Bt Tur" w:hAnsi="Alfabe Hv Bt Tur"/>
          <w:color w:val="000000"/>
        </w:rPr>
        <w:t>Hava olaylarının oluşumunu inceleyen bilim dalına …………….…denir.</w:t>
      </w:r>
    </w:p>
    <w:p w:rsidR="007367F4" w:rsidRPr="007F12D2" w:rsidRDefault="007367F4" w:rsidP="00FC58A6">
      <w:pPr>
        <w:rPr>
          <w:rFonts w:ascii="Hand writing Mutlu" w:hAnsi="Hand writing Mutlu"/>
          <w:b/>
          <w:color w:val="000000"/>
          <w:sz w:val="16"/>
          <w:szCs w:val="16"/>
        </w:rPr>
      </w:pPr>
      <w:r>
        <w:rPr>
          <w:noProof/>
        </w:rPr>
        <w:pict>
          <v:rect id="_x0000_s1027" style="position:absolute;margin-left:-12.95pt;margin-top:10.25pt;width:548pt;height:183.75pt;z-index:-251650560"/>
        </w:pict>
      </w:r>
    </w:p>
    <w:p w:rsidR="007367F4" w:rsidRDefault="007367F4" w:rsidP="00FC58A6">
      <w:pPr>
        <w:rPr>
          <w:rFonts w:ascii="Arial Narrow" w:hAnsi="Arial Narrow"/>
          <w:b/>
          <w:color w:val="000000"/>
        </w:rPr>
      </w:pPr>
      <w:r w:rsidRPr="006E34B7">
        <w:rPr>
          <w:rFonts w:ascii="Hand writing Mutlu" w:hAnsi="Hand writing Mutlu"/>
          <w:b/>
          <w:color w:val="000000"/>
        </w:rPr>
        <w:t xml:space="preserve">B.  </w:t>
      </w:r>
      <w:r>
        <w:rPr>
          <w:rFonts w:ascii="Hand writing Mutlu" w:hAnsi="Hand writing Mutlu"/>
          <w:b/>
          <w:color w:val="000000"/>
        </w:rPr>
        <w:t>D</w:t>
      </w:r>
      <w:r w:rsidRPr="006E34B7">
        <w:rPr>
          <w:rFonts w:ascii="Hand writing Mutlu" w:hAnsi="Hand writing Mutlu"/>
          <w:b/>
          <w:color w:val="000000"/>
        </w:rPr>
        <w:t xml:space="preserve">oğru olanların başına </w:t>
      </w:r>
      <w:r w:rsidRPr="00755DAA">
        <w:rPr>
          <w:rFonts w:ascii="Alfabe Hv Bt" w:hAnsi="Alfabe Hv Bt"/>
          <w:b/>
          <w:color w:val="000000"/>
        </w:rPr>
        <w:t>D</w:t>
      </w:r>
      <w:r w:rsidRPr="006E34B7">
        <w:rPr>
          <w:rFonts w:ascii="Hand writing Mutlu" w:hAnsi="Hand writing Mutlu"/>
          <w:b/>
          <w:color w:val="000000"/>
        </w:rPr>
        <w:t xml:space="preserve">, yanlış olanların başına </w:t>
      </w:r>
      <w:r w:rsidRPr="00755DAA">
        <w:rPr>
          <w:rFonts w:ascii="Alfabe Hv Bt" w:hAnsi="Alfabe Hv Bt"/>
          <w:b/>
          <w:color w:val="000000"/>
        </w:rPr>
        <w:t>Y</w:t>
      </w:r>
      <w:r w:rsidRPr="006E34B7">
        <w:rPr>
          <w:rFonts w:ascii="Hand writing Mutlu" w:hAnsi="Hand writing Mutlu"/>
          <w:b/>
          <w:color w:val="000000"/>
        </w:rPr>
        <w:t xml:space="preserve"> harfi koyunuz.</w:t>
      </w:r>
      <w:r>
        <w:rPr>
          <w:rFonts w:ascii="Arial Narrow" w:hAnsi="Arial Narrow"/>
          <w:b/>
          <w:color w:val="000000"/>
        </w:rPr>
        <w:t xml:space="preserve"> (10 Puan)</w:t>
      </w:r>
    </w:p>
    <w:p w:rsidR="007367F4" w:rsidRPr="008667CF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>[.....]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İnsanların duygu ve düşünceleri birbirinden farklıdır.</w:t>
      </w:r>
      <w:r w:rsidRPr="008667CF">
        <w:rPr>
          <w:rFonts w:ascii="Alfabe Hv Bt" w:hAnsi="Alfabe Hv Bt"/>
        </w:rPr>
        <w:t xml:space="preserve">  </w:t>
      </w:r>
    </w:p>
    <w:p w:rsidR="007367F4" w:rsidRPr="008667CF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>[.....]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Ailemizin kökenini ve daha sonra gelen bireyleri gösteren ağaca soy ağacı denir.</w:t>
      </w:r>
      <w:r w:rsidRPr="008667CF">
        <w:rPr>
          <w:rFonts w:ascii="Alfabe Hv Bt" w:hAnsi="Alfabe Hv Bt"/>
        </w:rPr>
        <w:t xml:space="preserve">   </w:t>
      </w:r>
    </w:p>
    <w:p w:rsidR="007367F4" w:rsidRPr="008667CF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>[.....]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Büyükanne, büyükbaba ve halaların olduğu aileye çekirdek aile denir.</w:t>
      </w:r>
    </w:p>
    <w:p w:rsidR="007367F4" w:rsidRPr="008667CF" w:rsidRDefault="007367F4" w:rsidP="008667CF">
      <w:pPr>
        <w:rPr>
          <w:rFonts w:ascii="Alfabe Hv Bt" w:hAnsi="Alfabe Hv Bt"/>
          <w:color w:val="000000"/>
        </w:rPr>
      </w:pPr>
      <w:r>
        <w:rPr>
          <w:rFonts w:ascii="Alfabe Hv Bt" w:hAnsi="Alfabe Hv Bt"/>
          <w:color w:val="000000"/>
        </w:rPr>
        <w:t>[.....]</w:t>
      </w:r>
      <w:r w:rsidRPr="008667CF">
        <w:rPr>
          <w:rFonts w:ascii="Alfabe Hv Bt" w:hAnsi="Alfabe Hv Bt"/>
          <w:color w:val="000000"/>
        </w:rPr>
        <w:t xml:space="preserve"> </w:t>
      </w:r>
      <w:r>
        <w:rPr>
          <w:rFonts w:ascii="Alfabe Hv Bt Tur" w:hAnsi="Alfabe Hv Bt Tur"/>
          <w:color w:val="000000"/>
        </w:rPr>
        <w:t>Geleneksel Kırkpınar Güreşleri, her yıl Ankara’da yapılır.</w:t>
      </w:r>
    </w:p>
    <w:p w:rsidR="007367F4" w:rsidRPr="008667CF" w:rsidRDefault="007367F4" w:rsidP="008667CF">
      <w:pPr>
        <w:rPr>
          <w:rFonts w:ascii="Alfabe Hv Bt" w:hAnsi="Alfabe Hv Bt"/>
          <w:color w:val="000000"/>
        </w:rPr>
      </w:pPr>
      <w:r>
        <w:rPr>
          <w:rFonts w:ascii="Alfabe Hv Bt" w:hAnsi="Alfabe Hv Bt"/>
          <w:color w:val="000000"/>
        </w:rPr>
        <w:t>[.....]</w:t>
      </w:r>
      <w:r w:rsidRPr="008667CF">
        <w:rPr>
          <w:rFonts w:ascii="Alfabe Hv Bt" w:hAnsi="Alfabe Hv Bt"/>
          <w:color w:val="000000"/>
        </w:rPr>
        <w:t xml:space="preserve"> </w:t>
      </w:r>
      <w:r>
        <w:rPr>
          <w:rFonts w:ascii="Alfabe Hv Bt" w:hAnsi="Alfabe Hv Bt"/>
          <w:color w:val="000000"/>
        </w:rPr>
        <w:t>29 Ekim 1920’de Cumhuriyet ilan edildi.</w:t>
      </w:r>
    </w:p>
    <w:p w:rsidR="007367F4" w:rsidRPr="008667CF" w:rsidRDefault="007367F4" w:rsidP="008667CF">
      <w:pPr>
        <w:rPr>
          <w:rFonts w:ascii="Alfabe Hv Bt" w:hAnsi="Alfabe Hv Bt"/>
          <w:color w:val="000000"/>
        </w:rPr>
      </w:pPr>
      <w:r>
        <w:rPr>
          <w:rFonts w:ascii="Alfabe Hv Bt" w:hAnsi="Alfabe Hv Bt"/>
          <w:color w:val="000000"/>
        </w:rPr>
        <w:t>[.....]</w:t>
      </w:r>
      <w:r w:rsidRPr="008667CF">
        <w:rPr>
          <w:rFonts w:ascii="Alfabe Hv Bt" w:hAnsi="Alfabe Hv Bt"/>
          <w:color w:val="000000"/>
        </w:rPr>
        <w:t xml:space="preserve"> </w:t>
      </w:r>
      <w:r>
        <w:rPr>
          <w:rFonts w:ascii="Alfabe Hv Bt Tur" w:hAnsi="Alfabe Hv Bt Tur"/>
          <w:color w:val="000000"/>
        </w:rPr>
        <w:t>Atatürk, Bandırma Vapuru’yla İzmir’den Samsun’a hareket etti.</w:t>
      </w:r>
    </w:p>
    <w:p w:rsidR="007367F4" w:rsidRPr="008667CF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>[.....]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Tarihte Türklerin oynadığı güreş, cirit, horon gibi oyunlar milli kültürümüzde yer tutar.</w:t>
      </w:r>
    </w:p>
    <w:p w:rsidR="007367F4" w:rsidRPr="008667CF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>[.....]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 xml:space="preserve">Yönler güneşin doğuşu ve batış noktalarına göre </w:t>
      </w:r>
      <w:r>
        <w:rPr>
          <w:rFonts w:ascii="Alfabe Hv Bt" w:hAnsi="Alfabe Hv Bt"/>
        </w:rPr>
        <w:t>belirlenemez.</w:t>
      </w:r>
    </w:p>
    <w:p w:rsidR="007367F4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>[.....]</w:t>
      </w:r>
      <w:r w:rsidRPr="008667CF">
        <w:rPr>
          <w:rFonts w:ascii="Alfabe Hv Bt" w:hAnsi="Alfabe Hv Bt"/>
        </w:rPr>
        <w:t xml:space="preserve"> </w:t>
      </w:r>
      <w:r>
        <w:rPr>
          <w:rFonts w:ascii="Alfabe Hv Bt Tur" w:hAnsi="Alfabe Hv Bt Tur"/>
        </w:rPr>
        <w:t>Elinizde pusula yoksa yönleri başka yöntemlerle bulamayız.</w:t>
      </w:r>
      <w:r w:rsidRPr="008667CF">
        <w:rPr>
          <w:rFonts w:ascii="Alfabe Hv Bt" w:hAnsi="Alfabe Hv Bt"/>
        </w:rPr>
        <w:t xml:space="preserve"> </w:t>
      </w:r>
    </w:p>
    <w:p w:rsidR="007367F4" w:rsidRDefault="007367F4" w:rsidP="008667CF">
      <w:pPr>
        <w:rPr>
          <w:rFonts w:ascii="Alfabe Hv Bt" w:hAnsi="Alfabe Hv Bt"/>
        </w:rPr>
      </w:pPr>
      <w:r>
        <w:rPr>
          <w:rFonts w:ascii="Alfabe Hv Bt" w:hAnsi="Alfabe Hv Bt"/>
        </w:rPr>
        <w:t xml:space="preserve">[.....] </w:t>
      </w:r>
      <w:r>
        <w:rPr>
          <w:rFonts w:ascii="Alfabe Hv Bt Tur" w:hAnsi="Alfabe Hv Bt Tur"/>
        </w:rPr>
        <w:t>Hava sıcaklığını ölçen alete sismograf denir.</w:t>
      </w:r>
    </w:p>
    <w:p w:rsidR="007367F4" w:rsidRPr="007F12D2" w:rsidRDefault="007367F4" w:rsidP="007F12D2">
      <w:pPr>
        <w:rPr>
          <w:rFonts w:ascii="Hand writing Mutlu" w:hAnsi="Hand writing Mutlu"/>
          <w:b/>
          <w:color w:val="000000"/>
          <w:sz w:val="16"/>
          <w:szCs w:val="16"/>
        </w:rPr>
      </w:pPr>
    </w:p>
    <w:p w:rsidR="007367F4" w:rsidRDefault="007367F4" w:rsidP="007F12D2">
      <w:pPr>
        <w:rPr>
          <w:rFonts w:ascii="Arial Narrow" w:hAnsi="Arial Narrow"/>
          <w:b/>
          <w:color w:val="000000"/>
        </w:rPr>
      </w:pPr>
      <w:r>
        <w:rPr>
          <w:rFonts w:ascii="Hand writing Mutlu" w:hAnsi="Hand writing Mutlu"/>
          <w:b/>
          <w:color w:val="000000"/>
        </w:rPr>
        <w:t>C</w:t>
      </w:r>
      <w:r w:rsidRPr="006E34B7">
        <w:rPr>
          <w:rFonts w:ascii="Hand writing Mutlu" w:hAnsi="Hand writing Mutlu"/>
          <w:b/>
          <w:color w:val="000000"/>
        </w:rPr>
        <w:t xml:space="preserve">. </w:t>
      </w:r>
      <w:r>
        <w:rPr>
          <w:rFonts w:ascii="Hand writing Mutlu" w:hAnsi="Hand writing Mutlu"/>
          <w:b/>
          <w:color w:val="000000"/>
        </w:rPr>
        <w:t>Aşağıdaki sorulara kısa cevaplar veriniz</w:t>
      </w:r>
      <w:r w:rsidRPr="006E34B7">
        <w:rPr>
          <w:rFonts w:ascii="Hand writing Mutlu" w:hAnsi="Hand writing Mutlu"/>
          <w:b/>
          <w:color w:val="000000"/>
        </w:rPr>
        <w:t>.</w:t>
      </w:r>
      <w:r>
        <w:rPr>
          <w:rFonts w:ascii="Arial Narrow" w:hAnsi="Arial Narrow"/>
          <w:b/>
          <w:color w:val="000000"/>
        </w:rPr>
        <w:t xml:space="preserve"> (3 Puan)</w:t>
      </w:r>
    </w:p>
    <w:p w:rsidR="007367F4" w:rsidRPr="007F12D2" w:rsidRDefault="007367F4" w:rsidP="007F12D2">
      <w:pPr>
        <w:rPr>
          <w:rFonts w:ascii="Hand writing Mutlu" w:hAnsi="Hand writing Mutlu"/>
          <w:sz w:val="16"/>
          <w:szCs w:val="16"/>
        </w:rPr>
      </w:pPr>
      <w:r>
        <w:rPr>
          <w:rFonts w:ascii="Alfabe Hv Bt Tur" w:hAnsi="Alfabe Hv Bt Tur"/>
        </w:rPr>
        <w:t>1) Halamızın kocasına ne deriz?</w:t>
      </w:r>
      <w:r w:rsidRPr="007F12D2">
        <w:rPr>
          <w:rFonts w:ascii="Arial" w:hAnsi="Arial" w:cs="Arial"/>
          <w:sz w:val="16"/>
          <w:szCs w:val="16"/>
        </w:rPr>
        <w:t>_______________________</w:t>
      </w:r>
    </w:p>
    <w:p w:rsidR="007367F4" w:rsidRDefault="007367F4" w:rsidP="007F12D2">
      <w:pPr>
        <w:rPr>
          <w:rFonts w:ascii="Alfabe Hv Bt" w:hAnsi="Alfabe Hv Bt"/>
        </w:rPr>
      </w:pPr>
      <w:r>
        <w:rPr>
          <w:rFonts w:ascii="Alfabe Hv Bt" w:hAnsi="Alfabe Hv Bt"/>
        </w:rPr>
        <w:t xml:space="preserve">2) </w:t>
      </w:r>
      <w:r>
        <w:rPr>
          <w:rFonts w:ascii="Alfabe Hv Bt Tur" w:hAnsi="Alfabe Hv Bt Tur"/>
        </w:rPr>
        <w:t>Annemizin ağabeyine ne deriz?</w:t>
      </w:r>
      <w:r w:rsidRPr="007F12D2">
        <w:rPr>
          <w:rFonts w:ascii="Arial" w:hAnsi="Arial" w:cs="Arial"/>
          <w:sz w:val="16"/>
          <w:szCs w:val="16"/>
        </w:rPr>
        <w:t xml:space="preserve"> _______________________</w:t>
      </w:r>
    </w:p>
    <w:p w:rsidR="007367F4" w:rsidRDefault="007367F4" w:rsidP="00FC58A6">
      <w:pPr>
        <w:rPr>
          <w:rFonts w:ascii="Arial Narrow" w:hAnsi="Arial Narrow"/>
          <w:b/>
          <w:color w:val="000000"/>
        </w:rPr>
      </w:pPr>
      <w:r w:rsidRPr="007F12D2">
        <w:rPr>
          <w:rFonts w:ascii="Alfabe Hv Bt Tur" w:hAnsi="Alfabe Hv Bt Tur"/>
          <w:b/>
          <w:color w:val="000000"/>
        </w:rPr>
        <w:t>3) Babamızın ablasına ne deriz?</w:t>
      </w:r>
      <w:r w:rsidRPr="007F12D2">
        <w:rPr>
          <w:rFonts w:ascii="Arial" w:hAnsi="Arial" w:cs="Arial"/>
          <w:sz w:val="16"/>
          <w:szCs w:val="16"/>
        </w:rPr>
        <w:t xml:space="preserve"> _______________________</w:t>
      </w:r>
    </w:p>
    <w:p w:rsidR="007367F4" w:rsidRDefault="007367F4" w:rsidP="00FC58A6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shape id="_x0000_s1028" type="#_x0000_t202" style="position:absolute;margin-left:261.55pt;margin-top:10.85pt;width:271.5pt;height:165.75pt;z-index:251646464">
            <v:textbox>
              <w:txbxContent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</w:rPr>
                    <w:t>Ç</w:t>
                  </w:r>
                  <w:r w:rsidRPr="00FC58A6">
                    <w:rPr>
                      <w:rFonts w:ascii="Arial Narrow" w:hAnsi="Arial Narrow"/>
                      <w:b/>
                      <w:color w:val="000000"/>
                    </w:rPr>
                    <w:t xml:space="preserve">.  </w:t>
                  </w:r>
                  <w:r>
                    <w:rPr>
                      <w:rFonts w:ascii="Arial Narrow" w:hAnsi="Arial Narrow"/>
                      <w:b/>
                      <w:color w:val="000000"/>
                    </w:rPr>
                    <w:t xml:space="preserve">Aşağıdaki olayları kronolojik sıraya göre tabloya yerleştiriniz. (8 Puan) 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802"/>
                    <w:gridCol w:w="2386"/>
                  </w:tblGrid>
                  <w:tr w:rsidR="007367F4" w:rsidTr="00F505DD">
                    <w:trPr>
                      <w:trHeight w:val="313"/>
                    </w:trPr>
                    <w:tc>
                      <w:tcPr>
                        <w:tcW w:w="2802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Atatürk’ün Samsun’a çıkışı</w:t>
                        </w:r>
                      </w:p>
                    </w:tc>
                    <w:tc>
                      <w:tcPr>
                        <w:tcW w:w="2386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Erzurum Kongresi</w:t>
                        </w:r>
                      </w:p>
                    </w:tc>
                  </w:tr>
                  <w:tr w:rsidR="007367F4" w:rsidTr="00F505DD">
                    <w:trPr>
                      <w:trHeight w:val="313"/>
                    </w:trPr>
                    <w:tc>
                      <w:tcPr>
                        <w:tcW w:w="2802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İzmir’in Kurtuluşu</w:t>
                        </w:r>
                      </w:p>
                    </w:tc>
                    <w:tc>
                      <w:tcPr>
                        <w:tcW w:w="2386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TBMM’nin Açılışı</w:t>
                        </w:r>
                      </w:p>
                    </w:tc>
                  </w:tr>
                </w:tbl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392"/>
                    <w:gridCol w:w="4630"/>
                  </w:tblGrid>
                  <w:tr w:rsidR="007367F4" w:rsidTr="00F505DD">
                    <w:trPr>
                      <w:trHeight w:val="373"/>
                    </w:trPr>
                    <w:tc>
                      <w:tcPr>
                        <w:tcW w:w="392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630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</w:p>
                    </w:tc>
                  </w:tr>
                  <w:tr w:rsidR="007367F4" w:rsidTr="00F505DD">
                    <w:trPr>
                      <w:trHeight w:val="373"/>
                    </w:trPr>
                    <w:tc>
                      <w:tcPr>
                        <w:tcW w:w="392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630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</w:p>
                    </w:tc>
                  </w:tr>
                  <w:tr w:rsidR="007367F4" w:rsidTr="00F505DD">
                    <w:trPr>
                      <w:trHeight w:val="373"/>
                    </w:trPr>
                    <w:tc>
                      <w:tcPr>
                        <w:tcW w:w="392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4630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</w:p>
                    </w:tc>
                  </w:tr>
                  <w:tr w:rsidR="007367F4" w:rsidTr="00F505DD">
                    <w:trPr>
                      <w:trHeight w:val="373"/>
                    </w:trPr>
                    <w:tc>
                      <w:tcPr>
                        <w:tcW w:w="392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4630" w:type="dxa"/>
                      </w:tcPr>
                      <w:p w:rsidR="007367F4" w:rsidRPr="00F505DD" w:rsidRDefault="007367F4" w:rsidP="00D23187">
                        <w:pPr>
                          <w:rPr>
                            <w:rFonts w:ascii="Arial Narrow" w:hAnsi="Arial Narrow"/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Pr="00287F2B" w:rsidRDefault="007367F4" w:rsidP="00D231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6.95pt;margin-top:10.85pt;width:263.25pt;height:165.75pt;z-index:251645440">
            <v:textbox>
              <w:txbxContent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</w:rPr>
                    <w:t>C</w:t>
                  </w:r>
                  <w:r w:rsidRPr="00FC58A6">
                    <w:rPr>
                      <w:rFonts w:ascii="Arial Narrow" w:hAnsi="Arial Narrow"/>
                      <w:b/>
                      <w:color w:val="000000"/>
                    </w:rPr>
                    <w:t xml:space="preserve">.  </w:t>
                  </w:r>
                  <w:r>
                    <w:rPr>
                      <w:rFonts w:ascii="Arial Narrow" w:hAnsi="Arial Narrow"/>
                      <w:b/>
                      <w:color w:val="000000"/>
                    </w:rPr>
                    <w:t xml:space="preserve">Aşağıdaki yönleri gösteren şeklin üzerine ana yönleri ve ara yönleri yazınız. (8 Puan)  </w:t>
                  </w:r>
                </w:p>
                <w:p w:rsidR="007367F4" w:rsidRDefault="007367F4" w:rsidP="00D23187">
                  <w:pPr>
                    <w:rPr>
                      <w:rFonts w:ascii="Arial Narrow" w:hAnsi="Arial Narrow"/>
                      <w:b/>
                      <w:color w:val="000000"/>
                    </w:rPr>
                  </w:pPr>
                </w:p>
                <w:p w:rsidR="007367F4" w:rsidRPr="00287F2B" w:rsidRDefault="007367F4" w:rsidP="00D2318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r w:rsidRPr="00F505DD">
                    <w:rPr>
                      <w:rFonts w:ascii="Comic Sans MS" w:hAnsi="Comic Sans MS"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187.5pt;height:107.25pt;visibility:visible">
                        <v:imagedata r:id="rId5" o:title="" blacklevel="1966f"/>
                      </v:shape>
                    </w:pict>
                  </w:r>
                </w:p>
              </w:txbxContent>
            </v:textbox>
          </v:shape>
        </w:pict>
      </w:r>
    </w:p>
    <w:p w:rsidR="007367F4" w:rsidRDefault="007367F4" w:rsidP="009B7908">
      <w:pPr>
        <w:rPr>
          <w:rFonts w:ascii="Arial Narrow" w:hAnsi="Arial Narrow"/>
          <w:b/>
          <w:color w:val="000000"/>
        </w:rPr>
      </w:pPr>
    </w:p>
    <w:p w:rsidR="007367F4" w:rsidRDefault="007367F4" w:rsidP="009B7908">
      <w:pPr>
        <w:rPr>
          <w:rFonts w:ascii="Arial Narrow" w:hAnsi="Arial Narrow"/>
          <w:b/>
          <w:color w:val="000000"/>
        </w:rPr>
      </w:pPr>
    </w:p>
    <w:p w:rsidR="007367F4" w:rsidRDefault="007367F4" w:rsidP="009B7908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rect id="_x0000_s1030" style="position:absolute;margin-left:98.8pt;margin-top:10.5pt;width:51.75pt;height:12pt;z-index:251649536"/>
        </w:pict>
      </w:r>
    </w:p>
    <w:p w:rsidR="007367F4" w:rsidRDefault="007367F4" w:rsidP="009B7908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rect id="_x0000_s1031" style="position:absolute;margin-left:47.05pt;margin-top:78.55pt;width:51.75pt;height:12pt;z-index:251655680"/>
        </w:pict>
      </w:r>
      <w:r>
        <w:rPr>
          <w:noProof/>
        </w:rPr>
        <w:pict>
          <v:rect id="_x0000_s1032" style="position:absolute;margin-left:98.8pt;margin-top:101.8pt;width:51.75pt;height:12pt;z-index:251650560"/>
        </w:pict>
      </w:r>
    </w:p>
    <w:p w:rsidR="007367F4" w:rsidRDefault="007367F4" w:rsidP="009B7908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rect id="_x0000_s1033" style="position:absolute;margin-left:47.05pt;margin-top:4.8pt;width:51.75pt;height:12pt;z-index:251654656"/>
        </w:pict>
      </w:r>
      <w:r>
        <w:rPr>
          <w:noProof/>
        </w:rPr>
        <w:pict>
          <v:rect id="_x0000_s1034" style="position:absolute;margin-left:144.55pt;margin-top:4.8pt;width:51.75pt;height:12pt;z-index:251653632"/>
        </w:pict>
      </w:r>
    </w:p>
    <w:p w:rsidR="007367F4" w:rsidRDefault="007367F4" w:rsidP="009B7908">
      <w:pPr>
        <w:rPr>
          <w:rFonts w:ascii="Arial Narrow" w:hAnsi="Arial Narrow"/>
          <w:b/>
          <w:color w:val="000000"/>
        </w:rPr>
      </w:pPr>
    </w:p>
    <w:p w:rsidR="007367F4" w:rsidRDefault="007367F4" w:rsidP="009B7908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rect id="_x0000_s1035" style="position:absolute;margin-left:23.8pt;margin-top:3.4pt;width:51.75pt;height:12pt;z-index:251652608"/>
        </w:pict>
      </w:r>
      <w:r>
        <w:rPr>
          <w:noProof/>
        </w:rPr>
        <w:pict>
          <v:rect id="_x0000_s1036" style="position:absolute;margin-left:167.8pt;margin-top:3.4pt;width:51.75pt;height:12pt;z-index:251651584"/>
        </w:pict>
      </w:r>
    </w:p>
    <w:p w:rsidR="007367F4" w:rsidRDefault="007367F4" w:rsidP="009B7908">
      <w:pPr>
        <w:rPr>
          <w:rFonts w:ascii="Arial Narrow" w:hAnsi="Arial Narrow"/>
          <w:b/>
          <w:color w:val="000000"/>
        </w:rPr>
      </w:pPr>
    </w:p>
    <w:p w:rsidR="007367F4" w:rsidRDefault="007367F4" w:rsidP="009B7908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rect id="_x0000_s1037" style="position:absolute;margin-left:144.55pt;margin-top:5.1pt;width:51.75pt;height:12pt;z-index:251656704"/>
        </w:pict>
      </w:r>
    </w:p>
    <w:p w:rsidR="007367F4" w:rsidRDefault="007367F4" w:rsidP="009B7908">
      <w:pPr>
        <w:rPr>
          <w:rFonts w:ascii="Arial Narrow" w:hAnsi="Arial Narrow"/>
          <w:b/>
          <w:color w:val="000000"/>
        </w:rPr>
      </w:pPr>
    </w:p>
    <w:p w:rsidR="007367F4" w:rsidRDefault="007367F4" w:rsidP="009B7908">
      <w:pPr>
        <w:rPr>
          <w:rFonts w:ascii="Arial Narrow" w:hAnsi="Arial Narrow"/>
          <w:b/>
          <w:color w:val="000000"/>
        </w:rPr>
      </w:pPr>
    </w:p>
    <w:p w:rsidR="007367F4" w:rsidRPr="00217438" w:rsidRDefault="007367F4" w:rsidP="00B26696">
      <w:pPr>
        <w:shd w:val="clear" w:color="auto" w:fill="FFFFFF"/>
        <w:tabs>
          <w:tab w:val="left" w:leader="dot" w:pos="7603"/>
        </w:tabs>
        <w:spacing w:line="576" w:lineRule="exact"/>
        <w:ind w:right="1210"/>
        <w:rPr>
          <w:sz w:val="22"/>
          <w:szCs w:val="22"/>
        </w:rPr>
      </w:pPr>
      <w:r>
        <w:rPr>
          <w:rFonts w:ascii="Arial Narrow" w:hAnsi="Arial Narrow"/>
          <w:b/>
          <w:color w:val="000000"/>
          <w:spacing w:val="1"/>
        </w:rPr>
        <w:t>D</w:t>
      </w:r>
      <w:r w:rsidRPr="00A84F1A">
        <w:rPr>
          <w:rFonts w:ascii="Arial Narrow" w:hAnsi="Arial Narrow"/>
          <w:b/>
          <w:color w:val="000000"/>
          <w:spacing w:val="1"/>
        </w:rPr>
        <w:t xml:space="preserve">. </w:t>
      </w:r>
      <w:r>
        <w:rPr>
          <w:rFonts w:ascii="Arial Narrow" w:hAnsi="Arial Narrow"/>
          <w:b/>
          <w:color w:val="000000"/>
          <w:spacing w:val="1"/>
        </w:rPr>
        <w:t xml:space="preserve">Yön bulma yöntemlerinden 5 tanesini yazınız. (10 puan) </w:t>
      </w:r>
      <w:r>
        <w:rPr>
          <w:b/>
          <w:color w:val="000000"/>
          <w:spacing w:val="-6"/>
          <w:sz w:val="22"/>
          <w:szCs w:val="22"/>
        </w:rPr>
        <w:t xml:space="preserve">                                         </w:t>
      </w:r>
    </w:p>
    <w:p w:rsidR="007367F4" w:rsidRDefault="007367F4" w:rsidP="00B26696">
      <w:pPr>
        <w:spacing w:line="360" w:lineRule="auto"/>
        <w:rPr>
          <w:rFonts w:ascii="Arial Narrow" w:hAnsi="Arial Narrow"/>
          <w:b/>
          <w:color w:val="000000"/>
        </w:rPr>
      </w:pPr>
      <w:r>
        <w:rPr>
          <w:noProof/>
        </w:rPr>
        <w:pict>
          <v:shape id="_x0000_s1038" type="#_x0000_t202" style="position:absolute;margin-left:358.8pt;margin-top:2.5pt;width:176.25pt;height:18pt;z-index:251671040">
            <v:textbox>
              <w:txbxContent>
                <w:p w:rsidR="007367F4" w:rsidRDefault="007367F4">
                  <w:r>
                    <w:t>5.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75.3pt;margin-top:2.5pt;width:176.25pt;height:18pt;z-index:251668992">
            <v:textbox>
              <w:txbxContent>
                <w:p w:rsidR="007367F4" w:rsidRDefault="007367F4">
                  <w: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6.95pt;margin-top:2.5pt;width:176.25pt;height:18pt;z-index:251666944">
            <v:textbox>
              <w:txbxContent>
                <w:p w:rsidR="007367F4" w:rsidRDefault="007367F4">
                  <w:r>
                    <w:t>1.</w:t>
                  </w:r>
                </w:p>
              </w:txbxContent>
            </v:textbox>
          </v:shape>
        </w:pict>
      </w:r>
      <w:r>
        <w:rPr>
          <w:rFonts w:ascii="Arial Narrow" w:hAnsi="Arial Narrow"/>
          <w:b/>
          <w:color w:val="000000"/>
        </w:rPr>
        <w:tab/>
      </w:r>
    </w:p>
    <w:p w:rsidR="007367F4" w:rsidRDefault="007367F4" w:rsidP="00B26696">
      <w:pPr>
        <w:spacing w:line="360" w:lineRule="auto"/>
        <w:rPr>
          <w:rFonts w:ascii="Arial Narrow" w:hAnsi="Arial Narrow"/>
          <w:b/>
          <w:color w:val="000000"/>
        </w:rPr>
      </w:pPr>
      <w:r>
        <w:rPr>
          <w:noProof/>
        </w:rPr>
        <w:pict>
          <v:shape id="_x0000_s1041" type="#_x0000_t202" style="position:absolute;margin-left:175.3pt;margin-top:6.6pt;width:176.25pt;height:18pt;z-index:251670016">
            <v:textbox>
              <w:txbxContent>
                <w:p w:rsidR="007367F4" w:rsidRDefault="007367F4">
                  <w: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-6.95pt;margin-top:6.6pt;width:176.25pt;height:18pt;z-index:251667968">
            <v:textbox>
              <w:txbxContent>
                <w:p w:rsidR="007367F4" w:rsidRDefault="007367F4">
                  <w:r>
                    <w:t>2.</w:t>
                  </w:r>
                </w:p>
              </w:txbxContent>
            </v:textbox>
          </v:shape>
        </w:pict>
      </w:r>
    </w:p>
    <w:p w:rsidR="007367F4" w:rsidRDefault="007367F4" w:rsidP="00FC58A6">
      <w:pPr>
        <w:rPr>
          <w:rFonts w:ascii="Arial Narrow" w:hAnsi="Arial Narrow"/>
          <w:b/>
          <w:color w:val="000000"/>
        </w:rPr>
      </w:pPr>
    </w:p>
    <w:p w:rsidR="007367F4" w:rsidRDefault="007367F4" w:rsidP="00FC58A6">
      <w:pPr>
        <w:rPr>
          <w:rFonts w:ascii="Arial Narrow" w:hAnsi="Arial Narrow"/>
          <w:b/>
          <w:color w:val="000000"/>
        </w:rPr>
      </w:pPr>
      <w:r w:rsidRPr="00271FB4">
        <w:rPr>
          <w:rFonts w:ascii="Arial Narrow" w:hAnsi="Arial Narrow"/>
          <w:b/>
          <w:color w:val="000000"/>
        </w:rPr>
        <w:t>E.  Aşağıda çoktan seçmeli olarak verilen soruları yanıtlayınız.</w:t>
      </w:r>
      <w:r>
        <w:rPr>
          <w:rFonts w:ascii="Hand writing Mutlu" w:hAnsi="Hand writing Mutlu"/>
          <w:b/>
          <w:color w:val="000000"/>
        </w:rPr>
        <w:t xml:space="preserve"> </w:t>
      </w:r>
      <w:r>
        <w:rPr>
          <w:rFonts w:ascii="Arial Narrow" w:hAnsi="Arial Narrow"/>
          <w:b/>
          <w:color w:val="000000"/>
        </w:rPr>
        <w:t>(17 x 3 = 51 Puan)</w:t>
      </w:r>
    </w:p>
    <w:p w:rsidR="007367F4" w:rsidRDefault="007367F4" w:rsidP="00FC58A6">
      <w:pPr>
        <w:rPr>
          <w:rFonts w:ascii="Arial Narrow" w:hAnsi="Arial Narrow"/>
          <w:b/>
          <w:color w:val="000000"/>
        </w:rPr>
      </w:pPr>
      <w:r>
        <w:rPr>
          <w:noProof/>
        </w:rPr>
        <w:pict>
          <v:shape id="_x0000_s1043" style="position:absolute;margin-left:431.8pt;margin-top:695.45pt;width:0;height:5.25pt;z-index:251664896" coordsize="1,105" path="m,hdc,35,,70,,105e" filled="f">
            <v:path arrowok="t"/>
          </v:shape>
        </w:pict>
      </w:r>
      <w:r>
        <w:rPr>
          <w:noProof/>
        </w:rPr>
        <w:pict>
          <v:shape id="_x0000_s1044" style="position:absolute;margin-left:441.55pt;margin-top:695.45pt;width:0;height:5.25pt;z-index:251663872" coordsize="1,105" path="m,hdc,35,,70,,105e" filled="f">
            <v:path arrowok="t"/>
          </v:shape>
        </w:pict>
      </w:r>
      <w:r>
        <w:rPr>
          <w:noProof/>
        </w:rPr>
        <w:pict>
          <v:shape id="_x0000_s1045" style="position:absolute;margin-left:423.55pt;margin-top:693.15pt;width:0;height:5.25pt;z-index:251662848" coordsize="1,105" path="m,hdc,35,,70,,105e" filled="f">
            <v:path arrowok="t"/>
          </v:shape>
        </w:pict>
      </w:r>
      <w:r>
        <w:rPr>
          <w:noProof/>
        </w:rPr>
        <w:pict>
          <v:shape id="_x0000_s1046" style="position:absolute;margin-left:409.3pt;margin-top:690.95pt;width:0;height:5.25pt;z-index:251661824" coordsize="1,105" path="m,hdc,35,,70,,105e" filled="f">
            <v:path arrowok="t"/>
          </v:shape>
        </w:pict>
      </w:r>
      <w:r>
        <w:rPr>
          <w:noProof/>
        </w:rPr>
        <w:pict>
          <v:shape id="_x0000_s1047" style="position:absolute;margin-left:330.55pt;margin-top:669.6pt;width:54.2pt;height:28.8pt;z-index:251660800" coordsize="1084,576" path="m360,22hdc234,32,154,,90,97v5,25,1,54,15,75c114,185,150,171,150,187v,16,-31,8,-45,15c89,210,75,222,60,232,44,281,16,318,,367v5,20,2,44,15,60c26,440,140,455,150,457v40,119,98,72,225,60c410,412,375,437,450,412v30,20,60,40,90,60c555,482,585,502,585,502v69,-10,142,-36,210,-45c860,449,925,447,990,442v29,-29,94,-86,45,-135c1024,296,1005,297,990,292v19,-56,56,-79,75,-135c1022,92,1008,109,945,67,874,81,803,89,735,112,661,1,710,15,600,37,585,47,568,54,555,67v-13,13,-13,38,-30,45c510,118,495,102,480,97,455,22,436,41,360,22xe">
            <v:path arrowok="t"/>
          </v:shape>
        </w:pict>
      </w: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8" type="#_x0000_t183" style="position:absolute;margin-left:281.8pt;margin-top:672.2pt;width:34.5pt;height:28.5pt;z-index:251659776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506.05pt;margin-top:468.2pt;width:0;height:44.25pt;flip:y;z-index:251657728" o:connectortype="straight">
            <v:stroke endarrow="block"/>
          </v:shape>
        </w:pict>
      </w:r>
      <w:r>
        <w:rPr>
          <w:noProof/>
        </w:rPr>
        <w:pict>
          <v:shape id="_x0000_s1050" type="#_x0000_t202" style="position:absolute;margin-left:497.05pt;margin-top:446.45pt;width:17.25pt;height:17.25pt;z-index:251658752">
            <v:textbox>
              <w:txbxContent>
                <w:p w:rsidR="007367F4" w:rsidRPr="002760B6" w:rsidRDefault="007367F4">
                  <w:pPr>
                    <w:rPr>
                      <w:b/>
                      <w:sz w:val="18"/>
                      <w:szCs w:val="18"/>
                    </w:rPr>
                  </w:pPr>
                  <w:r w:rsidRPr="002760B6">
                    <w:rPr>
                      <w:b/>
                      <w:sz w:val="18"/>
                      <w:szCs w:val="18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263.5pt;margin-top:4.1pt;width:264.5pt;height:771.65pt;z-index:251648512">
            <v:textbox>
              <w:txbxContent>
                <w:p w:rsidR="007367F4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11.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Her toplumun kendine özgü bir kültürü vardır. Hangisi milli kültürümüze uygun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color w:val="000000"/>
                      <w:u w:val="single"/>
                    </w:rPr>
                    <w:t>değildir?</w:t>
                  </w:r>
                </w:p>
                <w:p w:rsidR="007367F4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A)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>Asker uğurlama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B)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>Sünnet düğünü</w:t>
                  </w:r>
                </w:p>
                <w:p w:rsidR="007367F4" w:rsidRPr="006C2C56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C)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>Yılbaşı çamı süsleme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D)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>Bayram kutlama</w:t>
                  </w:r>
                </w:p>
                <w:p w:rsidR="007367F4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</w:p>
                <w:p w:rsidR="007367F4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12.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Kurtuluş Savaşı’nın kazanılmasında hangisinin etkisi 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  <w:u w:val="single"/>
                    </w:rPr>
                    <w:t>en azdır?</w:t>
                  </w:r>
                </w:p>
                <w:p w:rsidR="007367F4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A)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Atatürk’ün lider olması</w:t>
                  </w:r>
                </w:p>
                <w:p w:rsidR="007367F4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B)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Komşu ülkelerden gelen yardım</w:t>
                  </w:r>
                </w:p>
                <w:p w:rsidR="007367F4" w:rsidRPr="006C2C56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C)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Türk milletinin birlik ve beraberliği</w:t>
                  </w:r>
                </w:p>
                <w:p w:rsidR="007367F4" w:rsidRPr="006C2C56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D)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Türk halkının özgürce yaşama isteği</w:t>
                  </w:r>
                </w:p>
                <w:p w:rsidR="007367F4" w:rsidRPr="006C2C56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</w:p>
                <w:p w:rsidR="007367F4" w:rsidRDefault="007367F4" w:rsidP="006C2C56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13</w:t>
                  </w:r>
                  <w:r w:rsidRPr="006C2C56">
                    <w:rPr>
                      <w:rFonts w:ascii="Arial Narrow" w:hAnsi="Arial Narrow"/>
                      <w:b/>
                    </w:rPr>
                    <w:t>) Milli mücadele dönemine ait aşağıdaki olaylardan hangisinin tarihi daha öncedir?</w:t>
                  </w:r>
                </w:p>
                <w:p w:rsidR="007367F4" w:rsidRDefault="007367F4" w:rsidP="006C2C56">
                  <w:pPr>
                    <w:rPr>
                      <w:rFonts w:ascii="Arial Narrow" w:hAnsi="Arial Narrow"/>
                      <w:b/>
                    </w:rPr>
                  </w:pPr>
                  <w:r w:rsidRPr="006C2C56">
                    <w:rPr>
                      <w:rFonts w:ascii="Arial Narrow" w:hAnsi="Arial Narrow"/>
                      <w:b/>
                    </w:rPr>
                    <w:t>A</w:t>
                  </w:r>
                  <w:r w:rsidRPr="006C2C56">
                    <w:rPr>
                      <w:rFonts w:ascii="Arial Narrow" w:hAnsi="Arial Narrow"/>
                    </w:rPr>
                    <w:t xml:space="preserve">) Erzurum Kongresi,  </w:t>
                  </w:r>
                  <w:r>
                    <w:rPr>
                      <w:rFonts w:ascii="Arial Narrow" w:hAnsi="Arial Narrow"/>
                    </w:rPr>
                    <w:tab/>
                  </w:r>
                  <w:r w:rsidRPr="006C2C56">
                    <w:rPr>
                      <w:rFonts w:ascii="Arial Narrow" w:hAnsi="Arial Narrow"/>
                      <w:b/>
                    </w:rPr>
                    <w:t>B</w:t>
                  </w:r>
                  <w:r w:rsidRPr="006C2C56">
                    <w:rPr>
                      <w:rFonts w:ascii="Arial Narrow" w:hAnsi="Arial Narrow"/>
                    </w:rPr>
                    <w:t>)</w:t>
                  </w:r>
                  <w:r>
                    <w:rPr>
                      <w:rFonts w:ascii="Arial Narrow" w:hAnsi="Arial Narrow"/>
                    </w:rPr>
                    <w:t xml:space="preserve"> </w:t>
                  </w:r>
                  <w:r w:rsidRPr="006C2C56">
                    <w:rPr>
                      <w:rFonts w:ascii="Arial Narrow" w:hAnsi="Arial Narrow"/>
                    </w:rPr>
                    <w:t xml:space="preserve">Sivas Kongresi, </w:t>
                  </w:r>
                </w:p>
                <w:p w:rsidR="007367F4" w:rsidRPr="006C2C56" w:rsidRDefault="007367F4" w:rsidP="006C2C56">
                  <w:pPr>
                    <w:rPr>
                      <w:rFonts w:ascii="Arial Narrow" w:hAnsi="Arial Narrow"/>
                      <w:b/>
                    </w:rPr>
                  </w:pPr>
                  <w:r w:rsidRPr="006C2C56">
                    <w:rPr>
                      <w:rFonts w:ascii="Arial Narrow" w:hAnsi="Arial Narrow"/>
                      <w:b/>
                    </w:rPr>
                    <w:t>C</w:t>
                  </w:r>
                  <w:r w:rsidRPr="006C2C56">
                    <w:rPr>
                      <w:rFonts w:ascii="Arial Narrow" w:hAnsi="Arial Narrow"/>
                    </w:rPr>
                    <w:t xml:space="preserve">) </w:t>
                  </w:r>
                  <w:r>
                    <w:rPr>
                      <w:rFonts w:ascii="Arial Narrow" w:hAnsi="Arial Narrow"/>
                    </w:rPr>
                    <w:t>TBMM’nin açılışı</w:t>
                  </w:r>
                  <w:r w:rsidRPr="006C2C56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ab/>
                  </w:r>
                  <w:r w:rsidRPr="006C2C56">
                    <w:rPr>
                      <w:rFonts w:ascii="Arial Narrow" w:hAnsi="Arial Narrow"/>
                      <w:b/>
                    </w:rPr>
                    <w:t>D</w:t>
                  </w:r>
                  <w:r w:rsidRPr="006C2C56">
                    <w:rPr>
                      <w:rFonts w:ascii="Arial Narrow" w:hAnsi="Arial Narrow"/>
                    </w:rPr>
                    <w:t>) Amasya Genelgesi</w:t>
                  </w:r>
                </w:p>
                <w:p w:rsidR="007367F4" w:rsidRPr="005D3890" w:rsidRDefault="007367F4" w:rsidP="00B27410">
                  <w:pPr>
                    <w:tabs>
                      <w:tab w:val="left" w:pos="0"/>
                      <w:tab w:val="center" w:pos="5102"/>
                    </w:tabs>
                    <w:rPr>
                      <w:color w:val="000000"/>
                    </w:rPr>
                  </w:pPr>
                </w:p>
                <w:p w:rsidR="007367F4" w:rsidRPr="00A41787" w:rsidRDefault="007367F4" w:rsidP="00A41787">
                  <w:pPr>
                    <w:rPr>
                      <w:rFonts w:ascii="Arial Narrow" w:hAnsi="Arial Narrow" w:cs="Arial"/>
                      <w:b/>
                    </w:rPr>
                  </w:pPr>
                  <w:r w:rsidRPr="00A41787">
                    <w:rPr>
                      <w:rFonts w:ascii="Arial Narrow" w:hAnsi="Arial Narrow" w:cs="Arial"/>
                      <w:b/>
                    </w:rPr>
                    <w:t>14.</w:t>
                  </w:r>
                  <w:r w:rsidRPr="00A41787">
                    <w:rPr>
                      <w:rFonts w:ascii="Arial Narrow" w:hAnsi="Arial Narrow" w:cs="Arial"/>
                    </w:rPr>
                    <w:t xml:space="preserve">  </w:t>
                  </w:r>
                  <w:r w:rsidRPr="00A41787">
                    <w:rPr>
                      <w:rFonts w:ascii="Arial Narrow" w:hAnsi="Arial Narrow" w:cs="Arial"/>
                      <w:b/>
                    </w:rPr>
                    <w:t>Ahmet, sınıflarına yeni gelen İrem’e sağlık ocağına nasıl gidileceğini anlatmak istiyor. Bu durumda Ahmet’in hangisini kullanması uygun olur?</w:t>
                  </w:r>
                </w:p>
                <w:p w:rsidR="007367F4" w:rsidRPr="00A41787" w:rsidRDefault="007367F4" w:rsidP="00A41787">
                  <w:pPr>
                    <w:jc w:val="both"/>
                    <w:rPr>
                      <w:rFonts w:ascii="Arial Narrow" w:hAnsi="Arial Narrow" w:cs="Arial"/>
                    </w:rPr>
                  </w:pPr>
                  <w:r w:rsidRPr="00A41787">
                    <w:rPr>
                      <w:rFonts w:ascii="Arial Narrow" w:hAnsi="Arial Narrow" w:cs="Arial"/>
                      <w:b/>
                    </w:rPr>
                    <w:t>A)</w:t>
                  </w:r>
                  <w:r w:rsidRPr="00A41787">
                    <w:rPr>
                      <w:rFonts w:ascii="Arial Narrow" w:hAnsi="Arial Narrow" w:cs="Arial"/>
                    </w:rPr>
                    <w:t xml:space="preserve"> Kroki                        </w:t>
                  </w:r>
                  <w:r w:rsidRPr="00A41787">
                    <w:rPr>
                      <w:rFonts w:ascii="Arial Narrow" w:hAnsi="Arial Narrow" w:cs="Arial"/>
                      <w:b/>
                    </w:rPr>
                    <w:t>B)</w:t>
                  </w:r>
                  <w:r w:rsidRPr="00A41787">
                    <w:rPr>
                      <w:rFonts w:ascii="Arial Narrow" w:hAnsi="Arial Narrow" w:cs="Arial"/>
                    </w:rPr>
                    <w:t xml:space="preserve"> Pusula                      </w:t>
                  </w:r>
                </w:p>
                <w:p w:rsidR="007367F4" w:rsidRPr="00A41787" w:rsidRDefault="007367F4" w:rsidP="00A41787">
                  <w:pPr>
                    <w:jc w:val="both"/>
                    <w:rPr>
                      <w:rFonts w:ascii="Arial Narrow" w:hAnsi="Arial Narrow" w:cs="Arial"/>
                    </w:rPr>
                  </w:pPr>
                  <w:r w:rsidRPr="00A41787">
                    <w:rPr>
                      <w:rFonts w:ascii="Arial Narrow" w:hAnsi="Arial Narrow" w:cs="Arial"/>
                      <w:b/>
                    </w:rPr>
                    <w:t>C)</w:t>
                  </w:r>
                  <w:r w:rsidRPr="00A41787">
                    <w:rPr>
                      <w:rFonts w:ascii="Arial Narrow" w:hAnsi="Arial Narrow" w:cs="Arial"/>
                    </w:rPr>
                    <w:t xml:space="preserve"> Plan                         </w:t>
                  </w:r>
                  <w:r w:rsidRPr="00A41787">
                    <w:rPr>
                      <w:rFonts w:ascii="Arial Narrow" w:hAnsi="Arial Narrow" w:cs="Arial"/>
                      <w:b/>
                    </w:rPr>
                    <w:t xml:space="preserve">D) </w:t>
                  </w:r>
                  <w:r w:rsidRPr="00A41787">
                    <w:rPr>
                      <w:rFonts w:ascii="Arial Narrow" w:hAnsi="Arial Narrow" w:cs="Arial"/>
                    </w:rPr>
                    <w:t>Harita</w:t>
                  </w:r>
                </w:p>
                <w:p w:rsidR="007367F4" w:rsidRPr="00A41787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A41787" w:rsidRDefault="007367F4" w:rsidP="00A41787">
                  <w:pPr>
                    <w:rPr>
                      <w:rFonts w:ascii="Arial Narrow" w:hAnsi="Arial Narrow" w:cs="Arial"/>
                      <w:b/>
                    </w:rPr>
                  </w:pPr>
                  <w:r>
                    <w:rPr>
                      <w:rFonts w:ascii="Arial Narrow" w:hAnsi="Arial Narrow" w:cs="Arial"/>
                      <w:b/>
                    </w:rPr>
                    <w:t>1</w:t>
                  </w:r>
                  <w:r w:rsidRPr="00A41787">
                    <w:rPr>
                      <w:rFonts w:ascii="Arial Narrow" w:hAnsi="Arial Narrow" w:cs="Arial"/>
                      <w:b/>
                    </w:rPr>
                    <w:t>5.</w:t>
                  </w:r>
                  <w:r w:rsidRPr="00A41787">
                    <w:rPr>
                      <w:rFonts w:ascii="Arial Narrow" w:hAnsi="Arial Narrow" w:cs="Arial"/>
                    </w:rPr>
                    <w:t xml:space="preserve"> </w:t>
                  </w:r>
                  <w:r w:rsidRPr="00A41787">
                    <w:rPr>
                      <w:rFonts w:ascii="Arial Narrow" w:hAnsi="Arial Narrow" w:cs="Arial"/>
                      <w:b/>
                    </w:rPr>
                    <w:t>"Kutup Yıldızı daima ……………, cümlesini hangisi ile tamamlarız?</w:t>
                  </w:r>
                </w:p>
                <w:p w:rsidR="007367F4" w:rsidRPr="00A41787" w:rsidRDefault="007367F4" w:rsidP="00A41787">
                  <w:pPr>
                    <w:rPr>
                      <w:rFonts w:ascii="Arial Narrow" w:hAnsi="Arial Narrow"/>
                    </w:rPr>
                  </w:pPr>
                  <w:r w:rsidRPr="00A41787">
                    <w:rPr>
                      <w:rFonts w:ascii="Arial Narrow" w:hAnsi="Arial Narrow"/>
                      <w:b/>
                    </w:rPr>
                    <w:t>A)</w:t>
                  </w:r>
                  <w:r w:rsidRPr="00A41787">
                    <w:rPr>
                      <w:rFonts w:ascii="Arial Narrow" w:hAnsi="Arial Narrow"/>
                    </w:rPr>
                    <w:t xml:space="preserve"> güneydedir</w:t>
                  </w:r>
                  <w:r w:rsidRPr="00A41787">
                    <w:rPr>
                      <w:rFonts w:ascii="Arial Narrow" w:hAnsi="Arial Narrow"/>
                    </w:rPr>
                    <w:tab/>
                    <w:t xml:space="preserve">                  </w:t>
                  </w:r>
                  <w:r w:rsidRPr="00A41787">
                    <w:rPr>
                      <w:rFonts w:ascii="Arial Narrow" w:hAnsi="Arial Narrow"/>
                      <w:b/>
                    </w:rPr>
                    <w:t>B)</w:t>
                  </w:r>
                  <w:r w:rsidRPr="00A41787">
                    <w:rPr>
                      <w:rFonts w:ascii="Arial Narrow" w:hAnsi="Arial Narrow"/>
                    </w:rPr>
                    <w:t xml:space="preserve"> kuzeydedir</w:t>
                  </w:r>
                </w:p>
                <w:p w:rsidR="007367F4" w:rsidRDefault="007367F4" w:rsidP="00A41787">
                  <w:pPr>
                    <w:rPr>
                      <w:rFonts w:ascii="Arial Narrow" w:hAnsi="Arial Narrow"/>
                    </w:rPr>
                  </w:pPr>
                  <w:r w:rsidRPr="00A41787">
                    <w:rPr>
                      <w:rFonts w:ascii="Arial Narrow" w:hAnsi="Arial Narrow"/>
                      <w:b/>
                    </w:rPr>
                    <w:t>C)</w:t>
                  </w:r>
                  <w:r w:rsidRPr="00A41787">
                    <w:rPr>
                      <w:rFonts w:ascii="Arial Narrow" w:hAnsi="Arial Narrow"/>
                    </w:rPr>
                    <w:t xml:space="preserve"> güneydoğudadır             </w:t>
                  </w:r>
                  <w:r w:rsidRPr="00A41787">
                    <w:rPr>
                      <w:rFonts w:ascii="Arial Narrow" w:hAnsi="Arial Narrow"/>
                      <w:b/>
                    </w:rPr>
                    <w:t>D</w:t>
                  </w:r>
                  <w:r>
                    <w:rPr>
                      <w:rFonts w:ascii="Arial Narrow" w:hAnsi="Arial Narrow"/>
                      <w:b/>
                    </w:rPr>
                    <w:t>)</w:t>
                  </w:r>
                  <w:r w:rsidRPr="00A41787">
                    <w:rPr>
                      <w:rFonts w:ascii="Arial Narrow" w:hAnsi="Arial Narrow"/>
                    </w:rPr>
                    <w:t xml:space="preserve"> kuzeydoğudadır</w:t>
                  </w:r>
                </w:p>
                <w:p w:rsidR="007367F4" w:rsidRDefault="007367F4" w:rsidP="00A41787">
                  <w:pPr>
                    <w:rPr>
                      <w:rFonts w:ascii="Arial Narrow" w:hAnsi="Arial Narrow"/>
                    </w:rPr>
                  </w:pPr>
                </w:p>
                <w:p w:rsidR="007367F4" w:rsidRPr="002760B6" w:rsidRDefault="007367F4" w:rsidP="00A41787">
                  <w:pPr>
                    <w:rPr>
                      <w:rFonts w:ascii="Arial Narrow" w:hAnsi="Arial Narrow"/>
                      <w:b/>
                    </w:rPr>
                  </w:pPr>
                  <w:r w:rsidRPr="002760B6">
                    <w:rPr>
                      <w:rFonts w:ascii="Arial Narrow" w:hAnsi="Arial Narrow"/>
                      <w:b/>
                    </w:rPr>
                    <w:t xml:space="preserve">16. 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118"/>
                    <w:gridCol w:w="550"/>
                    <w:gridCol w:w="568"/>
                    <w:gridCol w:w="1119"/>
                    <w:gridCol w:w="1119"/>
                  </w:tblGrid>
                  <w:tr w:rsidR="007367F4" w:rsidTr="00F505DD">
                    <w:trPr>
                      <w:trHeight w:val="526"/>
                    </w:trPr>
                    <w:tc>
                      <w:tcPr>
                        <w:tcW w:w="4474" w:type="dxa"/>
                        <w:gridSpan w:val="5"/>
                        <w:tcBorders>
                          <w:bottom w:val="nil"/>
                        </w:tcBorders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Merkez Caddesi</w:t>
                        </w:r>
                      </w:p>
                    </w:tc>
                  </w:tr>
                  <w:tr w:rsidR="007367F4" w:rsidTr="00F505DD">
                    <w:trPr>
                      <w:trHeight w:val="526"/>
                    </w:trPr>
                    <w:tc>
                      <w:tcPr>
                        <w:tcW w:w="1668" w:type="dxa"/>
                        <w:gridSpan w:val="2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687" w:type="dxa"/>
                        <w:gridSpan w:val="2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119" w:type="dxa"/>
                        <w:vMerge w:val="restart"/>
                        <w:tcBorders>
                          <w:top w:val="nil"/>
                        </w:tcBorders>
                        <w:textDirection w:val="btLr"/>
                      </w:tcPr>
                      <w:p w:rsidR="007367F4" w:rsidRPr="00F505DD" w:rsidRDefault="007367F4" w:rsidP="00F505DD">
                        <w:pPr>
                          <w:ind w:left="113" w:right="113"/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 xml:space="preserve">Atatürk </w:t>
                        </w:r>
                      </w:p>
                      <w:p w:rsidR="007367F4" w:rsidRPr="00F505DD" w:rsidRDefault="007367F4" w:rsidP="00F505DD">
                        <w:pPr>
                          <w:ind w:left="113" w:right="113"/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Caddesi</w:t>
                        </w:r>
                      </w:p>
                      <w:p w:rsidR="007367F4" w:rsidRPr="00F505DD" w:rsidRDefault="007367F4" w:rsidP="00F505DD">
                        <w:pPr>
                          <w:ind w:left="113" w:right="113"/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 xml:space="preserve">                  </w:t>
                        </w:r>
                      </w:p>
                    </w:tc>
                  </w:tr>
                  <w:tr w:rsidR="007367F4" w:rsidTr="00F505DD">
                    <w:trPr>
                      <w:trHeight w:val="526"/>
                    </w:trPr>
                    <w:tc>
                      <w:tcPr>
                        <w:tcW w:w="3355" w:type="dxa"/>
                        <w:gridSpan w:val="4"/>
                        <w:tcBorders>
                          <w:right w:val="nil"/>
                        </w:tcBorders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Lale Sokak</w:t>
                        </w:r>
                      </w:p>
                    </w:tc>
                    <w:tc>
                      <w:tcPr>
                        <w:tcW w:w="1119" w:type="dxa"/>
                        <w:vMerge/>
                        <w:tcBorders>
                          <w:left w:val="nil"/>
                        </w:tcBorders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</w:p>
                    </w:tc>
                  </w:tr>
                  <w:tr w:rsidR="007367F4" w:rsidTr="00F505DD">
                    <w:trPr>
                      <w:trHeight w:val="554"/>
                    </w:trPr>
                    <w:tc>
                      <w:tcPr>
                        <w:tcW w:w="1118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Eczane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Kuaför</w:t>
                        </w:r>
                      </w:p>
                    </w:tc>
                    <w:tc>
                      <w:tcPr>
                        <w:tcW w:w="1119" w:type="dxa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F505DD">
                          <w:rPr>
                            <w:rFonts w:ascii="Arial Narrow" w:hAnsi="Arial Narrow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119" w:type="dxa"/>
                        <w:vMerge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</w:p>
                    </w:tc>
                  </w:tr>
                </w:tbl>
                <w:p w:rsidR="007367F4" w:rsidRDefault="007367F4" w:rsidP="00A41787">
                  <w:pPr>
                    <w:rPr>
                      <w:rFonts w:ascii="Arial Narrow" w:hAnsi="Arial Narrow"/>
                      <w:b/>
                    </w:rPr>
                  </w:pPr>
                  <w:r w:rsidRPr="002760B6">
                    <w:rPr>
                      <w:rFonts w:ascii="Arial Narrow" w:hAnsi="Arial Narrow"/>
                      <w:b/>
                    </w:rPr>
                    <w:t>Aşağıdaki boşlukları yukarıdaki krokiye göre doldurunuz.</w:t>
                  </w:r>
                  <w:r>
                    <w:rPr>
                      <w:rFonts w:ascii="Arial Narrow" w:hAnsi="Arial Narrow"/>
                      <w:b/>
                    </w:rPr>
                    <w:t xml:space="preserve"> </w:t>
                  </w:r>
                </w:p>
                <w:p w:rsidR="007367F4" w:rsidRDefault="007367F4" w:rsidP="00A4178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1</w:t>
                  </w:r>
                  <w:r w:rsidRPr="002B1464">
                    <w:rPr>
                      <w:rFonts w:ascii="Arial Narrow" w:hAnsi="Arial Narrow"/>
                      <w:b/>
                    </w:rPr>
                    <w:t>)</w:t>
                  </w:r>
                  <w:r>
                    <w:rPr>
                      <w:rFonts w:ascii="Arial Narrow" w:hAnsi="Arial Narrow"/>
                    </w:rPr>
                    <w:t xml:space="preserve"> Kuaförün ………………. Atatürk Caddesi vardır.</w:t>
                  </w:r>
                </w:p>
                <w:p w:rsidR="007367F4" w:rsidRDefault="007367F4" w:rsidP="00A4178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2</w:t>
                  </w:r>
                  <w:r w:rsidRPr="002B1464">
                    <w:rPr>
                      <w:rFonts w:ascii="Arial Narrow" w:hAnsi="Arial Narrow"/>
                      <w:b/>
                    </w:rPr>
                    <w:t>)</w:t>
                  </w:r>
                  <w:r>
                    <w:rPr>
                      <w:rFonts w:ascii="Arial Narrow" w:hAnsi="Arial Narrow"/>
                    </w:rPr>
                    <w:t xml:space="preserve"> Eczanenin ……………….Lale Sokak vardır.</w:t>
                  </w:r>
                </w:p>
                <w:p w:rsidR="007367F4" w:rsidRDefault="007367F4" w:rsidP="00A41787">
                  <w:pPr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b/>
                    </w:rPr>
                    <w:t>3</w:t>
                  </w:r>
                  <w:r w:rsidRPr="002B1464">
                    <w:rPr>
                      <w:rFonts w:ascii="Arial Narrow" w:hAnsi="Arial Narrow"/>
                      <w:b/>
                    </w:rPr>
                    <w:t>)</w:t>
                  </w:r>
                  <w:r>
                    <w:rPr>
                      <w:rFonts w:ascii="Arial Narrow" w:hAnsi="Arial Narrow"/>
                    </w:rPr>
                    <w:t xml:space="preserve"> Eczane Lale Sokak’ın ……………….</w:t>
                  </w:r>
                </w:p>
                <w:p w:rsidR="007367F4" w:rsidRDefault="007367F4" w:rsidP="00A41787">
                  <w:pPr>
                    <w:rPr>
                      <w:rFonts w:ascii="Arial Narrow" w:hAnsi="Arial Narrow"/>
                    </w:rPr>
                  </w:pPr>
                </w:p>
                <w:p w:rsidR="007367F4" w:rsidRPr="00253D8C" w:rsidRDefault="007367F4" w:rsidP="00A41787">
                  <w:pPr>
                    <w:rPr>
                      <w:rFonts w:ascii="Arial Narrow" w:hAnsi="Arial Narrow"/>
                      <w:b/>
                    </w:rPr>
                  </w:pPr>
                  <w:r w:rsidRPr="00253D8C">
                    <w:rPr>
                      <w:rFonts w:ascii="Arial Narrow" w:hAnsi="Arial Narrow"/>
                      <w:b/>
                    </w:rPr>
                    <w:t>17. Aşağıdaki tabloda, hangi aya ait dört haftalık hava gözlem durumu ifade edilmiştir?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261"/>
                    <w:gridCol w:w="1261"/>
                    <w:gridCol w:w="1324"/>
                    <w:gridCol w:w="1324"/>
                  </w:tblGrid>
                  <w:tr w:rsidR="007367F4" w:rsidTr="00F505DD">
                    <w:trPr>
                      <w:trHeight w:val="349"/>
                    </w:trPr>
                    <w:tc>
                      <w:tcPr>
                        <w:tcW w:w="5047" w:type="dxa"/>
                        <w:gridSpan w:val="4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Hand writing Mutlu" w:hAnsi="Hand writing Mutlu"/>
                          </w:rPr>
                        </w:pPr>
                        <w:r w:rsidRPr="00F505DD">
                          <w:rPr>
                            <w:rFonts w:ascii="Hand writing Mutlu" w:hAnsi="Hand writing Mutlu"/>
                          </w:rPr>
                          <w:t>İstanbul İli Hava Gözlem Raporu</w:t>
                        </w:r>
                      </w:p>
                    </w:tc>
                  </w:tr>
                  <w:tr w:rsidR="007367F4" w:rsidTr="00F505DD">
                    <w:trPr>
                      <w:trHeight w:val="349"/>
                    </w:trPr>
                    <w:tc>
                      <w:tcPr>
                        <w:tcW w:w="1261" w:type="dxa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>1. Hafta</w:t>
                        </w:r>
                      </w:p>
                    </w:tc>
                    <w:tc>
                      <w:tcPr>
                        <w:tcW w:w="1261" w:type="dxa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>2. Hafta</w:t>
                        </w:r>
                      </w:p>
                    </w:tc>
                    <w:tc>
                      <w:tcPr>
                        <w:tcW w:w="1262" w:type="dxa"/>
                      </w:tcPr>
                      <w:p w:rsidR="007367F4" w:rsidRPr="00F505DD" w:rsidRDefault="007367F4" w:rsidP="00F505DD">
                        <w:pPr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>3. Hafta</w:t>
                        </w:r>
                      </w:p>
                    </w:tc>
                    <w:tc>
                      <w:tcPr>
                        <w:tcW w:w="1262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>4. Hafta</w:t>
                        </w:r>
                      </w:p>
                    </w:tc>
                  </w:tr>
                  <w:tr w:rsidR="007367F4" w:rsidTr="00F505DD">
                    <w:trPr>
                      <w:trHeight w:val="349"/>
                    </w:trPr>
                    <w:tc>
                      <w:tcPr>
                        <w:tcW w:w="1261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</w:p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</w:p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261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1262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  <w:noProof/>
                          </w:rPr>
                          <w:pict>
                            <v:shape id="_x0000_i1029" type="#_x0000_t75" style="width:55.5pt;height:30pt;visibility:visible">
                              <v:imagedata r:id="rId6" o:title=""/>
                            </v:shape>
                          </w:pict>
                        </w:r>
                      </w:p>
                    </w:tc>
                    <w:tc>
                      <w:tcPr>
                        <w:tcW w:w="1262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  <w:noProof/>
                          </w:rPr>
                          <w:pict>
                            <v:shape id="Resim 4" o:spid="_x0000_i1030" type="#_x0000_t75" style="width:55.5pt;height:30pt;visibility:visible">
                              <v:imagedata r:id="rId7" o:title=""/>
                            </v:shape>
                          </w:pict>
                        </w:r>
                      </w:p>
                    </w:tc>
                  </w:tr>
                  <w:tr w:rsidR="007367F4" w:rsidTr="00F505DD">
                    <w:trPr>
                      <w:trHeight w:val="369"/>
                    </w:trPr>
                    <w:tc>
                      <w:tcPr>
                        <w:tcW w:w="1261" w:type="dxa"/>
                      </w:tcPr>
                      <w:p w:rsidR="007367F4" w:rsidRPr="00F505DD" w:rsidRDefault="007367F4" w:rsidP="0047075C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 xml:space="preserve">7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 w:rsidRPr="00F505DD">
                            <w:rPr>
                              <w:rFonts w:ascii="Arial Narrow" w:hAnsi="Arial Narrow"/>
                              <w:vertAlign w:val="superscript"/>
                            </w:rPr>
                            <w:t>0</w:t>
                          </w:r>
                          <w:r w:rsidRPr="00F505DD">
                            <w:rPr>
                              <w:rFonts w:ascii="Arial Narrow" w:hAnsi="Arial Narrow"/>
                            </w:rPr>
                            <w:t>C</w:t>
                          </w:r>
                        </w:smartTag>
                      </w:p>
                    </w:tc>
                    <w:tc>
                      <w:tcPr>
                        <w:tcW w:w="1261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 xml:space="preserve">5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 w:rsidRPr="00F505DD">
                            <w:rPr>
                              <w:rFonts w:ascii="Arial Narrow" w:hAnsi="Arial Narrow"/>
                              <w:vertAlign w:val="superscript"/>
                            </w:rPr>
                            <w:t>0</w:t>
                          </w:r>
                          <w:r w:rsidRPr="00F505DD">
                            <w:rPr>
                              <w:rFonts w:ascii="Arial Narrow" w:hAnsi="Arial Narrow"/>
                            </w:rPr>
                            <w:t>C</w:t>
                          </w:r>
                        </w:smartTag>
                      </w:p>
                    </w:tc>
                    <w:tc>
                      <w:tcPr>
                        <w:tcW w:w="1262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 xml:space="preserve">3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 w:rsidRPr="00F505DD">
                            <w:rPr>
                              <w:rFonts w:ascii="Arial Narrow" w:hAnsi="Arial Narrow"/>
                              <w:vertAlign w:val="superscript"/>
                            </w:rPr>
                            <w:t>0</w:t>
                          </w:r>
                          <w:r w:rsidRPr="00F505DD">
                            <w:rPr>
                              <w:rFonts w:ascii="Arial Narrow" w:hAnsi="Arial Narrow"/>
                            </w:rPr>
                            <w:t>C</w:t>
                          </w:r>
                        </w:smartTag>
                      </w:p>
                    </w:tc>
                    <w:tc>
                      <w:tcPr>
                        <w:tcW w:w="1262" w:type="dxa"/>
                      </w:tcPr>
                      <w:p w:rsidR="007367F4" w:rsidRPr="00F505DD" w:rsidRDefault="007367F4" w:rsidP="00A41787">
                        <w:pPr>
                          <w:rPr>
                            <w:rFonts w:ascii="Arial Narrow" w:hAnsi="Arial Narrow"/>
                          </w:rPr>
                        </w:pPr>
                        <w:r w:rsidRPr="00F505DD">
                          <w:rPr>
                            <w:rFonts w:ascii="Arial Narrow" w:hAnsi="Arial Narrow"/>
                          </w:rPr>
                          <w:t xml:space="preserve">6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 w:rsidRPr="00F505DD">
                            <w:rPr>
                              <w:rFonts w:ascii="Arial Narrow" w:hAnsi="Arial Narrow"/>
                              <w:vertAlign w:val="superscript"/>
                            </w:rPr>
                            <w:t>0</w:t>
                          </w:r>
                          <w:r w:rsidRPr="00F505DD">
                            <w:rPr>
                              <w:rFonts w:ascii="Arial Narrow" w:hAnsi="Arial Narrow"/>
                            </w:rPr>
                            <w:t>C</w:t>
                          </w:r>
                        </w:smartTag>
                      </w:p>
                    </w:tc>
                  </w:tr>
                </w:tbl>
                <w:p w:rsidR="007367F4" w:rsidRPr="00525121" w:rsidRDefault="007367F4" w:rsidP="00253D8C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Mayıs</w:t>
                  </w:r>
                  <w:r>
                    <w:rPr>
                      <w:rFonts w:ascii="Arial Narrow" w:hAnsi="Arial Narrow"/>
                    </w:rPr>
                    <w:tab/>
                  </w:r>
                  <w:r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Ağustos</w:t>
                  </w:r>
                </w:p>
                <w:p w:rsidR="007367F4" w:rsidRDefault="007367F4" w:rsidP="00253D8C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Ocak</w:t>
                  </w:r>
                  <w:r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Temmuz</w:t>
                  </w:r>
                </w:p>
                <w:p w:rsidR="007367F4" w:rsidRPr="00253D8C" w:rsidRDefault="007367F4" w:rsidP="00A41787">
                  <w:pPr>
                    <w:rPr>
                      <w:rFonts w:ascii="Arial Narrow" w:hAnsi="Arial Narrow"/>
                      <w:b/>
                    </w:rPr>
                  </w:pPr>
                  <w:r w:rsidRPr="00253D8C">
                    <w:rPr>
                      <w:rFonts w:ascii="Arial Narrow" w:hAnsi="Arial Narrow"/>
                      <w:b/>
                    </w:rPr>
                    <w:t>Sınav bitti, cevaplarınızı kontrol ediniz.</w:t>
                  </w:r>
                </w:p>
                <w:p w:rsidR="007367F4" w:rsidRDefault="007367F4"/>
                <w:p w:rsidR="007367F4" w:rsidRDefault="007367F4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-1pt;margin-top:4.1pt;width:264.5pt;height:771.65pt;z-index:251647488">
            <v:textbox>
              <w:txbxContent>
                <w:p w:rsidR="007367F4" w:rsidRPr="00525121" w:rsidRDefault="007367F4">
                  <w:pPr>
                    <w:rPr>
                      <w:rFonts w:ascii="Arial Narrow" w:hAnsi="Arial Narrow"/>
                      <w:b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1. Toplumun en küçük yapı birimine ne ad verilir?</w:t>
                  </w:r>
                </w:p>
                <w:p w:rsidR="007367F4" w:rsidRPr="00525121" w:rsidRDefault="007367F4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Toplum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Aile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Akraba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Birey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2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Aşağıdakilerden hangisi nüfus cüzdanımızda yer almaz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Adres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Anne adı</w:t>
                  </w:r>
                </w:p>
                <w:p w:rsidR="007367F4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Baba Adı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Doğum Tarihi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3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Aşağıdakilerden hangisi bazı olaylar karşısında hissettiğimiz duygulara örnek olamaz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Arkadaşlarınızın başarılarına sevinmek.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Doğal afetler karşısında üzülmek.</w:t>
                  </w:r>
                </w:p>
                <w:p w:rsidR="007367F4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Saklambaç oynarken saklanmak.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</w:p>
                <w:p w:rsidR="007367F4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Sinemada elektrikler kesilince karanlıktan korkmak.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4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Aşağıdakilerden hangisinin milli kültür öğelerimizden biri olduğunu söylenemez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Mesir Macunu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Cirit oyunu</w:t>
                  </w:r>
                </w:p>
                <w:p w:rsidR="007367F4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Otomobil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Yörük halıları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5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Aşağıdakilerden hangisi geçmişte Türklerin yaygın olarak oynadığı oyunlardan değildir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Pr="00525121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Güreş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Yüzme</w:t>
                  </w:r>
                </w:p>
                <w:p w:rsidR="007367F4" w:rsidRDefault="007367F4" w:rsidP="00525121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Cirit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Ok atma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B60560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6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Aşağıdakilerden hangisi Milli Mücadele döneminde yapılmamıştır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Pr="00525121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Sivas Kongresi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Büyük Taarruz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Zafer Anıtı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Büyük Millet Meclisi’nin açılışı</w:t>
                  </w:r>
                </w:p>
                <w:p w:rsidR="007367F4" w:rsidRDefault="007367F4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B60560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7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Atatürk, aşağıdaki okulların hangisinde okumamıştır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Pr="00525121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Mahalle Mektebi</w:t>
                  </w:r>
                  <w:r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Şemsi Efendi Mektebi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Selanik Mektebi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Harp Okulu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 w:rsidP="00B60560">
                  <w:pPr>
                    <w:rPr>
                      <w:rFonts w:ascii="Arial Narrow" w:hAnsi="Arial Narrow"/>
                      <w:b/>
                    </w:rPr>
                  </w:pPr>
                  <w:r>
                    <w:rPr>
                      <w:rFonts w:ascii="Arial Narrow" w:hAnsi="Arial Narrow"/>
                      <w:b/>
                    </w:rPr>
                    <w:t>8</w:t>
                  </w:r>
                  <w:r w:rsidRPr="00525121">
                    <w:rPr>
                      <w:rFonts w:ascii="Arial Narrow" w:hAnsi="Arial Narrow"/>
                      <w:b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</w:rPr>
                    <w:t>Kurtuluş Savaşı aşağıdaki olayların hangisiyle başlamıştır</w:t>
                  </w:r>
                  <w:r w:rsidRPr="00525121">
                    <w:rPr>
                      <w:rFonts w:ascii="Arial Narrow" w:hAnsi="Arial Narrow"/>
                      <w:b/>
                    </w:rPr>
                    <w:t>?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A)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23 Nisan 1920’de TBMM’nin açılmasıyla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</w:p>
                <w:p w:rsidR="007367F4" w:rsidRPr="00525121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B)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Çanakkale Savaş’ıyla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C)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Mondros Ateşkes Anlaşma’sıyla</w:t>
                  </w:r>
                  <w:r w:rsidRPr="00525121">
                    <w:rPr>
                      <w:rFonts w:ascii="Arial Narrow" w:hAnsi="Arial Narrow"/>
                    </w:rPr>
                    <w:tab/>
                  </w:r>
                  <w:r w:rsidRPr="00525121">
                    <w:rPr>
                      <w:rFonts w:ascii="Arial Narrow" w:hAnsi="Arial Narrow"/>
                    </w:rPr>
                    <w:tab/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  <w:r w:rsidRPr="00525121">
                    <w:rPr>
                      <w:rFonts w:ascii="Arial Narrow" w:hAnsi="Arial Narrow"/>
                      <w:b/>
                    </w:rPr>
                    <w:t>D)</w:t>
                  </w:r>
                  <w:r w:rsidRPr="00525121">
                    <w:rPr>
                      <w:rFonts w:ascii="Arial Narrow" w:hAnsi="Arial Narrow"/>
                    </w:rPr>
                    <w:t xml:space="preserve"> </w:t>
                  </w:r>
                  <w:r>
                    <w:rPr>
                      <w:rFonts w:ascii="Arial Narrow" w:hAnsi="Arial Narrow"/>
                    </w:rPr>
                    <w:t>Atatürk’ün 19 Mayıs 1919’da Samsun’a çıkmasıyla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</w:p>
                <w:p w:rsidR="007367F4" w:rsidRPr="00B27410" w:rsidRDefault="007367F4" w:rsidP="00B27410">
                  <w:pPr>
                    <w:tabs>
                      <w:tab w:val="left" w:pos="48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  <w:u w:val="single"/>
                    </w:rPr>
                  </w:pPr>
                  <w:r w:rsidRPr="00B27410">
                    <w:rPr>
                      <w:rFonts w:ascii="Arial Narrow" w:hAnsi="Arial Narrow"/>
                      <w:b/>
                      <w:color w:val="000000"/>
                    </w:rPr>
                    <w:t>9. Orhan, aile tarihi hakkında bilgi edinmek istiyor. Aşağıdakilerden hangisinden bilgi</w:t>
                  </w:r>
                  <w:r w:rsidRPr="00B27410"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B27410">
                    <w:rPr>
                      <w:rFonts w:ascii="Arial Narrow" w:hAnsi="Arial Narrow"/>
                      <w:b/>
                      <w:color w:val="000000"/>
                      <w:u w:val="single"/>
                    </w:rPr>
                    <w:t>edinemez?</w:t>
                  </w:r>
                </w:p>
                <w:p w:rsidR="007367F4" w:rsidRDefault="007367F4" w:rsidP="00B27410">
                  <w:pPr>
                    <w:tabs>
                      <w:tab w:val="left" w:pos="48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B27410">
                    <w:rPr>
                      <w:rFonts w:ascii="Arial Narrow" w:hAnsi="Arial Narrow"/>
                      <w:b/>
                      <w:color w:val="000000"/>
                    </w:rPr>
                    <w:t>A)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B27410">
                    <w:rPr>
                      <w:rFonts w:ascii="Arial Narrow" w:hAnsi="Arial Narrow"/>
                      <w:color w:val="000000"/>
                    </w:rPr>
                    <w:t>Eski resimlerden</w:t>
                  </w:r>
                </w:p>
                <w:p w:rsidR="007367F4" w:rsidRDefault="007367F4" w:rsidP="00B27410">
                  <w:pPr>
                    <w:tabs>
                      <w:tab w:val="left" w:pos="48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B27410">
                    <w:rPr>
                      <w:rFonts w:ascii="Arial Narrow" w:hAnsi="Arial Narrow"/>
                      <w:b/>
                      <w:color w:val="000000"/>
                    </w:rPr>
                    <w:t>B)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Eski araç ve gereçlerden</w:t>
                  </w:r>
                </w:p>
                <w:p w:rsidR="007367F4" w:rsidRDefault="007367F4" w:rsidP="00B27410">
                  <w:pPr>
                    <w:tabs>
                      <w:tab w:val="left" w:pos="48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B27410">
                    <w:rPr>
                      <w:rFonts w:ascii="Arial Narrow" w:hAnsi="Arial Narrow"/>
                      <w:b/>
                      <w:color w:val="000000"/>
                    </w:rPr>
                    <w:t>C</w:t>
                  </w:r>
                  <w:r>
                    <w:rPr>
                      <w:rFonts w:ascii="Arial Narrow" w:hAnsi="Arial Narrow"/>
                      <w:color w:val="000000"/>
                    </w:rPr>
                    <w:t>) Geçmişte kullanılan giysilerden</w:t>
                  </w:r>
                </w:p>
                <w:p w:rsidR="007367F4" w:rsidRPr="00B27410" w:rsidRDefault="007367F4" w:rsidP="00B27410">
                  <w:pPr>
                    <w:tabs>
                      <w:tab w:val="left" w:pos="48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B27410">
                    <w:rPr>
                      <w:rFonts w:ascii="Arial Narrow" w:hAnsi="Arial Narrow"/>
                      <w:b/>
                      <w:color w:val="000000"/>
                    </w:rPr>
                    <w:t>D)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</w:t>
                  </w:r>
                  <w:r w:rsidRPr="00B27410">
                    <w:rPr>
                      <w:rFonts w:ascii="Arial Narrow" w:hAnsi="Arial Narrow"/>
                      <w:color w:val="000000"/>
                    </w:rPr>
                    <w:t>Arkadaşının soy ağacından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</w:p>
                <w:p w:rsidR="007367F4" w:rsidRDefault="007367F4" w:rsidP="00253D8C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</w:rPr>
                    <w:t>10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 xml:space="preserve">. 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Ayşenur’un dedesi Kurtuluş Savaşı’nda 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Batı 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Cephesinde gazi olduğunu anlatıyordu. </w:t>
                  </w:r>
                </w:p>
                <w:p w:rsidR="007367F4" w:rsidRPr="006C2C56" w:rsidRDefault="007367F4" w:rsidP="00253D8C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b/>
                      <w:color w:val="000000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Buna göre Ayşenur’un dedesi kimlerle savaşmıştır?</w:t>
                  </w:r>
                </w:p>
                <w:p w:rsidR="007367F4" w:rsidRPr="006C2C56" w:rsidRDefault="007367F4" w:rsidP="00253D8C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A)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Yunanlılar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B)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Fransızlar</w:t>
                  </w:r>
                </w:p>
                <w:p w:rsidR="007367F4" w:rsidRPr="006C2C56" w:rsidRDefault="007367F4" w:rsidP="00253D8C">
                  <w:pPr>
                    <w:tabs>
                      <w:tab w:val="left" w:pos="0"/>
                      <w:tab w:val="center" w:pos="5102"/>
                    </w:tabs>
                    <w:rPr>
                      <w:rFonts w:ascii="Arial Narrow" w:hAnsi="Arial Narrow"/>
                      <w:color w:val="000000"/>
                    </w:rPr>
                  </w:pP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C)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İtalyanlar</w:t>
                  </w:r>
                  <w:r>
                    <w:rPr>
                      <w:rFonts w:ascii="Arial Narrow" w:hAnsi="Arial Narrow"/>
                      <w:color w:val="000000"/>
                    </w:rPr>
                    <w:t xml:space="preserve">                              </w:t>
                  </w:r>
                  <w:r w:rsidRPr="006C2C56">
                    <w:rPr>
                      <w:rFonts w:ascii="Arial Narrow" w:hAnsi="Arial Narrow"/>
                      <w:b/>
                      <w:color w:val="000000"/>
                    </w:rPr>
                    <w:t>D)</w:t>
                  </w:r>
                  <w:r w:rsidRPr="006C2C56">
                    <w:rPr>
                      <w:rFonts w:ascii="Arial Narrow" w:hAnsi="Arial Narrow"/>
                      <w:color w:val="000000"/>
                    </w:rPr>
                    <w:t xml:space="preserve"> Ermeniler</w:t>
                  </w:r>
                </w:p>
                <w:p w:rsidR="007367F4" w:rsidRDefault="007367F4" w:rsidP="00B60560">
                  <w:pPr>
                    <w:rPr>
                      <w:rFonts w:ascii="Arial Narrow" w:hAnsi="Arial Narrow"/>
                    </w:rPr>
                  </w:pPr>
                </w:p>
                <w:p w:rsidR="007367F4" w:rsidRPr="00525121" w:rsidRDefault="007367F4">
                  <w:pPr>
                    <w:rPr>
                      <w:rFonts w:ascii="Arial Narrow" w:hAnsi="Arial Narrow"/>
                    </w:rPr>
                  </w:pPr>
                </w:p>
              </w:txbxContent>
            </v:textbox>
          </v:shape>
        </w:pict>
      </w:r>
    </w:p>
    <w:sectPr w:rsidR="007367F4" w:rsidSect="00271FB4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7645"/>
    <w:multiLevelType w:val="hybridMultilevel"/>
    <w:tmpl w:val="7E086794"/>
    <w:lvl w:ilvl="0" w:tplc="D1AC32F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67482C"/>
    <w:multiLevelType w:val="hybridMultilevel"/>
    <w:tmpl w:val="FE1AC614"/>
    <w:lvl w:ilvl="0" w:tplc="79947F66">
      <w:start w:val="29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C630D3"/>
    <w:multiLevelType w:val="hybridMultilevel"/>
    <w:tmpl w:val="3E42DE10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905F21"/>
    <w:multiLevelType w:val="hybridMultilevel"/>
    <w:tmpl w:val="B46866B4"/>
    <w:lvl w:ilvl="0" w:tplc="041F000F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49127B"/>
    <w:multiLevelType w:val="hybridMultilevel"/>
    <w:tmpl w:val="BB508F78"/>
    <w:lvl w:ilvl="0" w:tplc="6AFE100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1D0209"/>
    <w:multiLevelType w:val="hybridMultilevel"/>
    <w:tmpl w:val="86448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490877"/>
    <w:multiLevelType w:val="hybridMultilevel"/>
    <w:tmpl w:val="6C52DD8C"/>
    <w:lvl w:ilvl="0" w:tplc="E55EDC06">
      <w:start w:val="2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124355"/>
    <w:multiLevelType w:val="hybridMultilevel"/>
    <w:tmpl w:val="4EF45B3E"/>
    <w:lvl w:ilvl="0" w:tplc="BA062D46">
      <w:start w:val="23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12635D"/>
    <w:multiLevelType w:val="hybridMultilevel"/>
    <w:tmpl w:val="974827B2"/>
    <w:lvl w:ilvl="0" w:tplc="79E0FB48">
      <w:start w:val="24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  <w:rPr>
        <w:rFonts w:cs="Times New Roman"/>
      </w:rPr>
    </w:lvl>
  </w:abstractNum>
  <w:abstractNum w:abstractNumId="11">
    <w:nsid w:val="65291E69"/>
    <w:multiLevelType w:val="hybridMultilevel"/>
    <w:tmpl w:val="FEBE5196"/>
    <w:lvl w:ilvl="0" w:tplc="041F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2">
    <w:nsid w:val="733D3376"/>
    <w:multiLevelType w:val="hybridMultilevel"/>
    <w:tmpl w:val="F0FC800A"/>
    <w:lvl w:ilvl="0" w:tplc="4DC0117A">
      <w:start w:val="5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AD5750"/>
    <w:multiLevelType w:val="hybridMultilevel"/>
    <w:tmpl w:val="D334EC84"/>
    <w:lvl w:ilvl="0" w:tplc="FC584AEC">
      <w:start w:val="7"/>
      <w:numFmt w:val="decimal"/>
      <w:lvlText w:val="%1"/>
      <w:lvlJc w:val="left"/>
      <w:pPr>
        <w:ind w:left="720" w:hanging="36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FA37B8"/>
    <w:multiLevelType w:val="hybridMultilevel"/>
    <w:tmpl w:val="94C0FAC4"/>
    <w:lvl w:ilvl="0" w:tplc="FF7025DA">
      <w:start w:val="1919"/>
      <w:numFmt w:val="decimal"/>
      <w:lvlText w:val="%1"/>
      <w:lvlJc w:val="left"/>
      <w:pPr>
        <w:ind w:left="960" w:hanging="600"/>
      </w:pPr>
      <w:rPr>
        <w:rFonts w:ascii="Tahoma" w:hAnsi="Tahoma" w:cs="Tahoma" w:hint="default"/>
        <w:color w:val="8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1F7EAE"/>
    <w:multiLevelType w:val="hybridMultilevel"/>
    <w:tmpl w:val="485431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11"/>
  </w:num>
  <w:num w:numId="8">
    <w:abstractNumId w:val="1"/>
  </w:num>
  <w:num w:numId="9">
    <w:abstractNumId w:val="12"/>
  </w:num>
  <w:num w:numId="10">
    <w:abstractNumId w:val="8"/>
  </w:num>
  <w:num w:numId="11">
    <w:abstractNumId w:val="7"/>
  </w:num>
  <w:num w:numId="12">
    <w:abstractNumId w:val="13"/>
  </w:num>
  <w:num w:numId="13">
    <w:abstractNumId w:val="6"/>
  </w:num>
  <w:num w:numId="14">
    <w:abstractNumId w:val="14"/>
  </w:num>
  <w:num w:numId="15">
    <w:abstractNumId w:val="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A6"/>
    <w:rsid w:val="00000B59"/>
    <w:rsid w:val="0000195C"/>
    <w:rsid w:val="00061988"/>
    <w:rsid w:val="000F3406"/>
    <w:rsid w:val="001002E2"/>
    <w:rsid w:val="00161D82"/>
    <w:rsid w:val="001766C6"/>
    <w:rsid w:val="001910C2"/>
    <w:rsid w:val="0020558A"/>
    <w:rsid w:val="00214665"/>
    <w:rsid w:val="00217438"/>
    <w:rsid w:val="00253D8C"/>
    <w:rsid w:val="002660F5"/>
    <w:rsid w:val="00271FB4"/>
    <w:rsid w:val="002760B6"/>
    <w:rsid w:val="0027630F"/>
    <w:rsid w:val="00283944"/>
    <w:rsid w:val="00287F2B"/>
    <w:rsid w:val="00294B35"/>
    <w:rsid w:val="002A4A3C"/>
    <w:rsid w:val="002B1464"/>
    <w:rsid w:val="002D3069"/>
    <w:rsid w:val="002D4037"/>
    <w:rsid w:val="002E7E62"/>
    <w:rsid w:val="003102A7"/>
    <w:rsid w:val="00325A31"/>
    <w:rsid w:val="0034531A"/>
    <w:rsid w:val="0035478C"/>
    <w:rsid w:val="003A541A"/>
    <w:rsid w:val="003E01F3"/>
    <w:rsid w:val="00403D1D"/>
    <w:rsid w:val="004250CC"/>
    <w:rsid w:val="00446497"/>
    <w:rsid w:val="0047075C"/>
    <w:rsid w:val="00470AEC"/>
    <w:rsid w:val="004C1A26"/>
    <w:rsid w:val="004E0562"/>
    <w:rsid w:val="004F2484"/>
    <w:rsid w:val="00525121"/>
    <w:rsid w:val="00543451"/>
    <w:rsid w:val="005D29BC"/>
    <w:rsid w:val="005D3890"/>
    <w:rsid w:val="005D6769"/>
    <w:rsid w:val="005F2295"/>
    <w:rsid w:val="005F6D62"/>
    <w:rsid w:val="00661EEB"/>
    <w:rsid w:val="0068177D"/>
    <w:rsid w:val="006847BD"/>
    <w:rsid w:val="006A1319"/>
    <w:rsid w:val="006C2C56"/>
    <w:rsid w:val="006E34B7"/>
    <w:rsid w:val="0071653F"/>
    <w:rsid w:val="00717A20"/>
    <w:rsid w:val="007367F4"/>
    <w:rsid w:val="00755DAA"/>
    <w:rsid w:val="007A09F1"/>
    <w:rsid w:val="007A6255"/>
    <w:rsid w:val="007F12D2"/>
    <w:rsid w:val="00804973"/>
    <w:rsid w:val="00826F4D"/>
    <w:rsid w:val="008667CF"/>
    <w:rsid w:val="0087385D"/>
    <w:rsid w:val="0087541A"/>
    <w:rsid w:val="00897C31"/>
    <w:rsid w:val="009051A3"/>
    <w:rsid w:val="00926735"/>
    <w:rsid w:val="0099585D"/>
    <w:rsid w:val="009B7908"/>
    <w:rsid w:val="00A257DC"/>
    <w:rsid w:val="00A41787"/>
    <w:rsid w:val="00A84F1A"/>
    <w:rsid w:val="00A914F1"/>
    <w:rsid w:val="00A964BD"/>
    <w:rsid w:val="00AC0D22"/>
    <w:rsid w:val="00B26696"/>
    <w:rsid w:val="00B27410"/>
    <w:rsid w:val="00B40707"/>
    <w:rsid w:val="00B516BC"/>
    <w:rsid w:val="00B556CF"/>
    <w:rsid w:val="00B55CA0"/>
    <w:rsid w:val="00B60560"/>
    <w:rsid w:val="00B9170E"/>
    <w:rsid w:val="00BA3062"/>
    <w:rsid w:val="00BA54D2"/>
    <w:rsid w:val="00BF1064"/>
    <w:rsid w:val="00BF44C6"/>
    <w:rsid w:val="00C2695F"/>
    <w:rsid w:val="00C32E27"/>
    <w:rsid w:val="00C44C24"/>
    <w:rsid w:val="00C65BF2"/>
    <w:rsid w:val="00C67BCA"/>
    <w:rsid w:val="00CA5395"/>
    <w:rsid w:val="00CE29F0"/>
    <w:rsid w:val="00D23187"/>
    <w:rsid w:val="00D4056B"/>
    <w:rsid w:val="00D55813"/>
    <w:rsid w:val="00D8382B"/>
    <w:rsid w:val="00E57C1D"/>
    <w:rsid w:val="00ED00F8"/>
    <w:rsid w:val="00EE0B87"/>
    <w:rsid w:val="00F00D96"/>
    <w:rsid w:val="00F505DD"/>
    <w:rsid w:val="00F50ECE"/>
    <w:rsid w:val="00F53FA1"/>
    <w:rsid w:val="00F83A60"/>
    <w:rsid w:val="00FC58A6"/>
    <w:rsid w:val="00FD3888"/>
    <w:rsid w:val="00FF2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58A6"/>
    <w:pPr>
      <w:ind w:left="720"/>
      <w:contextualSpacing/>
    </w:pPr>
  </w:style>
  <w:style w:type="paragraph" w:styleId="NormalWeb">
    <w:name w:val="Normal (Web)"/>
    <w:basedOn w:val="Normal"/>
    <w:uiPriority w:val="99"/>
    <w:rsid w:val="003E01F3"/>
    <w:pPr>
      <w:spacing w:before="100" w:beforeAutospacing="1" w:after="100" w:afterAutospacing="1"/>
    </w:pPr>
    <w:rPr>
      <w:color w:val="000000"/>
    </w:rPr>
  </w:style>
  <w:style w:type="table" w:styleId="TableGrid">
    <w:name w:val="Table Grid"/>
    <w:basedOn w:val="TableNormal"/>
    <w:uiPriority w:val="99"/>
    <w:rsid w:val="00AC0D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231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3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177</TotalTime>
  <Pages>1</Pages>
  <Words>337</Words>
  <Characters>1924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27</cp:revision>
  <cp:lastPrinted>2011-01-12T22:01:00Z</cp:lastPrinted>
  <dcterms:created xsi:type="dcterms:W3CDTF">2011-01-06T16:36:00Z</dcterms:created>
  <dcterms:modified xsi:type="dcterms:W3CDTF">2011-11-20T14:00:00Z</dcterms:modified>
</cp:coreProperties>
</file>