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ABC" w:rsidRPr="00F50E3A" w:rsidRDefault="000E0ABC" w:rsidP="00996B15">
      <w:pPr>
        <w:jc w:val="center"/>
        <w:rPr>
          <w:rFonts w:ascii="Comic Sans MS" w:hAnsi="Comic Sans MS"/>
        </w:rPr>
      </w:pPr>
      <w:r>
        <w:rPr>
          <w:rFonts w:ascii="Comic Sans MS" w:hAnsi="Comic Sans MS"/>
          <w:highlight w:val="red"/>
        </w:rPr>
        <w:t>Sosyal Bilgiler 3.</w:t>
      </w:r>
      <w:r w:rsidRPr="00451BA4">
        <w:rPr>
          <w:rFonts w:ascii="Comic Sans MS" w:hAnsi="Comic Sans MS"/>
          <w:highlight w:val="red"/>
        </w:rPr>
        <w:t xml:space="preserve"> Ünite Değerlendirme Soruları</w:t>
      </w:r>
    </w:p>
    <w:p w:rsidR="000E0ABC" w:rsidRPr="00F50E3A" w:rsidRDefault="000E0ABC" w:rsidP="00996B15">
      <w:pPr>
        <w:jc w:val="center"/>
        <w:rPr>
          <w:rFonts w:ascii="Comic Sans MS" w:hAnsi="Comic Sans MS"/>
        </w:rPr>
        <w:sectPr w:rsidR="000E0ABC" w:rsidRPr="00F50E3A" w:rsidSect="00996B1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E0ABC" w:rsidRPr="00451BA4" w:rsidRDefault="000E0ABC" w:rsidP="00996B15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oval id="_x0000_s1026" style="position:absolute;margin-left:123.4pt;margin-top:37.2pt;width:66.75pt;height:25.5pt;z-index:251645952">
            <v:textbox style="mso-next-textbox:#_x0000_s1026">
              <w:txbxContent>
                <w:p w:rsidR="000E0ABC" w:rsidRDefault="000E0ABC">
                  <w:r>
                    <w:t>kuzey</w:t>
                  </w:r>
                </w:p>
              </w:txbxContent>
            </v:textbox>
          </v:oval>
        </w:pict>
      </w:r>
      <w:r w:rsidRPr="00451BA4">
        <w:rPr>
          <w:rFonts w:ascii="Comic Sans MS" w:hAnsi="Comic Sans MS"/>
          <w:b/>
        </w:rPr>
        <w:t>1)Ağaçların yosun tutmuş yüzeyleri bize hangi yönü gösterir?</w:t>
      </w:r>
    </w:p>
    <w:p w:rsidR="000E0ABC" w:rsidRPr="00F50E3A" w:rsidRDefault="000E0ABC" w:rsidP="00996B15">
      <w:pPr>
        <w:rPr>
          <w:rFonts w:ascii="Comic Sans MS" w:hAnsi="Comic Sans MS"/>
        </w:rPr>
      </w:pPr>
      <w:r>
        <w:rPr>
          <w:noProof/>
          <w:lang w:eastAsia="tr-TR"/>
        </w:rPr>
        <w:pict>
          <v:oval id="_x0000_s1027" style="position:absolute;margin-left:16.9pt;margin-top:.05pt;width:66.75pt;height:25.5pt;z-index:251644928">
            <v:textbox style="mso-next-textbox:#_x0000_s1027">
              <w:txbxContent>
                <w:p w:rsidR="000E0ABC" w:rsidRDefault="000E0ABC">
                  <w:r>
                    <w:t>güney</w:t>
                  </w:r>
                </w:p>
              </w:txbxContent>
            </v:textbox>
          </v:oval>
        </w:pict>
      </w:r>
      <w:r w:rsidRPr="00F50E3A">
        <w:rPr>
          <w:rFonts w:ascii="Comic Sans MS" w:hAnsi="Comic Sans MS"/>
        </w:rPr>
        <w:t xml:space="preserve">a)                                      b) </w:t>
      </w:r>
    </w:p>
    <w:p w:rsidR="000E0ABC" w:rsidRPr="00F50E3A" w:rsidRDefault="000E0ABC" w:rsidP="00996B15">
      <w:pPr>
        <w:rPr>
          <w:rFonts w:ascii="Comic Sans MS" w:hAnsi="Comic Sans MS"/>
        </w:rPr>
      </w:pPr>
      <w:r>
        <w:rPr>
          <w:noProof/>
          <w:lang w:eastAsia="tr-TR"/>
        </w:rPr>
        <w:pict>
          <v:oval id="_x0000_s1028" style="position:absolute;margin-left:123.4pt;margin-top:24.15pt;width:66.75pt;height:25.5pt;z-index:251646976">
            <v:textbox style="mso-next-textbox:#_x0000_s1028">
              <w:txbxContent>
                <w:p w:rsidR="000E0ABC" w:rsidRDefault="000E0ABC">
                  <w:r>
                    <w:t>doğu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9" style="position:absolute;margin-left:10.15pt;margin-top:24.15pt;width:66.75pt;height:25.5pt;z-index:251648000">
            <v:textbox style="mso-next-textbox:#_x0000_s1029">
              <w:txbxContent>
                <w:p w:rsidR="000E0ABC" w:rsidRDefault="000E0ABC">
                  <w:r>
                    <w:t>batı</w:t>
                  </w:r>
                </w:p>
              </w:txbxContent>
            </v:textbox>
          </v:oval>
        </w:pict>
      </w:r>
    </w:p>
    <w:p w:rsidR="000E0ABC" w:rsidRPr="00F50E3A" w:rsidRDefault="000E0ABC" w:rsidP="00996B15">
      <w:pPr>
        <w:rPr>
          <w:rFonts w:ascii="Comic Sans MS" w:hAnsi="Comic Sans MS"/>
        </w:rPr>
      </w:pPr>
      <w:r w:rsidRPr="00F50E3A">
        <w:rPr>
          <w:rFonts w:ascii="Comic Sans MS" w:hAnsi="Comic Sans MS"/>
        </w:rPr>
        <w:t>c)                                       d)</w:t>
      </w:r>
    </w:p>
    <w:p w:rsidR="000E0ABC" w:rsidRPr="00F50E3A" w:rsidRDefault="000E0ABC" w:rsidP="00996B15">
      <w:pPr>
        <w:rPr>
          <w:rFonts w:ascii="Comic Sans MS" w:hAnsi="Comic Sans MS"/>
        </w:rPr>
      </w:pPr>
    </w:p>
    <w:p w:rsidR="000E0ABC" w:rsidRPr="00F50E3A" w:rsidRDefault="000E0ABC" w:rsidP="00996B15">
      <w:pPr>
        <w:rPr>
          <w:rFonts w:ascii="Comic Sans MS" w:hAnsi="Comic Sans MS"/>
        </w:rPr>
      </w:pPr>
      <w:r>
        <w:rPr>
          <w:noProof/>
          <w:lang w:eastAsia="tr-TR"/>
        </w:rPr>
        <w:pict>
          <v:rect id="_x0000_s1030" style="position:absolute;margin-left:60.4pt;margin-top:17.5pt;width:129.75pt;height:54.75pt;z-index:251649024">
            <v:textbox style="mso-next-textbox:#_x0000_s1030">
              <w:txbxContent>
                <w:p w:rsidR="000E0ABC" w:rsidRDefault="000E0ABC" w:rsidP="00F50E3A">
                  <w:r w:rsidRPr="000D3464">
                    <w:rPr>
                      <w:highlight w:val="green"/>
                    </w:rPr>
                    <w:t>Saatimizdeki 6 sayısı  güneyi  gösterdiğinde,12 sayısı ……..gösterir.</w:t>
                  </w:r>
                </w:p>
                <w:p w:rsidR="000E0ABC" w:rsidRDefault="000E0ABC"/>
              </w:txbxContent>
            </v:textbox>
          </v:rect>
        </w:pict>
      </w:r>
      <w:r w:rsidRPr="00F50E3A">
        <w:rPr>
          <w:rFonts w:ascii="Comic Sans MS" w:hAnsi="Comic Sans MS"/>
        </w:rPr>
        <w:t>2)</w:t>
      </w:r>
      <w:r w:rsidRPr="00F50E3A">
        <w:rPr>
          <w:rFonts w:ascii="Comic Sans MS" w:hAnsi="Comic Sans MS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0E0ABC" w:rsidRPr="00F50E3A" w:rsidRDefault="000E0ABC" w:rsidP="00996B15">
      <w:pPr>
        <w:rPr>
          <w:rFonts w:ascii="Comic Sans MS" w:hAnsi="Comic Sans MS"/>
        </w:rPr>
      </w:pPr>
      <w:r w:rsidRPr="001619D4">
        <w:rPr>
          <w:rFonts w:ascii="Comic Sans MS" w:hAnsi="Comic Sans MS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7.25pt;height:45pt;visibility:visible">
            <v:imagedata r:id="rId5" o:title=""/>
          </v:shape>
        </w:pict>
      </w:r>
    </w:p>
    <w:p w:rsidR="000E0ABC" w:rsidRPr="00451BA4" w:rsidRDefault="000E0ABC" w:rsidP="00996B15">
      <w:pPr>
        <w:rPr>
          <w:rFonts w:ascii="Comic Sans MS" w:hAnsi="Comic Sans MS"/>
          <w:b/>
        </w:rPr>
      </w:pPr>
      <w:r w:rsidRPr="00451BA4">
        <w:rPr>
          <w:rFonts w:ascii="Comic Sans MS" w:hAnsi="Comic Sans MS"/>
          <w:b/>
        </w:rPr>
        <w:t>Efe’nin cümlesinde noktalı yere aşağıdakilerden hangisi yazılmalıdır?</w:t>
      </w:r>
    </w:p>
    <w:p w:rsidR="000E0ABC" w:rsidRDefault="000E0ABC" w:rsidP="00996B15">
      <w:pPr>
        <w:rPr>
          <w:rFonts w:ascii="Comic Sans MS" w:hAnsi="Comic Sans MS"/>
        </w:rPr>
      </w:pPr>
      <w:r>
        <w:rPr>
          <w:noProof/>
          <w:lang w:eastAsia="tr-TR"/>
        </w:rPr>
        <w:pict>
          <v:rect id="_x0000_s1031" style="position:absolute;margin-left:-7.1pt;margin-top:18.3pt;width:228pt;height:147pt;z-index:251650048" fillcolor="#f79646" strokecolor="#f2f2f2" strokeweight="3pt">
            <v:shadow on="t" type="perspective" color="#974706" opacity=".5" offset="1pt" offset2="-1pt"/>
            <v:textbox style="mso-next-textbox:#_x0000_s1031">
              <w:txbxContent>
                <w:p w:rsidR="000E0ABC" w:rsidRPr="00F50E3A" w:rsidRDefault="000E0ABC">
                  <w:pPr>
                    <w:rPr>
                      <w:color w:val="FF0000"/>
                    </w:rPr>
                  </w:pPr>
                </w:p>
                <w:p w:rsidR="000E0ABC" w:rsidRDefault="000E0ABC"/>
                <w:p w:rsidR="000E0ABC" w:rsidRDefault="000E0ABC"/>
                <w:p w:rsidR="000E0ABC" w:rsidRDefault="000E0ABC"/>
                <w:p w:rsidR="000E0ABC" w:rsidRDefault="000E0ABC"/>
                <w:p w:rsidR="000E0ABC" w:rsidRDefault="000E0ABC"/>
                <w:p w:rsidR="000E0ABC" w:rsidRDefault="000E0ABC"/>
                <w:p w:rsidR="000E0ABC" w:rsidRDefault="000E0ABC"/>
                <w:p w:rsidR="000E0ABC" w:rsidRDefault="000E0ABC"/>
                <w:p w:rsidR="000E0ABC" w:rsidRDefault="000E0ABC"/>
              </w:txbxContent>
            </v:textbox>
          </v:rect>
        </w:pict>
      </w:r>
      <w:r>
        <w:rPr>
          <w:rFonts w:ascii="Comic Sans MS" w:hAnsi="Comic Sans MS"/>
        </w:rPr>
        <w:t>a) batı  b) kuzey   c) güney  d) doğu</w:t>
      </w:r>
    </w:p>
    <w:p w:rsidR="000E0ABC" w:rsidRPr="00F50E3A" w:rsidRDefault="000E0ABC" w:rsidP="00996B15">
      <w:pPr>
        <w:rPr>
          <w:rFonts w:ascii="Comic Sans MS" w:hAnsi="Comic Sans MS"/>
        </w:rPr>
      </w:pPr>
      <w:r>
        <w:rPr>
          <w:noProof/>
          <w:lang w:eastAsia="tr-TR"/>
        </w:rPr>
        <w:pict>
          <v:rect id="_x0000_s1032" style="position:absolute;margin-left:28.9pt;margin-top:9.45pt;width:81pt;height:39pt;z-index:251651072">
            <v:textbox style="mso-next-textbox:#_x0000_s1032">
              <w:txbxContent>
                <w:p w:rsidR="000E0ABC" w:rsidRDefault="000E0ABC" w:rsidP="000D3464">
                  <w:pPr>
                    <w:jc w:val="center"/>
                  </w:pPr>
                  <w:r>
                    <w:t>ECZANE</w:t>
                  </w:r>
                </w:p>
                <w:p w:rsidR="000E0ABC" w:rsidRDefault="000E0ABC" w:rsidP="000D3464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136.15pt;margin-top:9.45pt;width:81pt;height:39pt;z-index:251652096">
            <v:textbox style="mso-next-textbox:#_x0000_s1033">
              <w:txbxContent>
                <w:p w:rsidR="000E0ABC" w:rsidRDefault="000E0ABC" w:rsidP="000D3464">
                  <w:pPr>
                    <w:jc w:val="center"/>
                  </w:pPr>
                  <w:r>
                    <w:t>HASTANE</w:t>
                  </w:r>
                </w:p>
              </w:txbxContent>
            </v:textbox>
          </v:rect>
        </w:pict>
      </w:r>
    </w:p>
    <w:p w:rsidR="000E0ABC" w:rsidRPr="00F50E3A" w:rsidRDefault="000E0ABC" w:rsidP="00996B15">
      <w:pPr>
        <w:rPr>
          <w:rFonts w:ascii="Comic Sans MS" w:hAnsi="Comic Sans MS"/>
        </w:rPr>
      </w:pPr>
      <w:r>
        <w:rPr>
          <w:noProof/>
          <w:lang w:eastAsia="tr-TR"/>
        </w:rPr>
        <w:pict>
          <v:rect id="_x0000_s1034" style="position:absolute;margin-left:136.15pt;margin-top:26.05pt;width:81pt;height:44.25pt;z-index:251654144">
            <v:textbox style="mso-next-textbox:#_x0000_s1034">
              <w:txbxContent>
                <w:p w:rsidR="000E0ABC" w:rsidRDefault="000E0ABC" w:rsidP="000D3464">
                  <w:pPr>
                    <w:jc w:val="center"/>
                  </w:pPr>
                  <w:r>
                    <w:t xml:space="preserve">ALIŞVERİŞ </w:t>
                  </w:r>
                </w:p>
                <w:p w:rsidR="000E0ABC" w:rsidRDefault="000E0ABC" w:rsidP="000D3464">
                  <w:pPr>
                    <w:jc w:val="center"/>
                  </w:pPr>
                  <w:r>
                    <w:t>MERKEZİ</w:t>
                  </w:r>
                </w:p>
              </w:txbxContent>
            </v:textbox>
          </v:rect>
        </w:pict>
      </w:r>
    </w:p>
    <w:p w:rsidR="000E0ABC" w:rsidRPr="00F50E3A" w:rsidRDefault="000E0ABC" w:rsidP="00996B15">
      <w:pPr>
        <w:rPr>
          <w:rFonts w:ascii="Comic Sans MS" w:hAnsi="Comic Sans MS"/>
        </w:rPr>
      </w:pPr>
      <w:r>
        <w:rPr>
          <w:noProof/>
          <w:lang w:eastAsia="tr-TR"/>
        </w:rPr>
        <w:pict>
          <v:rect id="_x0000_s1035" style="position:absolute;margin-left:28.9pt;margin-top:3.7pt;width:81pt;height:39pt;z-index:251653120">
            <v:textbox style="mso-next-textbox:#_x0000_s1035">
              <w:txbxContent>
                <w:p w:rsidR="000E0ABC" w:rsidRDefault="000E0ABC" w:rsidP="000D3464">
                  <w:pPr>
                    <w:jc w:val="center"/>
                  </w:pPr>
                  <w:r>
                    <w:t>OKUL</w:t>
                  </w:r>
                </w:p>
              </w:txbxContent>
            </v:textbox>
          </v:rect>
        </w:pict>
      </w:r>
    </w:p>
    <w:p w:rsidR="000E0ABC" w:rsidRPr="00F50E3A" w:rsidRDefault="000E0ABC" w:rsidP="00996B15">
      <w:pPr>
        <w:rPr>
          <w:rFonts w:ascii="Comic Sans MS" w:hAnsi="Comic Sans MS"/>
        </w:rPr>
      </w:pPr>
      <w:r>
        <w:rPr>
          <w:noProof/>
          <w:lang w:eastAsia="tr-TR"/>
        </w:rPr>
        <w:pict>
          <v:rect id="_x0000_s1036" style="position:absolute;margin-left:136.15pt;margin-top:19.55pt;width:81pt;height:26.25pt;z-index:251655168">
            <v:textbox style="mso-next-textbox:#_x0000_s1036">
              <w:txbxContent>
                <w:p w:rsidR="000E0ABC" w:rsidRDefault="000E0ABC" w:rsidP="000D3464">
                  <w:pPr>
                    <w:jc w:val="center"/>
                  </w:pPr>
                  <w:r>
                    <w:t>PASTANE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28.9pt;margin-top:19.55pt;width:81pt;height:26.25pt;z-index:251656192">
            <v:textbox style="mso-next-textbox:#_x0000_s1037">
              <w:txbxContent>
                <w:p w:rsidR="000E0ABC" w:rsidRDefault="000E0ABC" w:rsidP="000D3464">
                  <w:pPr>
                    <w:jc w:val="center"/>
                  </w:pPr>
                  <w:r>
                    <w:t>BELEDİYE</w:t>
                  </w:r>
                </w:p>
              </w:txbxContent>
            </v:textbox>
          </v:rect>
        </w:pict>
      </w:r>
    </w:p>
    <w:p w:rsidR="000E0ABC" w:rsidRPr="00F50E3A" w:rsidRDefault="000E0ABC" w:rsidP="00996B15">
      <w:pPr>
        <w:rPr>
          <w:rFonts w:ascii="Comic Sans MS" w:hAnsi="Comic Sans MS"/>
        </w:rPr>
      </w:pPr>
    </w:p>
    <w:p w:rsidR="000E0ABC" w:rsidRPr="00451BA4" w:rsidRDefault="000E0ABC" w:rsidP="00996B15">
      <w:pPr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     </w:t>
      </w:r>
      <w:r w:rsidRPr="00451BA4">
        <w:rPr>
          <w:rFonts w:ascii="Comic Sans MS" w:hAnsi="Comic Sans MS"/>
          <w:b/>
        </w:rPr>
        <w:t>DOĞU-</w:t>
      </w:r>
      <w:r w:rsidRPr="00451BA4">
        <w:rPr>
          <w:rFonts w:ascii="Comic Sans MS" w:hAnsi="Comic Sans MS"/>
          <w:b/>
        </w:rPr>
        <w:sym w:font="Wingdings" w:char="F0E0"/>
      </w:r>
      <w:r w:rsidRPr="00451BA4">
        <w:rPr>
          <w:rFonts w:ascii="Comic Sans MS" w:hAnsi="Comic Sans MS"/>
          <w:b/>
        </w:rPr>
        <w:tab/>
      </w:r>
    </w:p>
    <w:p w:rsidR="000E0ABC" w:rsidRPr="00451BA4" w:rsidRDefault="000E0ABC" w:rsidP="00996B15">
      <w:pPr>
        <w:rPr>
          <w:rFonts w:ascii="Comic Sans MS" w:hAnsi="Comic Sans MS"/>
          <w:b/>
        </w:rPr>
      </w:pPr>
      <w:r w:rsidRPr="00451BA4">
        <w:rPr>
          <w:rFonts w:ascii="Comic Sans MS" w:hAnsi="Comic Sans MS"/>
          <w:b/>
        </w:rPr>
        <w:t>3,4 ve 5. Soruları krokiye göre yanıtlayınız.</w:t>
      </w:r>
    </w:p>
    <w:p w:rsidR="000E0ABC" w:rsidRPr="00451BA4" w:rsidRDefault="000E0ABC" w:rsidP="00996B15">
      <w:pPr>
        <w:rPr>
          <w:rFonts w:ascii="Comic Sans MS" w:hAnsi="Comic Sans MS"/>
          <w:b/>
        </w:rPr>
      </w:pPr>
      <w:r w:rsidRPr="00451BA4">
        <w:rPr>
          <w:rFonts w:ascii="Comic Sans MS" w:hAnsi="Comic Sans MS"/>
          <w:b/>
        </w:rPr>
        <w:t>3)Pastanenin batısında aşağıdakilerden hangisi bulunmaktadır?</w:t>
      </w:r>
    </w:p>
    <w:p w:rsidR="000E0ABC" w:rsidRDefault="000E0ABC" w:rsidP="00996B15">
      <w:pPr>
        <w:rPr>
          <w:rFonts w:ascii="Comic Sans MS" w:hAnsi="Comic Sans MS"/>
        </w:rPr>
      </w:pPr>
      <w:r>
        <w:rPr>
          <w:rFonts w:ascii="Comic Sans MS" w:hAnsi="Comic Sans MS"/>
        </w:rPr>
        <w:t>a)Hastane</w:t>
      </w:r>
      <w:r>
        <w:rPr>
          <w:rFonts w:ascii="Comic Sans MS" w:hAnsi="Comic Sans MS"/>
        </w:rPr>
        <w:tab/>
        <w:t xml:space="preserve">          b)Okul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0E0ABC" w:rsidRPr="00F50E3A" w:rsidRDefault="000E0ABC" w:rsidP="00996B15">
      <w:pPr>
        <w:rPr>
          <w:rFonts w:ascii="Comic Sans MS" w:hAnsi="Comic Sans MS"/>
        </w:rPr>
      </w:pPr>
      <w:r>
        <w:rPr>
          <w:rFonts w:ascii="Comic Sans MS" w:hAnsi="Comic Sans MS"/>
        </w:rPr>
        <w:t>c)Belediye</w:t>
      </w:r>
      <w:r>
        <w:rPr>
          <w:rFonts w:ascii="Comic Sans MS" w:hAnsi="Comic Sans MS"/>
        </w:rPr>
        <w:tab/>
        <w:t xml:space="preserve">    d)Alışveriş Merkezi</w:t>
      </w:r>
    </w:p>
    <w:p w:rsidR="000E0ABC" w:rsidRPr="00F50E3A" w:rsidRDefault="000E0ABC" w:rsidP="00996B15">
      <w:pPr>
        <w:rPr>
          <w:rFonts w:ascii="Comic Sans MS" w:hAnsi="Comic Sans MS"/>
        </w:rPr>
      </w:pPr>
    </w:p>
    <w:p w:rsidR="000E0ABC" w:rsidRPr="00451BA4" w:rsidRDefault="000E0ABC" w:rsidP="00996B15">
      <w:pPr>
        <w:rPr>
          <w:rFonts w:ascii="Comic Sans MS" w:hAnsi="Comic Sans MS"/>
          <w:b/>
        </w:rPr>
      </w:pPr>
      <w:r w:rsidRPr="00451BA4">
        <w:rPr>
          <w:rFonts w:ascii="Comic Sans MS" w:hAnsi="Comic Sans MS"/>
          <w:b/>
        </w:rPr>
        <w:t>4) Okulun kuzeyinde aşağıdakilerden hangisi bulunmaktadır?</w:t>
      </w:r>
    </w:p>
    <w:p w:rsidR="000E0ABC" w:rsidRDefault="000E0ABC" w:rsidP="00996B15">
      <w:pPr>
        <w:rPr>
          <w:rFonts w:ascii="Comic Sans MS" w:hAnsi="Comic Sans MS"/>
        </w:rPr>
      </w:pPr>
      <w:r>
        <w:rPr>
          <w:rFonts w:ascii="Comic Sans MS" w:hAnsi="Comic Sans MS"/>
        </w:rPr>
        <w:t>a)eczane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b)pastane</w:t>
      </w:r>
    </w:p>
    <w:p w:rsidR="000E0ABC" w:rsidRDefault="000E0ABC" w:rsidP="00996B15">
      <w:pPr>
        <w:rPr>
          <w:rFonts w:ascii="Comic Sans MS" w:hAnsi="Comic Sans MS"/>
        </w:rPr>
      </w:pPr>
      <w:r>
        <w:rPr>
          <w:rFonts w:ascii="Comic Sans MS" w:hAnsi="Comic Sans MS"/>
        </w:rPr>
        <w:t>c)belediye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d)hastane</w:t>
      </w:r>
    </w:p>
    <w:p w:rsidR="000E0ABC" w:rsidRPr="00451BA4" w:rsidRDefault="000E0ABC" w:rsidP="00996B15">
      <w:pPr>
        <w:rPr>
          <w:rFonts w:ascii="Comic Sans MS" w:hAnsi="Comic Sans MS"/>
          <w:b/>
        </w:rPr>
      </w:pPr>
      <w:r w:rsidRPr="00451BA4">
        <w:rPr>
          <w:rFonts w:ascii="Comic Sans MS" w:hAnsi="Comic Sans MS"/>
          <w:b/>
        </w:rPr>
        <w:t>5) Alışveriş merkezinin güneyinde aşağıdakilerden hangisi bulunmaktadır?</w:t>
      </w:r>
    </w:p>
    <w:p w:rsidR="000E0ABC" w:rsidRDefault="000E0ABC" w:rsidP="00996B15">
      <w:pPr>
        <w:rPr>
          <w:rFonts w:ascii="Comic Sans MS" w:hAnsi="Comic Sans MS"/>
        </w:rPr>
      </w:pPr>
      <w:r>
        <w:rPr>
          <w:rFonts w:ascii="Comic Sans MS" w:hAnsi="Comic Sans MS"/>
        </w:rPr>
        <w:t>a)hastane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b)eczane</w:t>
      </w:r>
    </w:p>
    <w:p w:rsidR="000E0ABC" w:rsidRDefault="000E0ABC" w:rsidP="00996B15">
      <w:pPr>
        <w:rPr>
          <w:rFonts w:ascii="Comic Sans MS" w:hAnsi="Comic Sans MS"/>
        </w:rPr>
      </w:pPr>
      <w:r>
        <w:rPr>
          <w:rFonts w:ascii="Comic Sans MS" w:hAnsi="Comic Sans MS"/>
        </w:rPr>
        <w:t>c)pastane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d)okul</w:t>
      </w:r>
    </w:p>
    <w:p w:rsidR="000E0ABC" w:rsidRPr="00486514" w:rsidRDefault="000E0ABC" w:rsidP="00996B15">
      <w:pPr>
        <w:rPr>
          <w:rFonts w:ascii="Comic Sans MS" w:hAnsi="Comic Sans MS"/>
          <w:b/>
        </w:rPr>
      </w:pPr>
      <w:r w:rsidRPr="00486514">
        <w:rPr>
          <w:rFonts w:ascii="Comic Sans MS" w:hAnsi="Comic Sans MS"/>
          <w:b/>
        </w:rPr>
        <w:t>6)Aşağıda verilenlerden hangisi beşeri unsur değildir?</w:t>
      </w:r>
    </w:p>
    <w:p w:rsidR="000E0ABC" w:rsidRPr="00EC42D9" w:rsidRDefault="000E0ABC" w:rsidP="00996B1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 </w:t>
      </w:r>
      <w:r w:rsidRPr="001619D4">
        <w:rPr>
          <w:rFonts w:ascii="Comic Sans MS" w:hAnsi="Comic Sans MS"/>
          <w:noProof/>
          <w:lang w:eastAsia="tr-TR"/>
        </w:rPr>
        <w:pict>
          <v:shape id="Resim 2" o:spid="_x0000_i1026" type="#_x0000_t75" style="width:61.5pt;height:38.25pt;visibility:visible">
            <v:imagedata r:id="rId6" o:title=""/>
          </v:shape>
        </w:pict>
      </w:r>
      <w:r>
        <w:rPr>
          <w:rFonts w:ascii="Comic Sans MS" w:hAnsi="Comic Sans MS"/>
        </w:rPr>
        <w:tab/>
        <w:t xml:space="preserve">      b)</w:t>
      </w:r>
      <w:r w:rsidRPr="00EC42D9">
        <w:rPr>
          <w:rFonts w:ascii="Comic Sans MS" w:hAnsi="Comic Sans MS"/>
          <w:noProof/>
          <w:lang w:eastAsia="tr-TR"/>
        </w:rPr>
        <w:t xml:space="preserve"> </w:t>
      </w:r>
      <w:r w:rsidRPr="001619D4">
        <w:rPr>
          <w:rFonts w:ascii="Comic Sans MS" w:hAnsi="Comic Sans MS"/>
          <w:noProof/>
          <w:lang w:eastAsia="tr-TR"/>
        </w:rPr>
        <w:pict>
          <v:shape id="Resim 3" o:spid="_x0000_i1027" type="#_x0000_t75" style="width:63.75pt;height:35.25pt;flip:x;visibility:visible">
            <v:imagedata r:id="rId7" o:title=""/>
          </v:shape>
        </w:pic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EC42D9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            </w:t>
      </w:r>
    </w:p>
    <w:p w:rsidR="000E0ABC" w:rsidRPr="00EC42D9" w:rsidRDefault="000E0ABC" w:rsidP="00996B15">
      <w:pPr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EC42D9">
        <w:rPr>
          <w:rFonts w:ascii="Comic Sans MS" w:hAnsi="Comic Sans MS"/>
          <w:noProof/>
          <w:lang w:eastAsia="tr-TR"/>
        </w:rPr>
        <w:t xml:space="preserve"> </w:t>
      </w:r>
      <w:r w:rsidRPr="001619D4">
        <w:rPr>
          <w:rFonts w:ascii="Comic Sans MS" w:hAnsi="Comic Sans MS"/>
          <w:noProof/>
          <w:lang w:eastAsia="tr-TR"/>
        </w:rPr>
        <w:pict>
          <v:shape id="Resim 4" o:spid="_x0000_i1028" type="#_x0000_t75" style="width:66pt;height:39pt;visibility:visible">
            <v:imagedata r:id="rId8" o:title=""/>
          </v:shape>
        </w:pict>
      </w:r>
      <w:r>
        <w:rPr>
          <w:rFonts w:ascii="Comic Sans MS" w:hAnsi="Comic Sans MS"/>
        </w:rPr>
        <w:t xml:space="preserve">           d)    </w:t>
      </w:r>
      <w:r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  <w:r w:rsidRPr="001619D4">
        <w:rPr>
          <w:rFonts w:ascii="Times New Roman" w:hAnsi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tr-TR"/>
        </w:rPr>
        <w:pict>
          <v:shape id="Resim 5" o:spid="_x0000_i1029" type="#_x0000_t75" style="width:58.5pt;height:39pt;visibility:visible">
            <v:imagedata r:id="rId9" o:title=""/>
          </v:shape>
        </w:pict>
      </w:r>
      <w:r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         </w:t>
      </w:r>
    </w:p>
    <w:p w:rsidR="000E0ABC" w:rsidRDefault="000E0ABC" w:rsidP="00996B15">
      <w:pPr>
        <w:rPr>
          <w:rFonts w:ascii="Comic Sans MS" w:hAnsi="Comic Sans MS"/>
        </w:rPr>
      </w:pPr>
    </w:p>
    <w:p w:rsidR="000E0ABC" w:rsidRDefault="000E0ABC" w:rsidP="00996B15">
      <w:pPr>
        <w:rPr>
          <w:rFonts w:ascii="Comic Sans MS" w:hAnsi="Comic Sans MS"/>
          <w:noProof/>
          <w:lang w:eastAsia="tr-TR"/>
        </w:rPr>
      </w:pPr>
      <w:r w:rsidRPr="007275F1">
        <w:rPr>
          <w:rFonts w:ascii="Comic Sans MS" w:hAnsi="Comic Sans MS"/>
          <w:b/>
        </w:rPr>
        <w:t>7)Pusulanın koyu renkli ucu hangi yönü gösterir</w:t>
      </w:r>
      <w:r w:rsidRPr="007275F1">
        <w:rPr>
          <w:rFonts w:ascii="Comic Sans MS" w:hAnsi="Comic Sans MS"/>
          <w:b/>
          <w:noProof/>
          <w:lang w:eastAsia="tr-TR"/>
        </w:rPr>
        <w:t>?</w:t>
      </w:r>
      <w:r>
        <w:rPr>
          <w:rFonts w:ascii="Comic Sans MS" w:hAnsi="Comic Sans MS"/>
          <w:b/>
          <w:noProof/>
          <w:lang w:eastAsia="tr-TR"/>
        </w:rPr>
        <w:t xml:space="preserve">       </w:t>
      </w:r>
      <w:r w:rsidRPr="001619D4">
        <w:rPr>
          <w:rFonts w:ascii="Comic Sans MS" w:hAnsi="Comic Sans MS"/>
          <w:noProof/>
          <w:lang w:eastAsia="tr-TR"/>
        </w:rPr>
        <w:pict>
          <v:shape id="Resim 6" o:spid="_x0000_i1030" type="#_x0000_t75" style="width:54pt;height:45pt;visibility:visible">
            <v:imagedata r:id="rId10" o:title=""/>
          </v:shape>
        </w:pict>
      </w:r>
      <w:r>
        <w:rPr>
          <w:rFonts w:ascii="Comic Sans MS" w:hAnsi="Comic Sans MS"/>
          <w:b/>
          <w:noProof/>
          <w:lang w:eastAsia="tr-TR"/>
        </w:rPr>
        <w:t xml:space="preserve">                 </w:t>
      </w:r>
      <w:r w:rsidRPr="00224EEE">
        <w:rPr>
          <w:rFonts w:ascii="Comic Sans MS" w:hAnsi="Comic Sans MS"/>
          <w:noProof/>
          <w:lang w:eastAsia="tr-TR"/>
        </w:rPr>
        <w:t xml:space="preserve"> </w:t>
      </w:r>
    </w:p>
    <w:p w:rsidR="000E0ABC" w:rsidRDefault="000E0ABC" w:rsidP="00996B15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a) batıyı</w:t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  <w:t>b)kuzeyi</w:t>
      </w:r>
      <w:r>
        <w:rPr>
          <w:rFonts w:ascii="Comic Sans MS" w:hAnsi="Comic Sans MS"/>
          <w:noProof/>
          <w:lang w:eastAsia="tr-TR"/>
        </w:rPr>
        <w:tab/>
      </w:r>
    </w:p>
    <w:p w:rsidR="000E0ABC" w:rsidRPr="00F50E3A" w:rsidRDefault="000E0ABC" w:rsidP="00996B1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t>c)doğuyu</w:t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  <w:t>d)güneyi</w:t>
      </w:r>
    </w:p>
    <w:p w:rsidR="000E0ABC" w:rsidRPr="00F50E3A" w:rsidRDefault="000E0ABC" w:rsidP="00996B15">
      <w:pPr>
        <w:rPr>
          <w:rFonts w:ascii="Comic Sans MS" w:hAnsi="Comic Sans MS"/>
        </w:rPr>
      </w:pPr>
      <w:r>
        <w:rPr>
          <w:noProof/>
          <w:lang w:eastAsia="tr-TR"/>
        </w:rPr>
        <w:pict>
          <v:rect id="_x0000_s1038" style="position:absolute;margin-left:16.9pt;margin-top:2.2pt;width:252pt;height:46.5pt;z-index:251657216" fillcolor="#9bbb59" strokecolor="#f2f2f2" strokeweight="3pt">
            <v:shadow on="t" type="perspective" color="#4e6128" opacity=".5" offset="1pt" offset2="-1pt"/>
            <v:textbox>
              <w:txbxContent>
                <w:p w:rsidR="000E0ABC" w:rsidRPr="008C5CFC" w:rsidRDefault="000E0ABC">
                  <w:pPr>
                    <w:rPr>
                      <w:rFonts w:ascii="Comic Sans MS" w:hAnsi="Comic Sans MS"/>
                    </w:rPr>
                  </w:pPr>
                  <w:r w:rsidRPr="008C5CFC">
                    <w:rPr>
                      <w:rFonts w:ascii="Comic Sans MS" w:hAnsi="Comic Sans MS"/>
                    </w:rPr>
                    <w:t>Şiddetli yağmur  ve eriyen kar suları nedeniyle akarsuların taşmasına …………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8C5CFC">
                    <w:rPr>
                      <w:rFonts w:ascii="Comic Sans MS" w:hAnsi="Comic Sans MS"/>
                    </w:rPr>
                    <w:t xml:space="preserve"> denir.</w:t>
                  </w:r>
                </w:p>
              </w:txbxContent>
            </v:textbox>
          </v:rect>
        </w:pict>
      </w:r>
      <w:r>
        <w:rPr>
          <w:rFonts w:ascii="Comic Sans MS" w:hAnsi="Comic Sans MS"/>
        </w:rPr>
        <w:t xml:space="preserve"> 8)                                                      </w:t>
      </w:r>
    </w:p>
    <w:p w:rsidR="000E0ABC" w:rsidRPr="00F50E3A" w:rsidRDefault="000E0ABC" w:rsidP="00996B15">
      <w:pPr>
        <w:rPr>
          <w:rFonts w:ascii="Comic Sans MS" w:hAnsi="Comic Sans MS"/>
        </w:rPr>
      </w:pPr>
    </w:p>
    <w:p w:rsidR="000E0ABC" w:rsidRPr="00486514" w:rsidRDefault="000E0ABC" w:rsidP="00996B15">
      <w:pPr>
        <w:rPr>
          <w:rFonts w:ascii="Comic Sans MS" w:hAnsi="Comic Sans MS"/>
          <w:b/>
        </w:rPr>
      </w:pPr>
      <w:r w:rsidRPr="00486514">
        <w:rPr>
          <w:rFonts w:ascii="Comic Sans MS" w:hAnsi="Comic Sans MS"/>
          <w:b/>
        </w:rPr>
        <w:t>Bu cümlede noktalı yere hangisi yazılmalıdır?</w:t>
      </w:r>
    </w:p>
    <w:p w:rsidR="000E0ABC" w:rsidRDefault="000E0ABC" w:rsidP="00996B15">
      <w:pPr>
        <w:rPr>
          <w:rFonts w:ascii="Comic Sans MS" w:hAnsi="Comic Sans MS"/>
        </w:rPr>
        <w:sectPr w:rsidR="000E0ABC" w:rsidSect="00996B1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Comic Sans MS" w:hAnsi="Comic Sans MS"/>
        </w:rPr>
        <w:t>a)erezyon  b)çığ  c)deprem   d)sel</w:t>
      </w:r>
    </w:p>
    <w:p w:rsidR="000E0ABC" w:rsidRDefault="000E0ABC" w:rsidP="003E4B36">
      <w:pPr>
        <w:rPr>
          <w:rFonts w:ascii="Comic Sans MS" w:hAnsi="Comic Sans MS"/>
        </w:rPr>
      </w:pPr>
      <w:r>
        <w:rPr>
          <w:noProof/>
          <w:lang w:eastAsia="tr-TR"/>
        </w:rPr>
        <w:pict>
          <v:rect id="_x0000_s1039" style="position:absolute;margin-left:15.4pt;margin-top:1.9pt;width:203.25pt;height:43.5pt;z-index:251658240" fillcolor="#9bbb59" strokecolor="#f2f2f2" strokeweight="3pt">
            <v:shadow on="t" type="perspective" color="#4e6128" opacity=".5" offset="1pt" offset2="-1pt"/>
            <v:textbox>
              <w:txbxContent>
                <w:p w:rsidR="000E0ABC" w:rsidRPr="008C5CFC" w:rsidRDefault="000E0ABC" w:rsidP="00486514">
                  <w:pPr>
                    <w:rPr>
                      <w:rFonts w:ascii="Comic Sans MS" w:hAnsi="Comic Sans MS"/>
                    </w:rPr>
                  </w:pPr>
                  <w:r w:rsidRPr="008C5CFC">
                    <w:rPr>
                      <w:rFonts w:ascii="Comic Sans MS" w:hAnsi="Comic Sans MS"/>
                    </w:rPr>
                    <w:t>Deniz  veya göl suları ile çevrilmiş küçük kara parçasına  ada denir.</w:t>
                  </w:r>
                </w:p>
              </w:txbxContent>
            </v:textbox>
          </v:rect>
        </w:pict>
      </w:r>
      <w:r>
        <w:rPr>
          <w:rFonts w:ascii="Comic Sans MS" w:hAnsi="Comic Sans MS"/>
        </w:rPr>
        <w:t>9)</w:t>
      </w:r>
      <w:r w:rsidRPr="0029553E">
        <w:rPr>
          <w:rFonts w:ascii="Comic Sans MS" w:hAnsi="Comic Sans MS"/>
          <w:noProof/>
          <w:lang w:eastAsia="tr-TR"/>
        </w:rPr>
        <w:t xml:space="preserve"> </w:t>
      </w:r>
    </w:p>
    <w:p w:rsidR="000E0ABC" w:rsidRDefault="000E0ABC" w:rsidP="003E4B36">
      <w:pPr>
        <w:rPr>
          <w:rFonts w:ascii="Comic Sans MS" w:hAnsi="Comic Sans MS"/>
        </w:rPr>
      </w:pPr>
    </w:p>
    <w:p w:rsidR="000E0ABC" w:rsidRPr="0029553E" w:rsidRDefault="000E0ABC" w:rsidP="003E4B36">
      <w:pPr>
        <w:rPr>
          <w:rFonts w:ascii="Comic Sans MS" w:hAnsi="Comic Sans MS"/>
          <w:b/>
        </w:rPr>
      </w:pPr>
      <w:r w:rsidRPr="0029553E">
        <w:rPr>
          <w:rFonts w:ascii="Comic Sans MS" w:hAnsi="Comic Sans MS"/>
          <w:b/>
        </w:rPr>
        <w:t>Aşağıdakilerden hangisi ada resmidir?</w:t>
      </w: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</w:rPr>
        <w:t xml:space="preserve">a) </w:t>
      </w:r>
      <w:r w:rsidRPr="00372993">
        <w:rPr>
          <w:rFonts w:ascii="Comic Sans MS" w:hAnsi="Comic Sans MS"/>
          <w:noProof/>
          <w:lang w:eastAsia="tr-TR"/>
        </w:rPr>
        <w:t xml:space="preserve"> </w:t>
      </w:r>
      <w:r w:rsidRPr="001619D4">
        <w:rPr>
          <w:rFonts w:ascii="Comic Sans MS" w:hAnsi="Comic Sans MS"/>
          <w:noProof/>
          <w:lang w:eastAsia="tr-TR"/>
        </w:rPr>
        <w:pict>
          <v:shape id="_x0000_i1031" type="#_x0000_t75" style="width:61.5pt;height:38.25pt;visibility:visible">
            <v:imagedata r:id="rId6" o:title=""/>
          </v:shape>
        </w:pict>
      </w:r>
      <w:r>
        <w:rPr>
          <w:rFonts w:ascii="Comic Sans MS" w:hAnsi="Comic Sans MS"/>
          <w:noProof/>
          <w:lang w:eastAsia="tr-TR"/>
        </w:rPr>
        <w:tab/>
        <w:t>b)</w:t>
      </w:r>
      <w:r w:rsidRPr="00372993">
        <w:rPr>
          <w:rFonts w:ascii="Comic Sans MS" w:hAnsi="Comic Sans MS"/>
          <w:noProof/>
          <w:lang w:eastAsia="tr-TR"/>
        </w:rPr>
        <w:t xml:space="preserve"> </w:t>
      </w:r>
      <w:r w:rsidRPr="001619D4">
        <w:rPr>
          <w:rFonts w:ascii="Comic Sans MS" w:hAnsi="Comic Sans MS"/>
          <w:noProof/>
          <w:lang w:eastAsia="tr-TR"/>
        </w:rPr>
        <w:pict>
          <v:shape id="_x0000_i1032" type="#_x0000_t75" style="width:63.75pt;height:35.25pt;flip:x;visibility:visible">
            <v:imagedata r:id="rId7" o:title=""/>
          </v:shape>
        </w:pict>
      </w: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c)  </w:t>
      </w:r>
      <w:r w:rsidRPr="001619D4">
        <w:rPr>
          <w:rFonts w:ascii="Comic Sans MS" w:hAnsi="Comic Sans MS"/>
          <w:noProof/>
          <w:lang w:eastAsia="tr-TR"/>
        </w:rPr>
        <w:pict>
          <v:shape id="Resim 8" o:spid="_x0000_i1033" type="#_x0000_t75" style="width:64.5pt;height:43.5pt;visibility:visible">
            <v:imagedata r:id="rId11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</w:t>
      </w:r>
      <w:r>
        <w:rPr>
          <w:rFonts w:ascii="Comic Sans MS" w:hAnsi="Comic Sans MS"/>
          <w:noProof/>
          <w:lang w:eastAsia="tr-TR"/>
        </w:rPr>
        <w:tab/>
        <w:t xml:space="preserve">d)   </w:t>
      </w:r>
      <w:r w:rsidRPr="001619D4">
        <w:rPr>
          <w:rFonts w:ascii="Comic Sans MS" w:hAnsi="Comic Sans MS"/>
          <w:noProof/>
          <w:lang w:eastAsia="tr-TR"/>
        </w:rPr>
        <w:pict>
          <v:shape id="_x0000_i1034" type="#_x0000_t75" style="width:66pt;height:39pt;visibility:visible">
            <v:imagedata r:id="rId8" o:title=""/>
          </v:shape>
        </w:pict>
      </w:r>
    </w:p>
    <w:p w:rsidR="000E0ABC" w:rsidRPr="0029553E" w:rsidRDefault="000E0ABC" w:rsidP="003E4B36">
      <w:pPr>
        <w:rPr>
          <w:rFonts w:ascii="Comic Sans MS" w:hAnsi="Comic Sans MS"/>
          <w:b/>
          <w:noProof/>
          <w:lang w:eastAsia="tr-TR"/>
        </w:rPr>
      </w:pPr>
      <w:r w:rsidRPr="0029553E">
        <w:rPr>
          <w:rFonts w:ascii="Comic Sans MS" w:hAnsi="Comic Sans MS"/>
          <w:b/>
          <w:noProof/>
          <w:lang w:eastAsia="tr-TR"/>
        </w:rPr>
        <w:t>10) Aşağıdakilerden hangisi yağışı ölçen alettir?</w:t>
      </w: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a)termometre</w:t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  <w:t>b)barometre</w:t>
      </w:r>
    </w:p>
    <w:p w:rsidR="000E0ABC" w:rsidRPr="004C13EB" w:rsidRDefault="000E0ABC" w:rsidP="003E4B36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c)plüviyometre</w:t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  <w:t>d)higrograf</w:t>
      </w:r>
    </w:p>
    <w:p w:rsidR="000E0ABC" w:rsidRDefault="000E0ABC" w:rsidP="003E4B36">
      <w:pPr>
        <w:rPr>
          <w:rFonts w:ascii="Comic Sans MS" w:hAnsi="Comic Sans MS"/>
          <w:b/>
          <w:noProof/>
          <w:lang w:eastAsia="tr-TR"/>
        </w:rPr>
      </w:pPr>
      <w:r w:rsidRPr="0029553E">
        <w:rPr>
          <w:rFonts w:ascii="Comic Sans MS" w:hAnsi="Comic Sans MS"/>
          <w:b/>
          <w:noProof/>
          <w:lang w:eastAsia="tr-TR"/>
        </w:rPr>
        <w:t>11) Aşağıdaki görsellerin altına ‘</w:t>
      </w:r>
      <w:r w:rsidRPr="0029553E">
        <w:rPr>
          <w:rFonts w:ascii="Comic Sans MS" w:hAnsi="Comic Sans MS"/>
          <w:b/>
          <w:noProof/>
          <w:u w:val="single"/>
          <w:lang w:eastAsia="tr-TR"/>
        </w:rPr>
        <w:t>’</w:t>
      </w:r>
      <w:r w:rsidRPr="0099458A">
        <w:rPr>
          <w:rFonts w:ascii="Comic Sans MS" w:hAnsi="Comic Sans MS"/>
          <w:b/>
          <w:noProof/>
          <w:color w:val="8DB3E2"/>
          <w:u w:val="single"/>
          <w:lang w:eastAsia="tr-TR"/>
        </w:rPr>
        <w:t>doğal unsur’’</w:t>
      </w:r>
      <w:r w:rsidRPr="0099458A">
        <w:rPr>
          <w:rFonts w:ascii="Comic Sans MS" w:hAnsi="Comic Sans MS"/>
          <w:b/>
          <w:noProof/>
          <w:color w:val="8DB3E2"/>
          <w:lang w:eastAsia="tr-TR"/>
        </w:rPr>
        <w:t xml:space="preserve"> </w:t>
      </w:r>
      <w:r w:rsidRPr="0029553E">
        <w:rPr>
          <w:rFonts w:ascii="Comic Sans MS" w:hAnsi="Comic Sans MS"/>
          <w:b/>
          <w:noProof/>
          <w:lang w:eastAsia="tr-TR"/>
        </w:rPr>
        <w:t>yada ‘</w:t>
      </w:r>
      <w:r w:rsidRPr="0099458A">
        <w:rPr>
          <w:rFonts w:ascii="Comic Sans MS" w:hAnsi="Comic Sans MS"/>
          <w:b/>
          <w:noProof/>
          <w:color w:val="548DD4"/>
          <w:u w:val="single"/>
          <w:lang w:eastAsia="tr-TR"/>
        </w:rPr>
        <w:t>’beşeri unsur’’</w:t>
      </w:r>
      <w:r w:rsidRPr="0029553E">
        <w:rPr>
          <w:rFonts w:ascii="Comic Sans MS" w:hAnsi="Comic Sans MS"/>
          <w:b/>
          <w:noProof/>
          <w:lang w:eastAsia="tr-TR"/>
        </w:rPr>
        <w:t xml:space="preserve"> yazınız.</w:t>
      </w:r>
    </w:p>
    <w:p w:rsidR="000E0ABC" w:rsidRDefault="000E0ABC" w:rsidP="003E4B36">
      <w:pPr>
        <w:rPr>
          <w:rFonts w:ascii="Comic Sans MS" w:hAnsi="Comic Sans MS"/>
          <w:b/>
          <w:noProof/>
          <w:lang w:eastAsia="tr-TR"/>
        </w:rPr>
      </w:pPr>
      <w:r w:rsidRPr="001619D4">
        <w:rPr>
          <w:rFonts w:ascii="Comic Sans MS" w:hAnsi="Comic Sans MS"/>
          <w:b/>
          <w:noProof/>
          <w:lang w:eastAsia="tr-TR"/>
        </w:rPr>
        <w:pict>
          <v:shape id="Resim 11" o:spid="_x0000_i1035" type="#_x0000_t75" style="width:90pt;height:69pt;visibility:visible">
            <v:imagedata r:id="rId12" o:title=""/>
          </v:shape>
        </w:pict>
      </w:r>
      <w:r>
        <w:rPr>
          <w:rFonts w:ascii="Comic Sans MS" w:hAnsi="Comic Sans MS"/>
          <w:b/>
          <w:noProof/>
          <w:lang w:eastAsia="tr-TR"/>
        </w:rPr>
        <w:t xml:space="preserve"> </w:t>
      </w:r>
      <w:r w:rsidRPr="001619D4">
        <w:rPr>
          <w:rFonts w:ascii="Comic Sans MS" w:hAnsi="Comic Sans MS"/>
          <w:b/>
          <w:noProof/>
          <w:lang w:eastAsia="tr-TR"/>
        </w:rPr>
        <w:pict>
          <v:shape id="Resim 12" o:spid="_x0000_i1036" type="#_x0000_t75" style="width:85.5pt;height:1in;flip:x;visibility:visible">
            <v:imagedata r:id="rId13" o:title=""/>
          </v:shape>
        </w:pict>
      </w:r>
    </w:p>
    <w:p w:rsidR="000E0ABC" w:rsidRDefault="000E0ABC" w:rsidP="003E4B36">
      <w:pPr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……..  ……………….   …………  …..…………</w:t>
      </w:r>
    </w:p>
    <w:p w:rsidR="000E0ABC" w:rsidRPr="0029553E" w:rsidRDefault="000E0ABC" w:rsidP="003E4B36">
      <w:pPr>
        <w:rPr>
          <w:rFonts w:ascii="Comic Sans MS" w:hAnsi="Comic Sans MS"/>
          <w:b/>
          <w:noProof/>
          <w:lang w:eastAsia="tr-TR"/>
        </w:rPr>
      </w:pPr>
      <w:r w:rsidRPr="001619D4">
        <w:rPr>
          <w:rFonts w:ascii="Comic Sans MS" w:hAnsi="Comic Sans MS"/>
          <w:b/>
          <w:noProof/>
          <w:lang w:eastAsia="tr-TR"/>
        </w:rPr>
        <w:pict>
          <v:shape id="Resim 10" o:spid="_x0000_i1037" type="#_x0000_t75" style="width:89.25pt;height:57.75pt;visibility:visible">
            <v:imagedata r:id="rId14" o:title=""/>
          </v:shape>
        </w:pict>
      </w:r>
      <w:r>
        <w:rPr>
          <w:rFonts w:ascii="Comic Sans MS" w:hAnsi="Comic Sans MS"/>
          <w:b/>
          <w:noProof/>
          <w:lang w:eastAsia="tr-TR"/>
        </w:rPr>
        <w:t xml:space="preserve"> </w:t>
      </w:r>
      <w:r w:rsidRPr="001619D4">
        <w:rPr>
          <w:rFonts w:ascii="Comic Sans MS" w:hAnsi="Comic Sans MS"/>
          <w:b/>
          <w:noProof/>
          <w:lang w:eastAsia="tr-TR"/>
        </w:rPr>
        <w:pict>
          <v:shape id="Resim 9" o:spid="_x0000_i1038" type="#_x0000_t75" style="width:90.75pt;height:60pt;visibility:visible">
            <v:imagedata r:id="rId15" o:title=""/>
          </v:shape>
        </w:pict>
      </w: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……………. ………………….      …………  ……………</w:t>
      </w:r>
    </w:p>
    <w:p w:rsidR="000E0ABC" w:rsidRDefault="000E0ABC" w:rsidP="00505546">
      <w:hyperlink r:id="rId1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  <w:r w:rsidRPr="001619D4">
        <w:rPr>
          <w:rFonts w:ascii="Comic Sans MS" w:hAnsi="Comic Sans MS"/>
          <w:noProof/>
          <w:lang w:eastAsia="tr-TR"/>
        </w:rPr>
        <w:pict>
          <v:shape id="_x0000_i1039" type="#_x0000_t75" style="width:89.25pt;height:55.5pt;flip:x;visibility:visible">
            <v:imagedata r:id="rId7" o:title=""/>
          </v:shape>
        </w:pict>
      </w:r>
      <w:r>
        <w:rPr>
          <w:rFonts w:ascii="Comic Sans MS" w:hAnsi="Comic Sans MS"/>
          <w:noProof/>
          <w:lang w:eastAsia="tr-TR"/>
        </w:rPr>
        <w:t xml:space="preserve"> </w:t>
      </w:r>
      <w:r w:rsidRPr="001619D4">
        <w:rPr>
          <w:rFonts w:ascii="Comic Sans MS" w:hAnsi="Comic Sans MS"/>
          <w:noProof/>
          <w:lang w:eastAsia="tr-TR"/>
        </w:rPr>
        <w:pict>
          <v:shape id="_x0000_i1040" type="#_x0000_t75" style="width:91.5pt;height:57pt;visibility:visible">
            <v:imagedata r:id="rId17" o:title=""/>
          </v:shape>
        </w:pict>
      </w: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…………..  ………………   …………  …………………</w:t>
      </w: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</w:p>
    <w:p w:rsidR="000E0ABC" w:rsidRPr="006B17FC" w:rsidRDefault="000E0ABC" w:rsidP="003E4B36">
      <w:pPr>
        <w:rPr>
          <w:rFonts w:ascii="Comic Sans MS" w:hAnsi="Comic Sans MS"/>
          <w:b/>
          <w:noProof/>
          <w:lang w:eastAsia="tr-TR"/>
        </w:rPr>
      </w:pPr>
      <w:r w:rsidRPr="006B17FC">
        <w:rPr>
          <w:rFonts w:ascii="Comic Sans MS" w:hAnsi="Comic Sans MS"/>
          <w:b/>
          <w:noProof/>
          <w:lang w:eastAsia="tr-TR"/>
        </w:rPr>
        <w:t>12)Güneşin doğduğu yöne yüzümüzü dönersek sağ kolumuz hangi yönü gösterir?</w:t>
      </w: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a) doğu   b) güney   c) kuzey    d) batı</w:t>
      </w:r>
    </w:p>
    <w:p w:rsidR="000E0ABC" w:rsidRPr="006B17FC" w:rsidRDefault="000E0ABC" w:rsidP="003E4B36">
      <w:pPr>
        <w:rPr>
          <w:rFonts w:ascii="Comic Sans MS" w:hAnsi="Comic Sans MS"/>
          <w:b/>
          <w:noProof/>
          <w:lang w:eastAsia="tr-TR"/>
        </w:rPr>
      </w:pPr>
      <w:r w:rsidRPr="006B17FC">
        <w:rPr>
          <w:rFonts w:ascii="Comic Sans MS" w:hAnsi="Comic Sans MS"/>
          <w:b/>
          <w:noProof/>
          <w:lang w:eastAsia="tr-TR"/>
        </w:rPr>
        <w:t>13)Aşağıda ünite içinde geçen kavramlar ile kelimelerden bazıları verilmiştir.Bu kelime ve kavramları birbiriyle eşleştiriniz.</w:t>
      </w: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  <w:r>
        <w:rPr>
          <w:noProof/>
          <w:lang w:eastAsia="tr-TR"/>
        </w:rPr>
        <w:pict>
          <v:rect id="_x0000_s1040" style="position:absolute;margin-left:169.9pt;margin-top:7.85pt;width:101.25pt;height:24pt;z-index:251660288" fillcolor="#eaf1dd">
            <v:textbox>
              <w:txbxContent>
                <w:p w:rsidR="000E0ABC" w:rsidRDefault="000E0ABC">
                  <w:r>
                    <w:t>Kutup yıldızı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1.15pt;margin-top:7.85pt;width:101.25pt;height:24pt;z-index:251659264" fillcolor="#fde9d9" strokecolor="#f2f2f2" strokeweight="3pt">
            <v:shadow on="t" type="perspective" color="#974706" opacity=".5" offset="1pt" offset2="-1pt"/>
            <v:textbox>
              <w:txbxContent>
                <w:p w:rsidR="000E0ABC" w:rsidRDefault="000E0ABC">
                  <w:r>
                    <w:t>Hava olayı</w:t>
                  </w:r>
                  <w:r>
                    <w:tab/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t xml:space="preserve">  </w:t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  <w:r>
        <w:rPr>
          <w:noProof/>
          <w:lang w:eastAsia="tr-TR"/>
        </w:rPr>
        <w:pict>
          <v:rect id="_x0000_s1042" style="position:absolute;margin-left:169.9pt;margin-top:1.1pt;width:101.25pt;height:24pt;z-index:251663360" fillcolor="#ddd8c2">
            <v:textbox>
              <w:txbxContent>
                <w:p w:rsidR="000E0ABC" w:rsidRDefault="000E0ABC">
                  <w:r>
                    <w:t xml:space="preserve">Basınç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1.15pt;margin-top:1.1pt;width:101.25pt;height:24pt;z-index:251665408" fillcolor="#dbe5f1">
            <v:textbox>
              <w:txbxContent>
                <w:p w:rsidR="000E0ABC" w:rsidRDefault="000E0ABC">
                  <w:r>
                    <w:t>Doğal unsur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  <w:r>
        <w:rPr>
          <w:noProof/>
          <w:lang w:eastAsia="tr-TR"/>
        </w:rPr>
        <w:pict>
          <v:rect id="_x0000_s1044" style="position:absolute;margin-left:169.9pt;margin-top:23.25pt;width:101.25pt;height:24pt;z-index:251669504" fillcolor="#fbd4b4">
            <v:textbox>
              <w:txbxContent>
                <w:p w:rsidR="000E0ABC" w:rsidRDefault="000E0ABC" w:rsidP="006B17FC">
                  <w:r>
                    <w:t xml:space="preserve">Kabataslak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1.15pt;margin-top:23.25pt;width:101.25pt;height:24pt;z-index:251664384" fillcolor="#ccc0d9">
            <v:textbox>
              <w:txbxContent>
                <w:p w:rsidR="000E0ABC" w:rsidRDefault="000E0ABC">
                  <w:r>
                    <w:t>Beşeri unsur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  <w:r>
        <w:rPr>
          <w:noProof/>
          <w:lang w:eastAsia="tr-TR"/>
        </w:rPr>
        <w:pict>
          <v:rect id="_x0000_s1046" style="position:absolute;margin-left:169.9pt;margin-top:13.6pt;width:101.25pt;height:24pt;z-index:251667456" fillcolor="#dbe5f1">
            <v:textbox>
              <w:txbxContent>
                <w:p w:rsidR="000E0ABC" w:rsidRDefault="000E0ABC">
                  <w:r>
                    <w:t xml:space="preserve">Yağmur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1.15pt;margin-top:8.35pt;width:101.25pt;height:24pt;z-index:251661312" fillcolor="#ddd8c2">
            <v:textbox>
              <w:txbxContent>
                <w:p w:rsidR="000E0ABC" w:rsidRDefault="000E0ABC">
                  <w:r>
                    <w:t xml:space="preserve">Barometre </w:t>
                  </w:r>
                </w:p>
              </w:txbxContent>
            </v:textbox>
          </v:rect>
        </w:pict>
      </w: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  <w:r>
        <w:rPr>
          <w:noProof/>
          <w:lang w:eastAsia="tr-TR"/>
        </w:rPr>
        <w:pict>
          <v:rect id="_x0000_s1048" style="position:absolute;margin-left:1.15pt;margin-top:1.85pt;width:101.25pt;height:24pt;z-index:251666432" fillcolor="#f2dbdb">
            <v:textbox>
              <w:txbxContent>
                <w:p w:rsidR="000E0ABC" w:rsidRDefault="000E0ABC">
                  <w:r>
                    <w:t xml:space="preserve">Kroki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169.9pt;margin-top:9.35pt;width:101.25pt;height:24pt;z-index:251668480" fillcolor="#fde9d9">
            <v:textbox>
              <w:txbxContent>
                <w:p w:rsidR="000E0ABC" w:rsidRDefault="000E0ABC">
                  <w:r>
                    <w:t xml:space="preserve">Parklar </w:t>
                  </w:r>
                </w:p>
              </w:txbxContent>
            </v:textbox>
          </v:rect>
        </w:pict>
      </w: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  <w:r>
        <w:rPr>
          <w:noProof/>
          <w:lang w:eastAsia="tr-TR"/>
        </w:rPr>
        <w:pict>
          <v:rect id="_x0000_s1050" style="position:absolute;margin-left:169.9pt;margin-top:19.2pt;width:101.25pt;height:24pt;z-index:251670528" fillcolor="#dbe5f1">
            <v:textbox>
              <w:txbxContent>
                <w:p w:rsidR="000E0ABC" w:rsidRDefault="000E0ABC" w:rsidP="006B17FC">
                  <w:r>
                    <w:t xml:space="preserve">Vadi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1.15pt;margin-top:19.2pt;width:101.25pt;height:24pt;z-index:251662336" fillcolor="#fbd4b4">
            <v:textbox>
              <w:txbxContent>
                <w:p w:rsidR="000E0ABC" w:rsidRDefault="000E0ABC">
                  <w:r>
                    <w:t xml:space="preserve">Yön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t xml:space="preserve">    </w:t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  <w:t xml:space="preserve">              14) aşağıdaki cümlelerden doğru olanların başına ’D’ yanlış olana ‘ Y’ yazınız.</w:t>
      </w: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(  )Krokilerde ölçek kullanılır.</w:t>
      </w: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(  ) Ülkemizde hava tahminleri Devlet Meteoroloji İşleri Genel Müdürlüğü tarafından yapılır.</w:t>
      </w: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(  ) Hava sıcaklığını termometre ile ölçeriz.</w:t>
      </w:r>
    </w:p>
    <w:p w:rsidR="000E0ABC" w:rsidRDefault="000E0ABC" w:rsidP="003E4B36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  <w:r>
        <w:rPr>
          <w:rFonts w:ascii="Comic Sans MS" w:hAnsi="Comic Sans MS"/>
          <w:noProof/>
          <w:lang w:eastAsia="tr-TR"/>
        </w:rPr>
        <w:tab/>
      </w:r>
    </w:p>
    <w:p w:rsidR="000E0ABC" w:rsidRPr="0098683E" w:rsidRDefault="000E0ABC" w:rsidP="003E4B36">
      <w:pPr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sectPr w:rsidR="000E0ABC" w:rsidRPr="0098683E" w:rsidSect="004C13EB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B4D8C"/>
    <w:multiLevelType w:val="hybridMultilevel"/>
    <w:tmpl w:val="FB325976"/>
    <w:lvl w:ilvl="0" w:tplc="13504CC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6B15"/>
    <w:rsid w:val="000115E2"/>
    <w:rsid w:val="00014424"/>
    <w:rsid w:val="00015945"/>
    <w:rsid w:val="000242B8"/>
    <w:rsid w:val="00031133"/>
    <w:rsid w:val="0003306F"/>
    <w:rsid w:val="000405F8"/>
    <w:rsid w:val="00040983"/>
    <w:rsid w:val="00041FFC"/>
    <w:rsid w:val="00042094"/>
    <w:rsid w:val="000433EA"/>
    <w:rsid w:val="00043893"/>
    <w:rsid w:val="0005093F"/>
    <w:rsid w:val="00051881"/>
    <w:rsid w:val="000605D6"/>
    <w:rsid w:val="00063E0E"/>
    <w:rsid w:val="00064800"/>
    <w:rsid w:val="00064987"/>
    <w:rsid w:val="000650B1"/>
    <w:rsid w:val="000662AA"/>
    <w:rsid w:val="000675FD"/>
    <w:rsid w:val="00067F02"/>
    <w:rsid w:val="000712AB"/>
    <w:rsid w:val="00072B20"/>
    <w:rsid w:val="00074DDC"/>
    <w:rsid w:val="00076386"/>
    <w:rsid w:val="000776A1"/>
    <w:rsid w:val="00080009"/>
    <w:rsid w:val="00081DBC"/>
    <w:rsid w:val="00081EF4"/>
    <w:rsid w:val="00090739"/>
    <w:rsid w:val="00091C75"/>
    <w:rsid w:val="000922B9"/>
    <w:rsid w:val="000928E9"/>
    <w:rsid w:val="00092ECD"/>
    <w:rsid w:val="00092F32"/>
    <w:rsid w:val="00095CF0"/>
    <w:rsid w:val="000A70E5"/>
    <w:rsid w:val="000B07E2"/>
    <w:rsid w:val="000B2FB0"/>
    <w:rsid w:val="000C0FBE"/>
    <w:rsid w:val="000C0FEB"/>
    <w:rsid w:val="000C29F9"/>
    <w:rsid w:val="000C6232"/>
    <w:rsid w:val="000D3464"/>
    <w:rsid w:val="000D50E1"/>
    <w:rsid w:val="000E0ABC"/>
    <w:rsid w:val="000E1B4E"/>
    <w:rsid w:val="000E3790"/>
    <w:rsid w:val="000E461B"/>
    <w:rsid w:val="000E4AC9"/>
    <w:rsid w:val="000E55AE"/>
    <w:rsid w:val="000F5D74"/>
    <w:rsid w:val="001031CC"/>
    <w:rsid w:val="00110089"/>
    <w:rsid w:val="00121083"/>
    <w:rsid w:val="001213BA"/>
    <w:rsid w:val="00122140"/>
    <w:rsid w:val="0012286A"/>
    <w:rsid w:val="00126CFC"/>
    <w:rsid w:val="0013262E"/>
    <w:rsid w:val="001334A1"/>
    <w:rsid w:val="0014226C"/>
    <w:rsid w:val="00155490"/>
    <w:rsid w:val="00157A9E"/>
    <w:rsid w:val="001619D4"/>
    <w:rsid w:val="00165AF0"/>
    <w:rsid w:val="00170E1A"/>
    <w:rsid w:val="001710CE"/>
    <w:rsid w:val="00174975"/>
    <w:rsid w:val="001760E7"/>
    <w:rsid w:val="001770F4"/>
    <w:rsid w:val="00183078"/>
    <w:rsid w:val="00191179"/>
    <w:rsid w:val="00191361"/>
    <w:rsid w:val="00194699"/>
    <w:rsid w:val="00197039"/>
    <w:rsid w:val="00197A36"/>
    <w:rsid w:val="001A0F23"/>
    <w:rsid w:val="001A4C11"/>
    <w:rsid w:val="001B1D65"/>
    <w:rsid w:val="001B3DD9"/>
    <w:rsid w:val="001B4EBD"/>
    <w:rsid w:val="001C17F7"/>
    <w:rsid w:val="001C27B7"/>
    <w:rsid w:val="001C4A41"/>
    <w:rsid w:val="001C7167"/>
    <w:rsid w:val="001C71E2"/>
    <w:rsid w:val="001C728A"/>
    <w:rsid w:val="001D104C"/>
    <w:rsid w:val="001D35E9"/>
    <w:rsid w:val="001D4F87"/>
    <w:rsid w:val="001D512E"/>
    <w:rsid w:val="001D76F2"/>
    <w:rsid w:val="001E0246"/>
    <w:rsid w:val="001E5A21"/>
    <w:rsid w:val="001E6DDA"/>
    <w:rsid w:val="001E72FF"/>
    <w:rsid w:val="001F6AC0"/>
    <w:rsid w:val="00201A3C"/>
    <w:rsid w:val="002034DB"/>
    <w:rsid w:val="002130EF"/>
    <w:rsid w:val="00217061"/>
    <w:rsid w:val="0022448A"/>
    <w:rsid w:val="00224EEE"/>
    <w:rsid w:val="0023296E"/>
    <w:rsid w:val="00233889"/>
    <w:rsid w:val="002366C3"/>
    <w:rsid w:val="00241A78"/>
    <w:rsid w:val="00241AB1"/>
    <w:rsid w:val="00242BA4"/>
    <w:rsid w:val="00245609"/>
    <w:rsid w:val="00245D47"/>
    <w:rsid w:val="002467C1"/>
    <w:rsid w:val="00253C78"/>
    <w:rsid w:val="002558F2"/>
    <w:rsid w:val="0025659F"/>
    <w:rsid w:val="00260072"/>
    <w:rsid w:val="0026417A"/>
    <w:rsid w:val="00264B51"/>
    <w:rsid w:val="002724B5"/>
    <w:rsid w:val="002750D4"/>
    <w:rsid w:val="0027543B"/>
    <w:rsid w:val="00286569"/>
    <w:rsid w:val="0029553E"/>
    <w:rsid w:val="002A095A"/>
    <w:rsid w:val="002A47D4"/>
    <w:rsid w:val="002A62EC"/>
    <w:rsid w:val="002B6848"/>
    <w:rsid w:val="002C3E2D"/>
    <w:rsid w:val="002C6AE1"/>
    <w:rsid w:val="002C7923"/>
    <w:rsid w:val="002D2805"/>
    <w:rsid w:val="002E221E"/>
    <w:rsid w:val="002E420E"/>
    <w:rsid w:val="002E48E1"/>
    <w:rsid w:val="002E5D43"/>
    <w:rsid w:val="002F37C7"/>
    <w:rsid w:val="00302399"/>
    <w:rsid w:val="00305900"/>
    <w:rsid w:val="00306E6F"/>
    <w:rsid w:val="0031204C"/>
    <w:rsid w:val="003125D5"/>
    <w:rsid w:val="0031398C"/>
    <w:rsid w:val="00314D4C"/>
    <w:rsid w:val="003157D0"/>
    <w:rsid w:val="00315837"/>
    <w:rsid w:val="00322E0B"/>
    <w:rsid w:val="0033005F"/>
    <w:rsid w:val="00337988"/>
    <w:rsid w:val="00340BEF"/>
    <w:rsid w:val="0034209A"/>
    <w:rsid w:val="003445AD"/>
    <w:rsid w:val="00351B8C"/>
    <w:rsid w:val="00354863"/>
    <w:rsid w:val="00357A32"/>
    <w:rsid w:val="00363AE0"/>
    <w:rsid w:val="00364501"/>
    <w:rsid w:val="00364DEF"/>
    <w:rsid w:val="00372993"/>
    <w:rsid w:val="00375B29"/>
    <w:rsid w:val="003769BD"/>
    <w:rsid w:val="00380C2A"/>
    <w:rsid w:val="0038617A"/>
    <w:rsid w:val="003903F0"/>
    <w:rsid w:val="00390B88"/>
    <w:rsid w:val="003944BF"/>
    <w:rsid w:val="00394607"/>
    <w:rsid w:val="00395E65"/>
    <w:rsid w:val="003A3E7B"/>
    <w:rsid w:val="003B2699"/>
    <w:rsid w:val="003B3D93"/>
    <w:rsid w:val="003B44F3"/>
    <w:rsid w:val="003B7025"/>
    <w:rsid w:val="003C27DB"/>
    <w:rsid w:val="003D0557"/>
    <w:rsid w:val="003D0BE3"/>
    <w:rsid w:val="003D1816"/>
    <w:rsid w:val="003D25A3"/>
    <w:rsid w:val="003D3F8A"/>
    <w:rsid w:val="003D4C34"/>
    <w:rsid w:val="003E4B36"/>
    <w:rsid w:val="003F0862"/>
    <w:rsid w:val="003F0EAC"/>
    <w:rsid w:val="003F2186"/>
    <w:rsid w:val="003F3345"/>
    <w:rsid w:val="003F73F2"/>
    <w:rsid w:val="003F7643"/>
    <w:rsid w:val="00400AE7"/>
    <w:rsid w:val="00405D8C"/>
    <w:rsid w:val="004150A4"/>
    <w:rsid w:val="0042355F"/>
    <w:rsid w:val="00432E32"/>
    <w:rsid w:val="0043578E"/>
    <w:rsid w:val="0044152D"/>
    <w:rsid w:val="00450AED"/>
    <w:rsid w:val="00451BA4"/>
    <w:rsid w:val="00452E20"/>
    <w:rsid w:val="0045457E"/>
    <w:rsid w:val="00454D24"/>
    <w:rsid w:val="00463499"/>
    <w:rsid w:val="00464A6D"/>
    <w:rsid w:val="00474057"/>
    <w:rsid w:val="00474076"/>
    <w:rsid w:val="004804D7"/>
    <w:rsid w:val="00486514"/>
    <w:rsid w:val="00487FAA"/>
    <w:rsid w:val="004A3845"/>
    <w:rsid w:val="004A5FF8"/>
    <w:rsid w:val="004A6288"/>
    <w:rsid w:val="004B0E6A"/>
    <w:rsid w:val="004B1652"/>
    <w:rsid w:val="004B227D"/>
    <w:rsid w:val="004B277F"/>
    <w:rsid w:val="004B5B1D"/>
    <w:rsid w:val="004B67D5"/>
    <w:rsid w:val="004C13EB"/>
    <w:rsid w:val="004C4092"/>
    <w:rsid w:val="004C4EDC"/>
    <w:rsid w:val="004C7524"/>
    <w:rsid w:val="004D0125"/>
    <w:rsid w:val="004D261E"/>
    <w:rsid w:val="004D47E3"/>
    <w:rsid w:val="004D5B16"/>
    <w:rsid w:val="004E03F5"/>
    <w:rsid w:val="004E0D7F"/>
    <w:rsid w:val="004E6BF0"/>
    <w:rsid w:val="004F466E"/>
    <w:rsid w:val="004F5FD6"/>
    <w:rsid w:val="005035F4"/>
    <w:rsid w:val="00503E74"/>
    <w:rsid w:val="00505546"/>
    <w:rsid w:val="0051044E"/>
    <w:rsid w:val="00510824"/>
    <w:rsid w:val="005139CA"/>
    <w:rsid w:val="00514A62"/>
    <w:rsid w:val="00520658"/>
    <w:rsid w:val="00533DB3"/>
    <w:rsid w:val="0053479A"/>
    <w:rsid w:val="005352CA"/>
    <w:rsid w:val="00535973"/>
    <w:rsid w:val="00542E8F"/>
    <w:rsid w:val="00546EAE"/>
    <w:rsid w:val="00552BD4"/>
    <w:rsid w:val="00554EBE"/>
    <w:rsid w:val="00557425"/>
    <w:rsid w:val="005575E7"/>
    <w:rsid w:val="005609EF"/>
    <w:rsid w:val="00566DED"/>
    <w:rsid w:val="005671DD"/>
    <w:rsid w:val="00567452"/>
    <w:rsid w:val="00570217"/>
    <w:rsid w:val="00570CF4"/>
    <w:rsid w:val="00571065"/>
    <w:rsid w:val="005729F7"/>
    <w:rsid w:val="00572B3A"/>
    <w:rsid w:val="0057309E"/>
    <w:rsid w:val="0058177A"/>
    <w:rsid w:val="00585ED2"/>
    <w:rsid w:val="00592D4C"/>
    <w:rsid w:val="00595906"/>
    <w:rsid w:val="005A095B"/>
    <w:rsid w:val="005C4195"/>
    <w:rsid w:val="005D115E"/>
    <w:rsid w:val="005D7F97"/>
    <w:rsid w:val="005E06E3"/>
    <w:rsid w:val="005E1207"/>
    <w:rsid w:val="005E1578"/>
    <w:rsid w:val="005E28DC"/>
    <w:rsid w:val="005F158F"/>
    <w:rsid w:val="005F3C67"/>
    <w:rsid w:val="005F53A0"/>
    <w:rsid w:val="006013C1"/>
    <w:rsid w:val="00610D69"/>
    <w:rsid w:val="006117DE"/>
    <w:rsid w:val="00612B37"/>
    <w:rsid w:val="0062059C"/>
    <w:rsid w:val="0062418D"/>
    <w:rsid w:val="00624D77"/>
    <w:rsid w:val="006264EF"/>
    <w:rsid w:val="00626B99"/>
    <w:rsid w:val="0062740C"/>
    <w:rsid w:val="00627B36"/>
    <w:rsid w:val="00627FE5"/>
    <w:rsid w:val="00634EF0"/>
    <w:rsid w:val="00641057"/>
    <w:rsid w:val="00643D98"/>
    <w:rsid w:val="00644193"/>
    <w:rsid w:val="0064660B"/>
    <w:rsid w:val="00647D36"/>
    <w:rsid w:val="00647F93"/>
    <w:rsid w:val="0065202F"/>
    <w:rsid w:val="00652425"/>
    <w:rsid w:val="006562B9"/>
    <w:rsid w:val="00657220"/>
    <w:rsid w:val="0066202B"/>
    <w:rsid w:val="006679A0"/>
    <w:rsid w:val="006702D8"/>
    <w:rsid w:val="00672A0E"/>
    <w:rsid w:val="00672F71"/>
    <w:rsid w:val="00674B94"/>
    <w:rsid w:val="00675A96"/>
    <w:rsid w:val="0067638D"/>
    <w:rsid w:val="0067674B"/>
    <w:rsid w:val="0068258B"/>
    <w:rsid w:val="0068378B"/>
    <w:rsid w:val="00685272"/>
    <w:rsid w:val="00686418"/>
    <w:rsid w:val="00690B60"/>
    <w:rsid w:val="006924ED"/>
    <w:rsid w:val="00693102"/>
    <w:rsid w:val="00693DA4"/>
    <w:rsid w:val="006A382A"/>
    <w:rsid w:val="006A3887"/>
    <w:rsid w:val="006A5DC6"/>
    <w:rsid w:val="006A7BB4"/>
    <w:rsid w:val="006A7F1F"/>
    <w:rsid w:val="006B072B"/>
    <w:rsid w:val="006B17FC"/>
    <w:rsid w:val="006C0583"/>
    <w:rsid w:val="006C0589"/>
    <w:rsid w:val="006C65B1"/>
    <w:rsid w:val="006D2852"/>
    <w:rsid w:val="006D6999"/>
    <w:rsid w:val="006E0D5A"/>
    <w:rsid w:val="006E391F"/>
    <w:rsid w:val="006E6C86"/>
    <w:rsid w:val="006F0871"/>
    <w:rsid w:val="006F3EAB"/>
    <w:rsid w:val="00704AB0"/>
    <w:rsid w:val="00710087"/>
    <w:rsid w:val="0071616C"/>
    <w:rsid w:val="00720152"/>
    <w:rsid w:val="00722040"/>
    <w:rsid w:val="00724138"/>
    <w:rsid w:val="00725C75"/>
    <w:rsid w:val="007275F1"/>
    <w:rsid w:val="0073018D"/>
    <w:rsid w:val="00732B43"/>
    <w:rsid w:val="00733D83"/>
    <w:rsid w:val="007412AF"/>
    <w:rsid w:val="00742EA7"/>
    <w:rsid w:val="00747882"/>
    <w:rsid w:val="00753F44"/>
    <w:rsid w:val="00762F4C"/>
    <w:rsid w:val="00766271"/>
    <w:rsid w:val="007819F7"/>
    <w:rsid w:val="007828F6"/>
    <w:rsid w:val="00785CB2"/>
    <w:rsid w:val="00786D57"/>
    <w:rsid w:val="00790549"/>
    <w:rsid w:val="00790810"/>
    <w:rsid w:val="00793C4D"/>
    <w:rsid w:val="00794F5F"/>
    <w:rsid w:val="007A1895"/>
    <w:rsid w:val="007A4E19"/>
    <w:rsid w:val="007C2603"/>
    <w:rsid w:val="007C309B"/>
    <w:rsid w:val="007C49B5"/>
    <w:rsid w:val="007D0874"/>
    <w:rsid w:val="007D4444"/>
    <w:rsid w:val="007D4C58"/>
    <w:rsid w:val="007D5DBB"/>
    <w:rsid w:val="007E117B"/>
    <w:rsid w:val="007E299A"/>
    <w:rsid w:val="007E2D7D"/>
    <w:rsid w:val="007E68D0"/>
    <w:rsid w:val="007F0161"/>
    <w:rsid w:val="007F13F2"/>
    <w:rsid w:val="007F3C2F"/>
    <w:rsid w:val="00803754"/>
    <w:rsid w:val="00803FFD"/>
    <w:rsid w:val="008053CA"/>
    <w:rsid w:val="008110B6"/>
    <w:rsid w:val="0081235F"/>
    <w:rsid w:val="008148C0"/>
    <w:rsid w:val="00814B8E"/>
    <w:rsid w:val="00816994"/>
    <w:rsid w:val="00816D08"/>
    <w:rsid w:val="00821F9B"/>
    <w:rsid w:val="008256CF"/>
    <w:rsid w:val="008327F0"/>
    <w:rsid w:val="00832D10"/>
    <w:rsid w:val="008510F6"/>
    <w:rsid w:val="00852184"/>
    <w:rsid w:val="00856507"/>
    <w:rsid w:val="008660EE"/>
    <w:rsid w:val="00870223"/>
    <w:rsid w:val="008734BC"/>
    <w:rsid w:val="008742A3"/>
    <w:rsid w:val="0087553B"/>
    <w:rsid w:val="00875BA4"/>
    <w:rsid w:val="0088059F"/>
    <w:rsid w:val="008A1DC6"/>
    <w:rsid w:val="008A4778"/>
    <w:rsid w:val="008B0A08"/>
    <w:rsid w:val="008B2567"/>
    <w:rsid w:val="008B661D"/>
    <w:rsid w:val="008C5CFC"/>
    <w:rsid w:val="008C5FD3"/>
    <w:rsid w:val="008C7B61"/>
    <w:rsid w:val="008D104F"/>
    <w:rsid w:val="008E253B"/>
    <w:rsid w:val="008E4690"/>
    <w:rsid w:val="008F21B1"/>
    <w:rsid w:val="008F4514"/>
    <w:rsid w:val="008F65E3"/>
    <w:rsid w:val="0090131C"/>
    <w:rsid w:val="00902650"/>
    <w:rsid w:val="00903B8A"/>
    <w:rsid w:val="00905083"/>
    <w:rsid w:val="00905E60"/>
    <w:rsid w:val="00907E0D"/>
    <w:rsid w:val="00922446"/>
    <w:rsid w:val="00924143"/>
    <w:rsid w:val="00925F25"/>
    <w:rsid w:val="00926F87"/>
    <w:rsid w:val="00934E1E"/>
    <w:rsid w:val="00935C70"/>
    <w:rsid w:val="00941499"/>
    <w:rsid w:val="009427C7"/>
    <w:rsid w:val="00943C4C"/>
    <w:rsid w:val="009461D3"/>
    <w:rsid w:val="00952AA9"/>
    <w:rsid w:val="00956C0C"/>
    <w:rsid w:val="00961ADA"/>
    <w:rsid w:val="00977279"/>
    <w:rsid w:val="0098469A"/>
    <w:rsid w:val="0098483E"/>
    <w:rsid w:val="0098683E"/>
    <w:rsid w:val="00990116"/>
    <w:rsid w:val="0099458A"/>
    <w:rsid w:val="00994E28"/>
    <w:rsid w:val="00996B15"/>
    <w:rsid w:val="009A108B"/>
    <w:rsid w:val="009A2D09"/>
    <w:rsid w:val="009A3C05"/>
    <w:rsid w:val="009A41DD"/>
    <w:rsid w:val="009B18C8"/>
    <w:rsid w:val="009B3587"/>
    <w:rsid w:val="009B3C3F"/>
    <w:rsid w:val="009B6117"/>
    <w:rsid w:val="009C1DDC"/>
    <w:rsid w:val="009C4A84"/>
    <w:rsid w:val="009D4EFB"/>
    <w:rsid w:val="009D7041"/>
    <w:rsid w:val="009E1AA3"/>
    <w:rsid w:val="009E4234"/>
    <w:rsid w:val="009E4454"/>
    <w:rsid w:val="009E4D01"/>
    <w:rsid w:val="009E6EA1"/>
    <w:rsid w:val="009F4A84"/>
    <w:rsid w:val="009F619C"/>
    <w:rsid w:val="00A01566"/>
    <w:rsid w:val="00A02E7D"/>
    <w:rsid w:val="00A07677"/>
    <w:rsid w:val="00A15CF0"/>
    <w:rsid w:val="00A20003"/>
    <w:rsid w:val="00A2128D"/>
    <w:rsid w:val="00A346AF"/>
    <w:rsid w:val="00A35532"/>
    <w:rsid w:val="00A37522"/>
    <w:rsid w:val="00A4162B"/>
    <w:rsid w:val="00A41B40"/>
    <w:rsid w:val="00A41D39"/>
    <w:rsid w:val="00A43D23"/>
    <w:rsid w:val="00A478C6"/>
    <w:rsid w:val="00A5116A"/>
    <w:rsid w:val="00A56BE8"/>
    <w:rsid w:val="00A579EC"/>
    <w:rsid w:val="00A60507"/>
    <w:rsid w:val="00A650E9"/>
    <w:rsid w:val="00A8130C"/>
    <w:rsid w:val="00A81692"/>
    <w:rsid w:val="00A87409"/>
    <w:rsid w:val="00A92E50"/>
    <w:rsid w:val="00A93CC1"/>
    <w:rsid w:val="00A97180"/>
    <w:rsid w:val="00AA49DD"/>
    <w:rsid w:val="00AA4C84"/>
    <w:rsid w:val="00AA74BB"/>
    <w:rsid w:val="00AB4CEE"/>
    <w:rsid w:val="00AC4A96"/>
    <w:rsid w:val="00AD36FC"/>
    <w:rsid w:val="00AD4BE5"/>
    <w:rsid w:val="00AD7D66"/>
    <w:rsid w:val="00AE5E67"/>
    <w:rsid w:val="00AE715E"/>
    <w:rsid w:val="00AF08C3"/>
    <w:rsid w:val="00AF7DA9"/>
    <w:rsid w:val="00B05524"/>
    <w:rsid w:val="00B0682C"/>
    <w:rsid w:val="00B06B8B"/>
    <w:rsid w:val="00B07A16"/>
    <w:rsid w:val="00B3003D"/>
    <w:rsid w:val="00B35FBF"/>
    <w:rsid w:val="00B437FD"/>
    <w:rsid w:val="00B4680C"/>
    <w:rsid w:val="00B524E5"/>
    <w:rsid w:val="00B5661E"/>
    <w:rsid w:val="00B5787D"/>
    <w:rsid w:val="00B62FA6"/>
    <w:rsid w:val="00B63C6E"/>
    <w:rsid w:val="00B64D7A"/>
    <w:rsid w:val="00B701C9"/>
    <w:rsid w:val="00B73449"/>
    <w:rsid w:val="00B763BB"/>
    <w:rsid w:val="00B80E19"/>
    <w:rsid w:val="00B8413F"/>
    <w:rsid w:val="00B8533B"/>
    <w:rsid w:val="00B86D73"/>
    <w:rsid w:val="00B874C5"/>
    <w:rsid w:val="00B952B5"/>
    <w:rsid w:val="00BA5ACE"/>
    <w:rsid w:val="00BB08CB"/>
    <w:rsid w:val="00BB1676"/>
    <w:rsid w:val="00BB1F12"/>
    <w:rsid w:val="00BB2443"/>
    <w:rsid w:val="00BB59FA"/>
    <w:rsid w:val="00BC302A"/>
    <w:rsid w:val="00BC72F0"/>
    <w:rsid w:val="00BD1126"/>
    <w:rsid w:val="00BD17CC"/>
    <w:rsid w:val="00BD238A"/>
    <w:rsid w:val="00BD3862"/>
    <w:rsid w:val="00BE0FEC"/>
    <w:rsid w:val="00BE2870"/>
    <w:rsid w:val="00BE36D7"/>
    <w:rsid w:val="00BE49BB"/>
    <w:rsid w:val="00BE7414"/>
    <w:rsid w:val="00BF43E4"/>
    <w:rsid w:val="00BF451A"/>
    <w:rsid w:val="00C05751"/>
    <w:rsid w:val="00C07D32"/>
    <w:rsid w:val="00C125B3"/>
    <w:rsid w:val="00C134F5"/>
    <w:rsid w:val="00C15DB4"/>
    <w:rsid w:val="00C20A7F"/>
    <w:rsid w:val="00C24F07"/>
    <w:rsid w:val="00C25378"/>
    <w:rsid w:val="00C25887"/>
    <w:rsid w:val="00C25AF1"/>
    <w:rsid w:val="00C30043"/>
    <w:rsid w:val="00C330D6"/>
    <w:rsid w:val="00C345F7"/>
    <w:rsid w:val="00C36AC2"/>
    <w:rsid w:val="00C409A7"/>
    <w:rsid w:val="00C41CF2"/>
    <w:rsid w:val="00C426E5"/>
    <w:rsid w:val="00C443FA"/>
    <w:rsid w:val="00C566AD"/>
    <w:rsid w:val="00C6119C"/>
    <w:rsid w:val="00C633D3"/>
    <w:rsid w:val="00C661C9"/>
    <w:rsid w:val="00C72562"/>
    <w:rsid w:val="00C72CEC"/>
    <w:rsid w:val="00C73856"/>
    <w:rsid w:val="00C8196E"/>
    <w:rsid w:val="00C81CFE"/>
    <w:rsid w:val="00C82509"/>
    <w:rsid w:val="00C84CD7"/>
    <w:rsid w:val="00C90C8D"/>
    <w:rsid w:val="00C92312"/>
    <w:rsid w:val="00C928E8"/>
    <w:rsid w:val="00CA58D3"/>
    <w:rsid w:val="00CA755C"/>
    <w:rsid w:val="00CB0862"/>
    <w:rsid w:val="00CB13F5"/>
    <w:rsid w:val="00CB2485"/>
    <w:rsid w:val="00CC1E7F"/>
    <w:rsid w:val="00CC7048"/>
    <w:rsid w:val="00CD25A4"/>
    <w:rsid w:val="00CD61D8"/>
    <w:rsid w:val="00CE2AA8"/>
    <w:rsid w:val="00CE3971"/>
    <w:rsid w:val="00CE4589"/>
    <w:rsid w:val="00CE5DBA"/>
    <w:rsid w:val="00CE60B8"/>
    <w:rsid w:val="00CF01EA"/>
    <w:rsid w:val="00CF06A0"/>
    <w:rsid w:val="00CF18D6"/>
    <w:rsid w:val="00CF1A11"/>
    <w:rsid w:val="00CF2130"/>
    <w:rsid w:val="00CF35F1"/>
    <w:rsid w:val="00CF4E5A"/>
    <w:rsid w:val="00D01D73"/>
    <w:rsid w:val="00D07E24"/>
    <w:rsid w:val="00D1249B"/>
    <w:rsid w:val="00D136A1"/>
    <w:rsid w:val="00D14FF7"/>
    <w:rsid w:val="00D2767B"/>
    <w:rsid w:val="00D3154E"/>
    <w:rsid w:val="00D317E1"/>
    <w:rsid w:val="00D36B6D"/>
    <w:rsid w:val="00D44E0E"/>
    <w:rsid w:val="00D469F9"/>
    <w:rsid w:val="00D51A2C"/>
    <w:rsid w:val="00D5600D"/>
    <w:rsid w:val="00D567F6"/>
    <w:rsid w:val="00D67788"/>
    <w:rsid w:val="00D71546"/>
    <w:rsid w:val="00D72B75"/>
    <w:rsid w:val="00D762F7"/>
    <w:rsid w:val="00D82B15"/>
    <w:rsid w:val="00D902E3"/>
    <w:rsid w:val="00D979B9"/>
    <w:rsid w:val="00DA1B0A"/>
    <w:rsid w:val="00DA2BE5"/>
    <w:rsid w:val="00DA607D"/>
    <w:rsid w:val="00DB7AD9"/>
    <w:rsid w:val="00DB7D9E"/>
    <w:rsid w:val="00DC31CD"/>
    <w:rsid w:val="00DD0479"/>
    <w:rsid w:val="00DD3C93"/>
    <w:rsid w:val="00DD4403"/>
    <w:rsid w:val="00DD7DA5"/>
    <w:rsid w:val="00DE0040"/>
    <w:rsid w:val="00DE1889"/>
    <w:rsid w:val="00DE19D5"/>
    <w:rsid w:val="00DF007E"/>
    <w:rsid w:val="00DF0D68"/>
    <w:rsid w:val="00DF2DEB"/>
    <w:rsid w:val="00E00C37"/>
    <w:rsid w:val="00E054CB"/>
    <w:rsid w:val="00E06DBF"/>
    <w:rsid w:val="00E07D63"/>
    <w:rsid w:val="00E10544"/>
    <w:rsid w:val="00E13DD8"/>
    <w:rsid w:val="00E17D09"/>
    <w:rsid w:val="00E17E90"/>
    <w:rsid w:val="00E20E3A"/>
    <w:rsid w:val="00E25B5F"/>
    <w:rsid w:val="00E338FF"/>
    <w:rsid w:val="00E41386"/>
    <w:rsid w:val="00E45A40"/>
    <w:rsid w:val="00E50858"/>
    <w:rsid w:val="00E54BB1"/>
    <w:rsid w:val="00E56EF0"/>
    <w:rsid w:val="00E6181F"/>
    <w:rsid w:val="00E641C3"/>
    <w:rsid w:val="00E645C5"/>
    <w:rsid w:val="00E759BC"/>
    <w:rsid w:val="00E839A9"/>
    <w:rsid w:val="00E84C95"/>
    <w:rsid w:val="00E93497"/>
    <w:rsid w:val="00E960A2"/>
    <w:rsid w:val="00E96DB6"/>
    <w:rsid w:val="00EA25CA"/>
    <w:rsid w:val="00EB095D"/>
    <w:rsid w:val="00EB0D72"/>
    <w:rsid w:val="00EB19BE"/>
    <w:rsid w:val="00EB1F44"/>
    <w:rsid w:val="00EB24C3"/>
    <w:rsid w:val="00EB32FE"/>
    <w:rsid w:val="00EB47C7"/>
    <w:rsid w:val="00EB4D93"/>
    <w:rsid w:val="00EC0DA7"/>
    <w:rsid w:val="00EC42D9"/>
    <w:rsid w:val="00ED2C62"/>
    <w:rsid w:val="00EE6F76"/>
    <w:rsid w:val="00F00EEE"/>
    <w:rsid w:val="00F0281E"/>
    <w:rsid w:val="00F035F7"/>
    <w:rsid w:val="00F03D02"/>
    <w:rsid w:val="00F03EE6"/>
    <w:rsid w:val="00F046EE"/>
    <w:rsid w:val="00F05375"/>
    <w:rsid w:val="00F07C1E"/>
    <w:rsid w:val="00F17437"/>
    <w:rsid w:val="00F23BAA"/>
    <w:rsid w:val="00F23E9D"/>
    <w:rsid w:val="00F3172B"/>
    <w:rsid w:val="00F34427"/>
    <w:rsid w:val="00F37F57"/>
    <w:rsid w:val="00F4268B"/>
    <w:rsid w:val="00F4660C"/>
    <w:rsid w:val="00F4661E"/>
    <w:rsid w:val="00F47194"/>
    <w:rsid w:val="00F50016"/>
    <w:rsid w:val="00F50E3A"/>
    <w:rsid w:val="00F52507"/>
    <w:rsid w:val="00F53C3B"/>
    <w:rsid w:val="00F57F2C"/>
    <w:rsid w:val="00F710FC"/>
    <w:rsid w:val="00F76208"/>
    <w:rsid w:val="00F7694F"/>
    <w:rsid w:val="00F80065"/>
    <w:rsid w:val="00F8028C"/>
    <w:rsid w:val="00F83E00"/>
    <w:rsid w:val="00F9480F"/>
    <w:rsid w:val="00F957FF"/>
    <w:rsid w:val="00FA1A53"/>
    <w:rsid w:val="00FA1A62"/>
    <w:rsid w:val="00FA5464"/>
    <w:rsid w:val="00FA5A8D"/>
    <w:rsid w:val="00FA7999"/>
    <w:rsid w:val="00FB2D3B"/>
    <w:rsid w:val="00FB5C21"/>
    <w:rsid w:val="00FB669B"/>
    <w:rsid w:val="00FB6989"/>
    <w:rsid w:val="00FC0147"/>
    <w:rsid w:val="00FC29E2"/>
    <w:rsid w:val="00FC2D57"/>
    <w:rsid w:val="00FC5FCF"/>
    <w:rsid w:val="00FC6310"/>
    <w:rsid w:val="00FC7C99"/>
    <w:rsid w:val="00FD2090"/>
    <w:rsid w:val="00FE05B6"/>
    <w:rsid w:val="00FE5299"/>
    <w:rsid w:val="00FE698F"/>
    <w:rsid w:val="00FF6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CC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96B1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96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6B1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055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83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hyperlink" Target="http://www.sorubak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</TotalTime>
  <Pages>3</Pages>
  <Words>317</Words>
  <Characters>1810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Pc</dc:creator>
  <cp:keywords>www.sorubak.com</cp:keywords>
  <dc:description/>
  <cp:lastModifiedBy>EDANUR HANIM</cp:lastModifiedBy>
  <cp:revision>9</cp:revision>
  <dcterms:created xsi:type="dcterms:W3CDTF">2011-12-20T17:11:00Z</dcterms:created>
  <dcterms:modified xsi:type="dcterms:W3CDTF">2011-12-25T18:45:00Z</dcterms:modified>
  <cp:category>www.sorubak.com</cp:category>
  <cp:contentType>www.sorubak.com</cp:contentType>
  <cp:contentStatus>www.sorubak.com</cp:contentStatus>
</cp:coreProperties>
</file>