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097" w:rsidRPr="00B970A4" w:rsidRDefault="008C7097" w:rsidP="00DD0723">
      <w:pPr>
        <w:jc w:val="center"/>
        <w:rPr>
          <w:sz w:val="18"/>
          <w:szCs w:val="18"/>
        </w:rPr>
      </w:pPr>
      <w:r w:rsidRPr="00B970A4">
        <w:rPr>
          <w:sz w:val="18"/>
          <w:szCs w:val="18"/>
        </w:rPr>
        <w:t>2011-2012 EĞİTİM-ÖĞRETİM YILI</w:t>
      </w:r>
    </w:p>
    <w:p w:rsidR="008C7097" w:rsidRPr="00B970A4" w:rsidRDefault="008C7097" w:rsidP="00DD0723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YAYLAPINAR İLKÖĞRETİM OKULU </w:t>
      </w:r>
      <w:r>
        <w:rPr>
          <w:sz w:val="18"/>
          <w:szCs w:val="18"/>
        </w:rPr>
        <w:br/>
        <w:t>4</w:t>
      </w:r>
      <w:r w:rsidRPr="00B970A4">
        <w:rPr>
          <w:sz w:val="18"/>
          <w:szCs w:val="18"/>
        </w:rPr>
        <w:t>/A SINIFI SERBEST ETKİNLİKLER DERSİ YILLIK ÇALIŞMA PLANI</w:t>
      </w:r>
    </w:p>
    <w:p w:rsidR="008C7097" w:rsidRPr="00B970A4" w:rsidRDefault="008C7097">
      <w:pPr>
        <w:rPr>
          <w:sz w:val="18"/>
          <w:szCs w:val="18"/>
        </w:rPr>
      </w:pPr>
    </w:p>
    <w:tbl>
      <w:tblPr>
        <w:tblW w:w="5442" w:type="pct"/>
        <w:tblInd w:w="-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0"/>
        <w:gridCol w:w="601"/>
        <w:gridCol w:w="551"/>
        <w:gridCol w:w="647"/>
        <w:gridCol w:w="3903"/>
        <w:gridCol w:w="4380"/>
        <w:gridCol w:w="6"/>
        <w:gridCol w:w="4789"/>
      </w:tblGrid>
      <w:tr w:rsidR="008C7097" w:rsidRPr="00255502" w:rsidTr="00B970A4">
        <w:trPr>
          <w:cantSplit/>
          <w:trHeight w:val="851"/>
        </w:trPr>
        <w:tc>
          <w:tcPr>
            <w:tcW w:w="194" w:type="pc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AY</w:t>
            </w:r>
          </w:p>
        </w:tc>
        <w:tc>
          <w:tcPr>
            <w:tcW w:w="194" w:type="pc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HAFTA</w:t>
            </w:r>
          </w:p>
        </w:tc>
        <w:tc>
          <w:tcPr>
            <w:tcW w:w="178" w:type="pc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SAAT</w:t>
            </w:r>
          </w:p>
        </w:tc>
        <w:tc>
          <w:tcPr>
            <w:tcW w:w="209" w:type="pc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TARİH</w:t>
            </w:r>
          </w:p>
        </w:tc>
        <w:tc>
          <w:tcPr>
            <w:tcW w:w="1261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ETKİNLİKLER</w:t>
            </w:r>
          </w:p>
        </w:tc>
        <w:tc>
          <w:tcPr>
            <w:tcW w:w="1417" w:type="pct"/>
            <w:gridSpan w:val="2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KULLANILAN EĞİTİM TEKNOLOJİLERİ, ARAÇ VE GEREÇLER</w:t>
            </w:r>
          </w:p>
        </w:tc>
        <w:tc>
          <w:tcPr>
            <w:tcW w:w="1547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DERSİN İŞLENİŞİ</w:t>
            </w:r>
          </w:p>
        </w:tc>
      </w:tr>
      <w:tr w:rsidR="008C7097" w:rsidRPr="00255502" w:rsidTr="00255502">
        <w:trPr>
          <w:cantSplit/>
          <w:trHeight w:hRule="exact" w:val="454"/>
        </w:trPr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EYLÜL</w:t>
            </w: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4.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19</w:t>
            </w:r>
          </w:p>
        </w:tc>
        <w:tc>
          <w:tcPr>
            <w:tcW w:w="1261" w:type="pct"/>
          </w:tcPr>
          <w:p w:rsidR="008C7097" w:rsidRPr="00255502" w:rsidRDefault="008C7097" w:rsidP="00255502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8C7097" w:rsidRPr="00255502" w:rsidRDefault="008C7097" w:rsidP="00255502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3.Sınıfta öğrenilen şarkıların söylenmesi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6A1240">
            <w:pPr>
              <w:pStyle w:val="BodyText"/>
              <w:spacing w:after="0"/>
              <w:rPr>
                <w:bCs/>
                <w:sz w:val="18"/>
                <w:szCs w:val="18"/>
              </w:rPr>
            </w:pPr>
          </w:p>
          <w:p w:rsidR="008C7097" w:rsidRPr="00255502" w:rsidRDefault="008C7097" w:rsidP="006A1240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Cd ve Cd çalar veya bilgisayar</w:t>
            </w:r>
          </w:p>
        </w:tc>
        <w:tc>
          <w:tcPr>
            <w:tcW w:w="1547" w:type="pct"/>
          </w:tcPr>
          <w:p w:rsidR="008C7097" w:rsidRPr="00255502" w:rsidRDefault="008C7097" w:rsidP="006D2F39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4.Sınıfta öğrenilen şarkıların  önce tarafımdan söylenip</w:t>
            </w:r>
          </w:p>
          <w:p w:rsidR="008C7097" w:rsidRPr="00255502" w:rsidRDefault="008C7097" w:rsidP="006D2F39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sonra solo ve koro olarak  öğrencilerce söylenmesi,</w:t>
            </w:r>
          </w:p>
        </w:tc>
      </w:tr>
      <w:tr w:rsidR="008C7097" w:rsidRPr="00255502" w:rsidTr="00B970A4">
        <w:trPr>
          <w:cantSplit/>
          <w:trHeight w:hRule="exact" w:val="418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20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Akrostiş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6A1240">
            <w:pPr>
              <w:rPr>
                <w:bCs/>
                <w:sz w:val="18"/>
                <w:szCs w:val="18"/>
              </w:rPr>
            </w:pPr>
          </w:p>
          <w:p w:rsidR="008C7097" w:rsidRPr="00255502" w:rsidRDefault="008C7097" w:rsidP="006A1240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Akrostiş çalışma kağıdı</w:t>
            </w:r>
          </w:p>
        </w:tc>
        <w:tc>
          <w:tcPr>
            <w:tcW w:w="1547" w:type="pct"/>
          </w:tcPr>
          <w:p w:rsidR="008C7097" w:rsidRPr="00255502" w:rsidRDefault="008C7097" w:rsidP="006D2F39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Öğrencilerin akrostiş çalışması hakkındaki bilgileri tazelenerek önceden hazırlanmış olan akrostiş çalışmasının yapılması.</w:t>
            </w:r>
          </w:p>
        </w:tc>
      </w:tr>
      <w:tr w:rsidR="008C7097" w:rsidRPr="00255502" w:rsidTr="00B970A4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21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Boyama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6A1240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Boyama Kağıdı, boya kalemleri</w:t>
            </w:r>
          </w:p>
        </w:tc>
        <w:tc>
          <w:tcPr>
            <w:tcW w:w="1547" w:type="pct"/>
          </w:tcPr>
          <w:p w:rsidR="008C7097" w:rsidRPr="00255502" w:rsidRDefault="008C7097" w:rsidP="006A1240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Çizgi film karakterleriyle ilgili boyama sayfasının öğrenciler tarafından  zevklerine göre boyanması.</w:t>
            </w:r>
          </w:p>
        </w:tc>
      </w:tr>
      <w:tr w:rsidR="008C7097" w:rsidRPr="00255502" w:rsidTr="00B970A4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5.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26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Hikaye Tamamlama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6A1240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Hikaye tamamlama etkinlik kağıdı</w:t>
            </w:r>
          </w:p>
        </w:tc>
        <w:tc>
          <w:tcPr>
            <w:tcW w:w="1547" w:type="pct"/>
          </w:tcPr>
          <w:p w:rsidR="008C7097" w:rsidRPr="00255502" w:rsidRDefault="008C7097" w:rsidP="006A1240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Yarım bırakılmış bir hikayenin öğrencilerin hayalgücüne göre tamamlanması ve hikaye görselinin oluşturulması.</w:t>
            </w:r>
          </w:p>
        </w:tc>
      </w:tr>
      <w:tr w:rsidR="008C7097" w:rsidRPr="00255502" w:rsidTr="00B970A4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27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Kes, Katla, Yapıştır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6A1240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Kes, katla, yapıştır etkinlik kağıtları , makas, yapıştırıcı</w:t>
            </w:r>
          </w:p>
        </w:tc>
        <w:tc>
          <w:tcPr>
            <w:tcW w:w="1547" w:type="pct"/>
          </w:tcPr>
          <w:p w:rsidR="008C7097" w:rsidRPr="00255502" w:rsidRDefault="008C7097" w:rsidP="006A1240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Verilen etkinlik kağıdındaki aslan yüzü parçalarının kes katla, yapıştır etkinlikleriyle birleştirilmesi.</w:t>
            </w:r>
          </w:p>
        </w:tc>
      </w:tr>
      <w:tr w:rsidR="008C7097" w:rsidRPr="00255502" w:rsidTr="00B970A4">
        <w:trPr>
          <w:cantSplit/>
          <w:trHeight w:hRule="exact" w:val="627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28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Su Doku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6A1240">
            <w:pPr>
              <w:rPr>
                <w:bCs/>
                <w:sz w:val="18"/>
                <w:szCs w:val="18"/>
              </w:rPr>
            </w:pPr>
          </w:p>
          <w:p w:rsidR="008C7097" w:rsidRPr="00255502" w:rsidRDefault="008C7097" w:rsidP="006A1240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Su doku bulmacası çıktıları</w:t>
            </w:r>
          </w:p>
        </w:tc>
        <w:tc>
          <w:tcPr>
            <w:tcW w:w="1547" w:type="pct"/>
          </w:tcPr>
          <w:p w:rsidR="008C7097" w:rsidRPr="00255502" w:rsidRDefault="008C7097" w:rsidP="00DF45F0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 xml:space="preserve">Zeka geliştirici bir Japon bulmacası olan su doku hakkında öğrencilere bilgi verilerek.sınıfa dağıtılan bulmacaların öğrenciler tarafından çözülmesi. </w:t>
            </w:r>
          </w:p>
        </w:tc>
      </w:tr>
      <w:tr w:rsidR="008C7097" w:rsidRPr="00255502" w:rsidTr="00B970A4">
        <w:trPr>
          <w:cantSplit/>
          <w:trHeight w:hRule="exact" w:val="707"/>
        </w:trPr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EKİM</w:t>
            </w: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8C7097" w:rsidRPr="00255502" w:rsidRDefault="008C7097" w:rsidP="006A1240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Origami (kağıt katlama )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6A1240">
            <w:pPr>
              <w:pStyle w:val="BodyText"/>
              <w:spacing w:after="0"/>
              <w:rPr>
                <w:bCs/>
                <w:sz w:val="18"/>
                <w:szCs w:val="18"/>
              </w:rPr>
            </w:pPr>
          </w:p>
          <w:p w:rsidR="008C7097" w:rsidRPr="00255502" w:rsidRDefault="008C7097" w:rsidP="006A1240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Kağıt katlama etkinlik kağıtları.</w:t>
            </w:r>
          </w:p>
        </w:tc>
        <w:tc>
          <w:tcPr>
            <w:tcW w:w="1547" w:type="pct"/>
          </w:tcPr>
          <w:p w:rsidR="008C7097" w:rsidRPr="00255502" w:rsidRDefault="008C7097" w:rsidP="00BA0B93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Yönergelere uygun olarak öğrencilere verilen kağıtların katlanarak ortaya ayı yüzü çıkarılması ve ortaya çıkan ürünün boyanması.</w:t>
            </w:r>
          </w:p>
          <w:p w:rsidR="008C7097" w:rsidRPr="00255502" w:rsidRDefault="008C7097" w:rsidP="00BA0B93">
            <w:pPr>
              <w:rPr>
                <w:sz w:val="18"/>
                <w:szCs w:val="18"/>
              </w:rPr>
            </w:pPr>
          </w:p>
          <w:p w:rsidR="008C7097" w:rsidRPr="00255502" w:rsidRDefault="008C7097" w:rsidP="00BA0B93">
            <w:pPr>
              <w:rPr>
                <w:sz w:val="18"/>
                <w:szCs w:val="18"/>
              </w:rPr>
            </w:pPr>
          </w:p>
          <w:p w:rsidR="008C7097" w:rsidRPr="00255502" w:rsidRDefault="008C7097" w:rsidP="00BA0B93">
            <w:pPr>
              <w:rPr>
                <w:sz w:val="18"/>
                <w:szCs w:val="18"/>
              </w:rPr>
            </w:pPr>
          </w:p>
          <w:p w:rsidR="008C7097" w:rsidRPr="00255502" w:rsidRDefault="008C7097" w:rsidP="00BA0B93">
            <w:pPr>
              <w:rPr>
                <w:sz w:val="18"/>
                <w:szCs w:val="18"/>
              </w:rPr>
            </w:pPr>
          </w:p>
          <w:p w:rsidR="008C7097" w:rsidRPr="00255502" w:rsidRDefault="008C7097" w:rsidP="00BA0B93">
            <w:pPr>
              <w:rPr>
                <w:sz w:val="18"/>
                <w:szCs w:val="18"/>
              </w:rPr>
            </w:pPr>
          </w:p>
        </w:tc>
      </w:tr>
      <w:tr w:rsidR="008C7097" w:rsidRPr="00255502" w:rsidTr="00B970A4">
        <w:trPr>
          <w:cantSplit/>
          <w:trHeight w:hRule="exact" w:val="716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4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Dil Tekerlemeleri-Yanıltmacalar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6A1240">
            <w:pPr>
              <w:rPr>
                <w:bCs/>
                <w:sz w:val="18"/>
                <w:szCs w:val="18"/>
              </w:rPr>
            </w:pPr>
          </w:p>
          <w:p w:rsidR="008C7097" w:rsidRPr="00255502" w:rsidRDefault="008C7097" w:rsidP="006A1240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Mevcut dil tekerlemeleri</w:t>
            </w:r>
          </w:p>
        </w:tc>
        <w:tc>
          <w:tcPr>
            <w:tcW w:w="1547" w:type="pct"/>
          </w:tcPr>
          <w:p w:rsidR="008C7097" w:rsidRPr="00255502" w:rsidRDefault="008C7097" w:rsidP="00E172E8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Öncelikli olarak öğrencilerin bildiği dil tekerlemeleri, ardından öğretmen tarafından aktarılanların söylenilmesi.(Kırk küp, kırkı da kulpu kırık küp.) gibi.</w:t>
            </w:r>
          </w:p>
        </w:tc>
      </w:tr>
      <w:tr w:rsidR="008C7097" w:rsidRPr="00255502" w:rsidTr="00B970A4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5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İşlemi Yap Sonuçları Boya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6A1240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Etkinlik kağıdı, kalem, silgi</w:t>
            </w:r>
          </w:p>
        </w:tc>
        <w:tc>
          <w:tcPr>
            <w:tcW w:w="1547" w:type="pct"/>
          </w:tcPr>
          <w:p w:rsidR="008C7097" w:rsidRPr="00255502" w:rsidRDefault="008C7097" w:rsidP="005D776E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Etkinlikte verilen çarpma işlemlerinin yapılarak  sonuçlarına göre resmin ilgili renge boyanması.</w:t>
            </w:r>
          </w:p>
        </w:tc>
      </w:tr>
      <w:tr w:rsidR="008C7097" w:rsidRPr="00255502" w:rsidTr="00B970A4">
        <w:trPr>
          <w:cantSplit/>
          <w:trHeight w:hRule="exact" w:val="663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10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8C7097" w:rsidRPr="00255502" w:rsidRDefault="008C7097" w:rsidP="006A1240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Resimlerden Hikaye Oluşturma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6A1240">
            <w:pPr>
              <w:pStyle w:val="BodyText"/>
              <w:spacing w:after="0"/>
              <w:rPr>
                <w:bCs/>
                <w:sz w:val="18"/>
                <w:szCs w:val="18"/>
              </w:rPr>
            </w:pPr>
          </w:p>
          <w:p w:rsidR="008C7097" w:rsidRPr="00255502" w:rsidRDefault="008C7097" w:rsidP="006A1240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Hikaye oluşturma etkinlik kağıdı</w:t>
            </w:r>
          </w:p>
        </w:tc>
        <w:tc>
          <w:tcPr>
            <w:tcW w:w="1547" w:type="pct"/>
          </w:tcPr>
          <w:p w:rsidR="008C7097" w:rsidRPr="00255502" w:rsidRDefault="008C7097" w:rsidP="00DE4393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Öğrencilerin, verilen resimlerden yola çıkarak haygülgüçlerine göre bir hikaye oluşturması ve oluşturduğu hikayeyi görselleştirmesi.</w:t>
            </w:r>
          </w:p>
        </w:tc>
      </w:tr>
      <w:tr w:rsidR="008C7097" w:rsidRPr="00255502" w:rsidTr="00B970A4">
        <w:trPr>
          <w:cantSplit/>
          <w:trHeight w:hRule="exact" w:val="432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11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Film İzleme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6A1240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Kuva-i Milliye Destanı cd’si</w:t>
            </w:r>
          </w:p>
        </w:tc>
        <w:tc>
          <w:tcPr>
            <w:tcW w:w="1547" w:type="pct"/>
          </w:tcPr>
          <w:p w:rsidR="008C7097" w:rsidRPr="00255502" w:rsidRDefault="008C7097" w:rsidP="006A1240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Kartallı Kazım’ı anlatan filmin izlenilmesi,izlenilenler hakkındaki düşüncelerin yazılı ve sözlü ifade edilmesi.</w:t>
            </w:r>
          </w:p>
        </w:tc>
      </w:tr>
      <w:tr w:rsidR="008C7097" w:rsidRPr="00255502" w:rsidTr="00B970A4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12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Hacivat Karagöz Oyunu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6A1240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Oyun metni, bulunabilirse Hacivat-Karagöz kostümleri.</w:t>
            </w:r>
          </w:p>
        </w:tc>
        <w:tc>
          <w:tcPr>
            <w:tcW w:w="1547" w:type="pct"/>
          </w:tcPr>
          <w:p w:rsidR="008C7097" w:rsidRPr="00255502" w:rsidRDefault="008C7097" w:rsidP="00022DEE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Öğrencilere önceden dağıtılan oyun metinlerinin canlandırılması.</w:t>
            </w:r>
          </w:p>
        </w:tc>
      </w:tr>
      <w:tr w:rsidR="008C7097" w:rsidRPr="00255502" w:rsidTr="00B970A4">
        <w:trPr>
          <w:cantSplit/>
          <w:trHeight w:hRule="exact" w:val="260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17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Akrostiş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6A1240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Akrostiş çalışma kağıdı</w:t>
            </w:r>
          </w:p>
        </w:tc>
        <w:tc>
          <w:tcPr>
            <w:tcW w:w="1547" w:type="pct"/>
          </w:tcPr>
          <w:p w:rsidR="008C7097" w:rsidRPr="00255502" w:rsidRDefault="008C7097" w:rsidP="006A1240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Hazırlanmış olan akrostiş çalışmasının yapılması.</w:t>
            </w:r>
          </w:p>
        </w:tc>
      </w:tr>
      <w:tr w:rsidR="008C7097" w:rsidRPr="00255502" w:rsidTr="00B970A4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18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Güzel Yazı Yazma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6A1240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Etkinlik kağıdı.</w:t>
            </w:r>
          </w:p>
        </w:tc>
        <w:tc>
          <w:tcPr>
            <w:tcW w:w="1547" w:type="pct"/>
          </w:tcPr>
          <w:p w:rsidR="008C7097" w:rsidRPr="00255502" w:rsidRDefault="008C7097" w:rsidP="006A1240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Çalışma kağıdında  verilmiş olan metnin,sağ sütuna el yazısı ile düzgün bir şekilde yazılması,resimlendirilmesi.</w:t>
            </w:r>
          </w:p>
        </w:tc>
      </w:tr>
      <w:tr w:rsidR="008C7097" w:rsidRPr="00255502" w:rsidTr="00B970A4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19</w:t>
            </w:r>
          </w:p>
        </w:tc>
        <w:tc>
          <w:tcPr>
            <w:tcW w:w="1261" w:type="pct"/>
          </w:tcPr>
          <w:p w:rsidR="008C7097" w:rsidRPr="00255502" w:rsidRDefault="008C7097" w:rsidP="00BB47EF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Boyama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B47EF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Boyama Kağıdı, boya kalemleri</w:t>
            </w:r>
          </w:p>
        </w:tc>
        <w:tc>
          <w:tcPr>
            <w:tcW w:w="1547" w:type="pct"/>
          </w:tcPr>
          <w:p w:rsidR="008C7097" w:rsidRPr="00255502" w:rsidRDefault="008C7097" w:rsidP="00BB47EF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Çizgi film karakterleriyle ilgili boyama sayfasının öğrenciler tarafından  zevklerine göre boyanması.</w:t>
            </w:r>
          </w:p>
        </w:tc>
      </w:tr>
      <w:tr w:rsidR="008C7097" w:rsidRPr="00255502" w:rsidTr="00BD256C">
        <w:trPr>
          <w:cantSplit/>
          <w:trHeight w:val="851"/>
        </w:trPr>
        <w:tc>
          <w:tcPr>
            <w:tcW w:w="194" w:type="pc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AY</w:t>
            </w:r>
          </w:p>
        </w:tc>
        <w:tc>
          <w:tcPr>
            <w:tcW w:w="194" w:type="pc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HAFTA</w:t>
            </w:r>
          </w:p>
        </w:tc>
        <w:tc>
          <w:tcPr>
            <w:tcW w:w="178" w:type="pc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SAAT</w:t>
            </w:r>
          </w:p>
        </w:tc>
        <w:tc>
          <w:tcPr>
            <w:tcW w:w="209" w:type="pc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TARİH</w:t>
            </w:r>
          </w:p>
        </w:tc>
        <w:tc>
          <w:tcPr>
            <w:tcW w:w="1261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ETKİNLİKLER</w:t>
            </w:r>
          </w:p>
        </w:tc>
        <w:tc>
          <w:tcPr>
            <w:tcW w:w="1417" w:type="pct"/>
            <w:gridSpan w:val="2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KULLANILAN EĞİTİM TEKNOLOJİLERİ, ARAÇ VE GEREÇLER</w:t>
            </w:r>
          </w:p>
        </w:tc>
        <w:tc>
          <w:tcPr>
            <w:tcW w:w="1547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DERSİN İŞLENİŞİ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EKİM</w:t>
            </w:r>
          </w:p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4.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24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Hikaye Tamamlama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6A1240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Hikaye tamamlama etkinlik kağıdı</w:t>
            </w:r>
          </w:p>
        </w:tc>
        <w:tc>
          <w:tcPr>
            <w:tcW w:w="1547" w:type="pct"/>
          </w:tcPr>
          <w:p w:rsidR="008C7097" w:rsidRPr="00255502" w:rsidRDefault="008C7097" w:rsidP="006A1240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Yarım bırakılmış bir hikayenin öğrencilerin hayalgücüne göre tamamlanması ve hikaye görselinin oluşturulması.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25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Kes, Katla, Yapıştır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6A1240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Kes, katla, yapıştır etkinlik kağıtları , makas, yapıştırıcı</w:t>
            </w:r>
          </w:p>
        </w:tc>
        <w:tc>
          <w:tcPr>
            <w:tcW w:w="1547" w:type="pct"/>
          </w:tcPr>
          <w:p w:rsidR="008C7097" w:rsidRPr="00255502" w:rsidRDefault="008C7097" w:rsidP="000C56FD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Verilen etkinlik kağıdındakiMario parçalarının kes katla, yapıştır etkinlikleriyle birleştirilmesi.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26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Film İzleme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6A1240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“Bir Cumhuriyet Öyküsü” adlı belgesel cd’si</w:t>
            </w:r>
          </w:p>
        </w:tc>
        <w:tc>
          <w:tcPr>
            <w:tcW w:w="1547" w:type="pct"/>
          </w:tcPr>
          <w:p w:rsidR="008C7097" w:rsidRPr="00255502" w:rsidRDefault="008C7097" w:rsidP="006A1240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29 Ekim Cumhuriyet Bayramı nedeniyle “Bir Cumhuriyet Öyküsü” adlı belgeselin izlenilmesi.</w:t>
            </w:r>
          </w:p>
        </w:tc>
      </w:tr>
      <w:tr w:rsidR="008C7097" w:rsidRPr="00255502" w:rsidTr="00B970A4">
        <w:trPr>
          <w:cantSplit/>
          <w:trHeight w:hRule="exact" w:val="411"/>
        </w:trPr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EKİM - KASIM</w:t>
            </w: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A347E5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5. HAFTA</w:t>
            </w:r>
            <w:r w:rsidRPr="00255502">
              <w:rPr>
                <w:sz w:val="18"/>
                <w:szCs w:val="18"/>
              </w:rPr>
              <w:br/>
              <w:t>1.HAFTA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31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Su Doku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6A1240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Su doku bulmacası çıktıları</w:t>
            </w:r>
          </w:p>
        </w:tc>
        <w:tc>
          <w:tcPr>
            <w:tcW w:w="1547" w:type="pct"/>
          </w:tcPr>
          <w:p w:rsidR="008C7097" w:rsidRPr="00255502" w:rsidRDefault="008C7097" w:rsidP="00DE7E69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 xml:space="preserve">Zeka geliştirici bir Japon bulmacası olan su doku bulmacasının öğrenciler tarafından çözülmesi. </w:t>
            </w:r>
          </w:p>
        </w:tc>
      </w:tr>
      <w:tr w:rsidR="008C7097" w:rsidRPr="00255502" w:rsidTr="000C56FD">
        <w:trPr>
          <w:cantSplit/>
          <w:trHeight w:hRule="exact" w:val="707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01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8C7097" w:rsidRPr="00255502" w:rsidRDefault="008C7097" w:rsidP="00BA6551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Origami (kağıt katlama )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pStyle w:val="BodyText"/>
              <w:spacing w:after="0"/>
              <w:rPr>
                <w:bCs/>
                <w:sz w:val="18"/>
                <w:szCs w:val="18"/>
              </w:rPr>
            </w:pPr>
          </w:p>
          <w:p w:rsidR="008C7097" w:rsidRPr="00255502" w:rsidRDefault="008C7097" w:rsidP="00BA6551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Kağıt katlama etkinlik kağıtları.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Yönergelere uygun olarak öğrencilere verilen kağıtların katlanarak ortaya köpek yüzü çıkarılması ve ortaya çıkan ürünün boyanması.</w:t>
            </w:r>
          </w:p>
          <w:p w:rsidR="008C7097" w:rsidRPr="00255502" w:rsidRDefault="008C7097" w:rsidP="00BA6551">
            <w:pPr>
              <w:rPr>
                <w:sz w:val="18"/>
                <w:szCs w:val="18"/>
              </w:rPr>
            </w:pPr>
          </w:p>
          <w:p w:rsidR="008C7097" w:rsidRPr="00255502" w:rsidRDefault="008C7097" w:rsidP="00BA6551">
            <w:pPr>
              <w:rPr>
                <w:sz w:val="18"/>
                <w:szCs w:val="18"/>
              </w:rPr>
            </w:pPr>
          </w:p>
          <w:p w:rsidR="008C7097" w:rsidRPr="00255502" w:rsidRDefault="008C7097" w:rsidP="00BA6551">
            <w:pPr>
              <w:rPr>
                <w:sz w:val="18"/>
                <w:szCs w:val="18"/>
              </w:rPr>
            </w:pPr>
          </w:p>
          <w:p w:rsidR="008C7097" w:rsidRPr="00255502" w:rsidRDefault="008C7097" w:rsidP="00BA6551">
            <w:pPr>
              <w:rPr>
                <w:sz w:val="18"/>
                <w:szCs w:val="18"/>
              </w:rPr>
            </w:pPr>
          </w:p>
          <w:p w:rsidR="008C7097" w:rsidRPr="00255502" w:rsidRDefault="008C7097" w:rsidP="00BA6551">
            <w:pPr>
              <w:rPr>
                <w:sz w:val="18"/>
                <w:szCs w:val="18"/>
              </w:rPr>
            </w:pP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02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Film İzleme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4990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“Saat Kaç? ” adlı belgesel cd’si</w:t>
            </w:r>
          </w:p>
        </w:tc>
        <w:tc>
          <w:tcPr>
            <w:tcW w:w="1547" w:type="pct"/>
          </w:tcPr>
          <w:p w:rsidR="008C7097" w:rsidRPr="00255502" w:rsidRDefault="008C7097" w:rsidP="006A1240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10 Kasım Atatürk’ün Ölümünün 73.yıldönümü münasebetiyle “Saat Kaç Belgeseli”nin izlenilmesi.</w:t>
            </w:r>
          </w:p>
        </w:tc>
      </w:tr>
      <w:tr w:rsidR="008C7097" w:rsidRPr="00255502" w:rsidTr="00DE7E69">
        <w:trPr>
          <w:cantSplit/>
          <w:trHeight w:hRule="exact" w:val="268"/>
        </w:trPr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KASIM</w:t>
            </w: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A347E5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14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Akrostiş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Akrostiş çalışma kağıdı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Hazırlanmış olan akrostiş çalışmasının yapılması.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15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İşlemi Yap Sonuçları Boya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Etkinlik kağıdı, kalem, silgi</w:t>
            </w:r>
          </w:p>
        </w:tc>
        <w:tc>
          <w:tcPr>
            <w:tcW w:w="1547" w:type="pct"/>
          </w:tcPr>
          <w:p w:rsidR="008C7097" w:rsidRPr="00255502" w:rsidRDefault="008C7097" w:rsidP="000C56FD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Etkinlikte verilen matematiksel  işlemlerin yapılarak  sonuçlarına göre resmin ilgili renge boyanması.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16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Resimlerden Hikaye Oluşturma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Hikaye oluşturma etkinlik kağıdı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Öğrencilerin, verilen resimlerden yola çıkarak haygülgüçlerine göre bir hikaye oluşturması.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4.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21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Hacivat Karagöz Oyunu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Oyun metni, bulunabilirse Hacivat-Karagöz kostümleri.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Öğrencilere önceden dağıtılan oyun metinlerinin canlandırılması.</w:t>
            </w:r>
          </w:p>
        </w:tc>
      </w:tr>
      <w:tr w:rsidR="008C7097" w:rsidRPr="00255502" w:rsidTr="00B970A4">
        <w:trPr>
          <w:cantSplit/>
          <w:trHeight w:hRule="exact" w:val="612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22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jc w:val="center"/>
              <w:rPr>
                <w:sz w:val="18"/>
                <w:szCs w:val="18"/>
              </w:rPr>
            </w:pPr>
          </w:p>
          <w:p w:rsidR="008C7097" w:rsidRPr="00255502" w:rsidRDefault="008C7097" w:rsidP="00BA6551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Oyuncak Yapalım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FA3401">
            <w:pPr>
              <w:tabs>
                <w:tab w:val="num" w:pos="720"/>
              </w:tabs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Orta büyüklükte bir adet balon,2 su bardağı un, küçük boy huni,gazlı kalem(keçeli kalem) ,Yün, renkli ip, yapıştırıcı.</w:t>
            </w:r>
          </w:p>
          <w:p w:rsidR="008C7097" w:rsidRPr="00255502" w:rsidRDefault="008C7097" w:rsidP="00FA3401">
            <w:pPr>
              <w:tabs>
                <w:tab w:val="num" w:pos="720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1547" w:type="pct"/>
          </w:tcPr>
          <w:p w:rsidR="008C7097" w:rsidRPr="00255502" w:rsidRDefault="008C7097" w:rsidP="00FA340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Getirilen malzemelerden öğretmen rehberliğinde kukla balon  yapılması.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23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Bulmaca Çözüyoruz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6A1240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Bulmaca kağıdı,kalem,silgi</w:t>
            </w:r>
          </w:p>
        </w:tc>
        <w:tc>
          <w:tcPr>
            <w:tcW w:w="1547" w:type="pct"/>
          </w:tcPr>
          <w:p w:rsidR="008C7097" w:rsidRPr="00255502" w:rsidRDefault="008C7097" w:rsidP="0083253B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Verilen noktalama işaretlerinin bulmaca içerisinde uygun yerlere yerleştirilmesi.</w:t>
            </w:r>
          </w:p>
        </w:tc>
      </w:tr>
      <w:tr w:rsidR="008C7097" w:rsidRPr="00255502" w:rsidTr="00DE7E69">
        <w:trPr>
          <w:cantSplit/>
          <w:trHeight w:hRule="exact" w:val="445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5.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28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Su Doku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Su doku bulmacası çıktıları</w:t>
            </w:r>
          </w:p>
        </w:tc>
        <w:tc>
          <w:tcPr>
            <w:tcW w:w="1547" w:type="pct"/>
          </w:tcPr>
          <w:p w:rsidR="008C7097" w:rsidRPr="00255502" w:rsidRDefault="008C7097" w:rsidP="00DE7E69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 xml:space="preserve">Zeka geliştirici bir Japon bulmacası olan su doku bulmacasının öğrenciler tarafından çözülmesi. 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29</w:t>
            </w:r>
          </w:p>
        </w:tc>
        <w:tc>
          <w:tcPr>
            <w:tcW w:w="1261" w:type="pct"/>
          </w:tcPr>
          <w:p w:rsidR="008C7097" w:rsidRPr="00255502" w:rsidRDefault="008C7097" w:rsidP="00BB47EF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Boyama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B47EF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Boyama Kağıdı, boya kalemleri</w:t>
            </w:r>
          </w:p>
        </w:tc>
        <w:tc>
          <w:tcPr>
            <w:tcW w:w="1547" w:type="pct"/>
          </w:tcPr>
          <w:p w:rsidR="008C7097" w:rsidRPr="00255502" w:rsidRDefault="008C7097" w:rsidP="00BB47EF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Çizgi film karakterleriyle ilgili boyama sayfasının öğrenciler tarafından  zevklerine göre boyanması.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30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Hikaye Tamamlama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Hikaye tamamlama etkinlik kağıdı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Yarım bırakılmış bir hikayenin öğrencilerin hayalgücüne göre tamamlanması ve hikaye görselinin oluşturulması.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A347E5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ARALIK</w:t>
            </w: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05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Kes, Katla, Yapıştır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Kes, katla, yapıştır etkinlik kağıtları , makas, yapıştırıcı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Verilen etkinlik kağıdındaki Ren geyiği parçalarının kes katla, yapıştır etkinlikleriyle birleştirilmesi.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06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Film İzleme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Kuva-i Milliye Destanı Cd’si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Kambur Kerim’i anlatan filmin izlenilmesi,izlenilenler hakkındaki düşüncelerin yazılı ve sözlü ifade edilmesi.</w:t>
            </w:r>
          </w:p>
        </w:tc>
      </w:tr>
      <w:tr w:rsidR="008C7097" w:rsidRPr="00255502" w:rsidTr="00B970A4">
        <w:trPr>
          <w:cantSplit/>
          <w:trHeight w:hRule="exact" w:val="435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07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Masal Tekerlemeleri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Mevcut masal tekerlemeleri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Öncelikli olarak öğrencilerin bildiği masal tekerlemeleri, ardından öğretmen tarafından aktarılanların söylenilmesi.</w:t>
            </w:r>
          </w:p>
        </w:tc>
      </w:tr>
      <w:tr w:rsidR="008C7097" w:rsidRPr="00255502" w:rsidTr="00BD256C">
        <w:trPr>
          <w:cantSplit/>
          <w:trHeight w:val="851"/>
        </w:trPr>
        <w:tc>
          <w:tcPr>
            <w:tcW w:w="194" w:type="pc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AY</w:t>
            </w:r>
          </w:p>
        </w:tc>
        <w:tc>
          <w:tcPr>
            <w:tcW w:w="194" w:type="pc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HAFTA</w:t>
            </w:r>
          </w:p>
        </w:tc>
        <w:tc>
          <w:tcPr>
            <w:tcW w:w="178" w:type="pc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SAAT</w:t>
            </w:r>
          </w:p>
        </w:tc>
        <w:tc>
          <w:tcPr>
            <w:tcW w:w="209" w:type="pc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TARİH</w:t>
            </w:r>
          </w:p>
        </w:tc>
        <w:tc>
          <w:tcPr>
            <w:tcW w:w="1261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ETKİNLİKLER</w:t>
            </w:r>
          </w:p>
        </w:tc>
        <w:tc>
          <w:tcPr>
            <w:tcW w:w="1417" w:type="pct"/>
            <w:gridSpan w:val="2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KULLANILAN EĞİTİM TEKNOLOJİLERİ, ARAÇ VE GEREÇLER</w:t>
            </w:r>
          </w:p>
        </w:tc>
        <w:tc>
          <w:tcPr>
            <w:tcW w:w="1547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DERSİN İŞLENİŞİ</w:t>
            </w:r>
          </w:p>
        </w:tc>
      </w:tr>
      <w:tr w:rsidR="008C7097" w:rsidRPr="00255502" w:rsidTr="00F2010E">
        <w:trPr>
          <w:cantSplit/>
          <w:trHeight w:hRule="exact" w:val="716"/>
        </w:trPr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ARALIK</w:t>
            </w: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12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8C7097" w:rsidRPr="00255502" w:rsidRDefault="008C7097" w:rsidP="00BA6551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Origami (kağıt katlama )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pStyle w:val="BodyText"/>
              <w:spacing w:after="0"/>
              <w:rPr>
                <w:bCs/>
                <w:sz w:val="18"/>
                <w:szCs w:val="18"/>
              </w:rPr>
            </w:pPr>
          </w:p>
          <w:p w:rsidR="008C7097" w:rsidRPr="00255502" w:rsidRDefault="008C7097" w:rsidP="00BA6551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Kağıt katlama etkinlik kağıtları.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Yönergelere uygun olarak öğrencilere verilen kağıtların katlanarak ortaya uğurböceği çıkarılması ve ortaya çıkan ürünün boyanması.</w:t>
            </w:r>
          </w:p>
          <w:p w:rsidR="008C7097" w:rsidRPr="00255502" w:rsidRDefault="008C7097" w:rsidP="00BA6551">
            <w:pPr>
              <w:rPr>
                <w:sz w:val="18"/>
                <w:szCs w:val="18"/>
              </w:rPr>
            </w:pPr>
          </w:p>
          <w:p w:rsidR="008C7097" w:rsidRPr="00255502" w:rsidRDefault="008C7097" w:rsidP="00BA6551">
            <w:pPr>
              <w:rPr>
                <w:sz w:val="18"/>
                <w:szCs w:val="18"/>
              </w:rPr>
            </w:pPr>
          </w:p>
          <w:p w:rsidR="008C7097" w:rsidRPr="00255502" w:rsidRDefault="008C7097" w:rsidP="00BA6551">
            <w:pPr>
              <w:rPr>
                <w:sz w:val="18"/>
                <w:szCs w:val="18"/>
              </w:rPr>
            </w:pPr>
          </w:p>
          <w:p w:rsidR="008C7097" w:rsidRPr="00255502" w:rsidRDefault="008C7097" w:rsidP="00BA6551">
            <w:pPr>
              <w:rPr>
                <w:sz w:val="18"/>
                <w:szCs w:val="18"/>
              </w:rPr>
            </w:pPr>
          </w:p>
          <w:p w:rsidR="008C7097" w:rsidRPr="00255502" w:rsidRDefault="008C7097" w:rsidP="00BA6551">
            <w:pPr>
              <w:rPr>
                <w:sz w:val="18"/>
                <w:szCs w:val="18"/>
              </w:rPr>
            </w:pPr>
          </w:p>
        </w:tc>
      </w:tr>
      <w:tr w:rsidR="008C7097" w:rsidRPr="00255502" w:rsidTr="00F2010E">
        <w:trPr>
          <w:cantSplit/>
          <w:trHeight w:hRule="exact" w:val="697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13</w:t>
            </w:r>
          </w:p>
        </w:tc>
        <w:tc>
          <w:tcPr>
            <w:tcW w:w="1261" w:type="pct"/>
          </w:tcPr>
          <w:p w:rsidR="008C7097" w:rsidRPr="00255502" w:rsidRDefault="008C7097" w:rsidP="009B6520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8C7097" w:rsidRPr="00255502" w:rsidRDefault="008C7097" w:rsidP="009B6520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Hikaye Dinleme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9B6520">
            <w:pPr>
              <w:pStyle w:val="BodyText"/>
              <w:spacing w:after="0"/>
              <w:rPr>
                <w:bCs/>
                <w:sz w:val="18"/>
                <w:szCs w:val="18"/>
              </w:rPr>
            </w:pPr>
          </w:p>
          <w:p w:rsidR="008C7097" w:rsidRPr="00255502" w:rsidRDefault="008C7097" w:rsidP="009B6520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Hikayecd’si</w:t>
            </w:r>
          </w:p>
        </w:tc>
        <w:tc>
          <w:tcPr>
            <w:tcW w:w="1547" w:type="pct"/>
          </w:tcPr>
          <w:p w:rsidR="008C7097" w:rsidRPr="00255502" w:rsidRDefault="008C7097" w:rsidP="00DE4393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“Maymunla Tilki”adlı hikayenin cd den dinlenilmesi ve  hikayeden anlaşılanların yazılı olarak anlatılması,görsellendirilmesi.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14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Hacivat Karagöz Oyunu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Oyun metni, bulunabilirse Hacivat-Karagöz kostümleri.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Öğrencilere önceden dağıtılan oyun metinlerinin canlandırılması.</w:t>
            </w:r>
          </w:p>
        </w:tc>
      </w:tr>
      <w:tr w:rsidR="008C7097" w:rsidRPr="00255502" w:rsidTr="00B970A4">
        <w:trPr>
          <w:cantSplit/>
          <w:trHeight w:hRule="exact" w:val="259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A347E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4.HAFTA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19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Satranç Oynama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6A1240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Satranç takımı</w:t>
            </w:r>
          </w:p>
        </w:tc>
        <w:tc>
          <w:tcPr>
            <w:tcW w:w="1547" w:type="pct"/>
          </w:tcPr>
          <w:p w:rsidR="008C7097" w:rsidRPr="00255502" w:rsidRDefault="008C7097" w:rsidP="006A1240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Öğrencilerin eşli olarak satranç oynaması.</w:t>
            </w:r>
          </w:p>
        </w:tc>
      </w:tr>
      <w:tr w:rsidR="008C7097" w:rsidRPr="00255502" w:rsidTr="00B970A4">
        <w:trPr>
          <w:cantSplit/>
          <w:trHeight w:hRule="exact" w:val="278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20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Akrostiş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Akrostiş çalışma kağıdı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Hazırlanmış olan akrostiş çalışmasının yapılması.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21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Su Doku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Su doku bulmacası çıktıları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 xml:space="preserve">Zeka geliştirici bir Japon bulmacası olan su doku bulmacasının öğrenciler tarafından çözülmesi. 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5.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26</w:t>
            </w:r>
          </w:p>
        </w:tc>
        <w:tc>
          <w:tcPr>
            <w:tcW w:w="1261" w:type="pct"/>
          </w:tcPr>
          <w:p w:rsidR="008C7097" w:rsidRPr="00255502" w:rsidRDefault="008C7097" w:rsidP="00BB47EF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Boyama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B47EF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Boyama Kağıdı, boya kalemleri</w:t>
            </w:r>
          </w:p>
        </w:tc>
        <w:tc>
          <w:tcPr>
            <w:tcW w:w="1547" w:type="pct"/>
          </w:tcPr>
          <w:p w:rsidR="008C7097" w:rsidRPr="00255502" w:rsidRDefault="008C7097" w:rsidP="00BB47EF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Çizgi film karakterleriyle ilgili boyama sayfasının öğrenciler tarafından  zevklerine göre boyanması.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27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Güzel Yazı Yazma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Etkinlik kağıdı.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Çalışma kağıdında  verilmiş olan metnin,sağ sütuna el yazısı ile düzgün bir şekilde yazılması,resimlendirilmesi.</w:t>
            </w:r>
          </w:p>
        </w:tc>
      </w:tr>
      <w:tr w:rsidR="008C7097" w:rsidRPr="00255502" w:rsidTr="00B970A4">
        <w:trPr>
          <w:cantSplit/>
          <w:trHeight w:hRule="exact" w:val="330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28</w:t>
            </w:r>
          </w:p>
        </w:tc>
        <w:tc>
          <w:tcPr>
            <w:tcW w:w="1261" w:type="pct"/>
          </w:tcPr>
          <w:p w:rsidR="008C7097" w:rsidRPr="00255502" w:rsidRDefault="008C7097" w:rsidP="00BB47EF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Satranç Oynama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B47EF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Satranç takımı</w:t>
            </w:r>
          </w:p>
        </w:tc>
        <w:tc>
          <w:tcPr>
            <w:tcW w:w="1547" w:type="pct"/>
          </w:tcPr>
          <w:p w:rsidR="008C7097" w:rsidRPr="00255502" w:rsidRDefault="008C7097" w:rsidP="00BB47EF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Öğrencilerin eşli olarak satranç oynaması.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OCAK</w:t>
            </w: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02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Kes, Katla, Yapıştır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Kes, katla, yapıştır etkinlik kağıtları , makas, yapıştırıcı</w:t>
            </w:r>
          </w:p>
        </w:tc>
        <w:tc>
          <w:tcPr>
            <w:tcW w:w="1547" w:type="pct"/>
          </w:tcPr>
          <w:p w:rsidR="008C7097" w:rsidRPr="00255502" w:rsidRDefault="008C7097" w:rsidP="009756A0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Verilen etkinlik kağıdındaki inek parçalarının kes katla, yapıştır etkinlikleriyle birleştirilmesi.</w:t>
            </w:r>
          </w:p>
        </w:tc>
      </w:tr>
      <w:tr w:rsidR="008C7097" w:rsidRPr="00255502" w:rsidTr="0083691C">
        <w:trPr>
          <w:cantSplit/>
          <w:trHeight w:hRule="exact" w:val="445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03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Film İzleme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Kuva-i Milliye Destanı Cd’si</w:t>
            </w:r>
          </w:p>
        </w:tc>
        <w:tc>
          <w:tcPr>
            <w:tcW w:w="1547" w:type="pct"/>
          </w:tcPr>
          <w:p w:rsidR="008C7097" w:rsidRPr="00255502" w:rsidRDefault="008C7097" w:rsidP="006A1240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Arhavili İsmail’i anlatan filmin izlenilmesi, izlenilenler hakkındaki düşüncelerin yazılı ve sözlü ifade edilmesi.</w:t>
            </w:r>
          </w:p>
        </w:tc>
      </w:tr>
      <w:tr w:rsidR="008C7097" w:rsidRPr="00255502" w:rsidTr="00B970A4">
        <w:trPr>
          <w:cantSplit/>
          <w:trHeight w:hRule="exact" w:val="659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04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Oyun Tekerlemeleri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614746">
            <w:pPr>
              <w:rPr>
                <w:bCs/>
                <w:sz w:val="18"/>
                <w:szCs w:val="18"/>
              </w:rPr>
            </w:pPr>
          </w:p>
          <w:p w:rsidR="008C7097" w:rsidRPr="00255502" w:rsidRDefault="008C7097" w:rsidP="00614746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Mevcut oyun tekerlemeleri</w:t>
            </w:r>
          </w:p>
        </w:tc>
        <w:tc>
          <w:tcPr>
            <w:tcW w:w="1547" w:type="pct"/>
          </w:tcPr>
          <w:p w:rsidR="008C7097" w:rsidRPr="00255502" w:rsidRDefault="008C7097" w:rsidP="00614746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Öncelikli olarak öğrencilerin bildiği oyun tekerlemeleri, ardından öğretmen tarafından aktarılanların söylenilmesi, oyunların oynanılması</w:t>
            </w:r>
          </w:p>
        </w:tc>
      </w:tr>
      <w:tr w:rsidR="008C7097" w:rsidRPr="00255502" w:rsidTr="009756A0">
        <w:trPr>
          <w:cantSplit/>
          <w:trHeight w:hRule="exact" w:val="696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09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8C7097" w:rsidRPr="00255502" w:rsidRDefault="008C7097" w:rsidP="00BA6551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Origami (kağıt katlama )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pStyle w:val="BodyText"/>
              <w:spacing w:after="0"/>
              <w:rPr>
                <w:bCs/>
                <w:sz w:val="18"/>
                <w:szCs w:val="18"/>
              </w:rPr>
            </w:pPr>
          </w:p>
          <w:p w:rsidR="008C7097" w:rsidRPr="00255502" w:rsidRDefault="008C7097" w:rsidP="00BA6551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Kağıt katlama etkinlik kağıtları.</w:t>
            </w:r>
          </w:p>
        </w:tc>
        <w:tc>
          <w:tcPr>
            <w:tcW w:w="1547" w:type="pct"/>
          </w:tcPr>
          <w:p w:rsidR="008C7097" w:rsidRPr="00255502" w:rsidRDefault="008C7097" w:rsidP="009756A0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Yönergelere uygun olarak öğrencilere verilen kağıtların katlanarak zıplayan kurbağa yapılması  ve ortaya çıkan ürünün boyanması.</w:t>
            </w:r>
          </w:p>
          <w:p w:rsidR="008C7097" w:rsidRPr="00255502" w:rsidRDefault="008C7097" w:rsidP="006A1240">
            <w:pPr>
              <w:rPr>
                <w:sz w:val="18"/>
                <w:szCs w:val="18"/>
              </w:rPr>
            </w:pP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10</w:t>
            </w:r>
          </w:p>
        </w:tc>
        <w:tc>
          <w:tcPr>
            <w:tcW w:w="1261" w:type="pct"/>
          </w:tcPr>
          <w:p w:rsidR="008C7097" w:rsidRPr="00255502" w:rsidRDefault="008C7097" w:rsidP="00941BBF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Hacivat Karagöz Oyunu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941BBF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Oyun metni, bulunabilirse Hacivat-Karagöz kostümleri.</w:t>
            </w:r>
          </w:p>
        </w:tc>
        <w:tc>
          <w:tcPr>
            <w:tcW w:w="1547" w:type="pct"/>
          </w:tcPr>
          <w:p w:rsidR="008C7097" w:rsidRPr="00255502" w:rsidRDefault="008C7097" w:rsidP="00941BBF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Öğrencilere önceden dağıtılan oyun metinlerinin canlandırılması.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11</w:t>
            </w:r>
          </w:p>
        </w:tc>
        <w:tc>
          <w:tcPr>
            <w:tcW w:w="1261" w:type="pct"/>
          </w:tcPr>
          <w:p w:rsidR="008C7097" w:rsidRPr="00255502" w:rsidRDefault="008C7097" w:rsidP="00941BBF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Hikaye Dinleme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941BBF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Hikayecd’si</w:t>
            </w:r>
          </w:p>
        </w:tc>
        <w:tc>
          <w:tcPr>
            <w:tcW w:w="1547" w:type="pct"/>
          </w:tcPr>
          <w:p w:rsidR="008C7097" w:rsidRPr="00255502" w:rsidRDefault="008C7097" w:rsidP="00240D7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“Öğretmen”adlı hikayenin cd den dinlenilmesi ve  hikayeden anlaşılanların yazılı olarak anlatılması,görsellendirilmesi.</w:t>
            </w:r>
          </w:p>
        </w:tc>
      </w:tr>
      <w:tr w:rsidR="008C7097" w:rsidRPr="00255502" w:rsidTr="00B970A4">
        <w:trPr>
          <w:cantSplit/>
          <w:trHeight w:hRule="exact" w:val="238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16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Satranç Oynama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Satranç takımı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Öğrencilerin eşli olarak satranç oynaması.</w:t>
            </w:r>
          </w:p>
        </w:tc>
      </w:tr>
      <w:tr w:rsidR="008C7097" w:rsidRPr="00255502" w:rsidTr="00B970A4">
        <w:trPr>
          <w:cantSplit/>
          <w:trHeight w:hRule="exact" w:val="293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17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Akrostiş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Akrostiş çalışma kağıdı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Hazırlanmış olan akrostiş çalışmasının yapılması.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18</w:t>
            </w:r>
          </w:p>
        </w:tc>
        <w:tc>
          <w:tcPr>
            <w:tcW w:w="1261" w:type="pct"/>
          </w:tcPr>
          <w:p w:rsidR="008C7097" w:rsidRPr="00255502" w:rsidRDefault="008C7097" w:rsidP="002A7DFB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 xml:space="preserve">                              Su Doku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Su doku bulmacası çıktıları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 xml:space="preserve">Zeka geliştirici bir Japon bulmacası olan su doku bulmacasının öğrenciler tarafından çözülmesi. </w:t>
            </w:r>
          </w:p>
        </w:tc>
      </w:tr>
      <w:tr w:rsidR="008C7097" w:rsidRPr="00255502" w:rsidTr="00BD256C">
        <w:trPr>
          <w:cantSplit/>
          <w:trHeight w:val="851"/>
        </w:trPr>
        <w:tc>
          <w:tcPr>
            <w:tcW w:w="194" w:type="pc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AY</w:t>
            </w:r>
          </w:p>
        </w:tc>
        <w:tc>
          <w:tcPr>
            <w:tcW w:w="194" w:type="pc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HAFTA</w:t>
            </w:r>
          </w:p>
        </w:tc>
        <w:tc>
          <w:tcPr>
            <w:tcW w:w="178" w:type="pc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SAAT</w:t>
            </w:r>
          </w:p>
        </w:tc>
        <w:tc>
          <w:tcPr>
            <w:tcW w:w="209" w:type="pc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TARİH</w:t>
            </w:r>
          </w:p>
        </w:tc>
        <w:tc>
          <w:tcPr>
            <w:tcW w:w="1261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ETKİNLİKLER</w:t>
            </w:r>
          </w:p>
        </w:tc>
        <w:tc>
          <w:tcPr>
            <w:tcW w:w="1417" w:type="pct"/>
            <w:gridSpan w:val="2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KULLANILAN EĞİTİM TEKNOLOJİLERİ, ARAÇ VE GEREÇLER</w:t>
            </w:r>
          </w:p>
        </w:tc>
        <w:tc>
          <w:tcPr>
            <w:tcW w:w="1547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DERSİN İŞLENİŞİ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ŞUBAT</w:t>
            </w: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2.HAFTA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A24E7F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06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Şiir Yazma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Kalem,kağıt,silgi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Konusunu öğrencilerin belirleyeceği,hayalgüçlerine dayanan şiirlerin yazılması.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07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Hikaye Tamamlama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Hikaye tamamlama etkinlik kağıdı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Yarım bırakılmış bir hikayenin öğrencilerin hayalgücüne göre tamamlanması ve hikaye görselinin oluşturulması.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08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Güzel Yazı Yazma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Etkinlik kağıdı.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Çalışma kağıdında  verilmiş olan metnin,sağ sütuna el yazısı ile düzgün bir şekilde yazılması,resimlendirilmesi.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A24E7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3.HAFTA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13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İşlemi Yap Noktaları Birleştir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Etkinlik kağıdı,kalem,silgi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Etkinlikte verilen bölme işlemlerinin yapılarak  sonuçlarına göre noktaların birleştirilip resmin ortaya çıkarılması ve boyanması.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14</w:t>
            </w:r>
          </w:p>
        </w:tc>
        <w:tc>
          <w:tcPr>
            <w:tcW w:w="1261" w:type="pct"/>
          </w:tcPr>
          <w:p w:rsidR="008C7097" w:rsidRPr="00255502" w:rsidRDefault="008C7097" w:rsidP="00BB47EF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Boyama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B47EF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Boyama Kağıdı, boya kalemleri</w:t>
            </w:r>
          </w:p>
        </w:tc>
        <w:tc>
          <w:tcPr>
            <w:tcW w:w="1547" w:type="pct"/>
          </w:tcPr>
          <w:p w:rsidR="008C7097" w:rsidRPr="00255502" w:rsidRDefault="008C7097" w:rsidP="00BB47EF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Çizgi film karakterleriyle ilgili boyama sayfasının öğrenciler tarafından  zevklerine göre boyanması.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15</w:t>
            </w:r>
          </w:p>
        </w:tc>
        <w:tc>
          <w:tcPr>
            <w:tcW w:w="1261" w:type="pct"/>
          </w:tcPr>
          <w:p w:rsidR="008C7097" w:rsidRPr="00255502" w:rsidRDefault="008C7097" w:rsidP="00941BBF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Kes, Katla, Yapıştır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941BBF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Kes, katla, yapıştır etkinlik kağıtları , makas, yapıştırıcı</w:t>
            </w:r>
          </w:p>
        </w:tc>
        <w:tc>
          <w:tcPr>
            <w:tcW w:w="1547" w:type="pct"/>
          </w:tcPr>
          <w:p w:rsidR="008C7097" w:rsidRPr="00255502" w:rsidRDefault="008C7097" w:rsidP="00941BBF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Verilen etkinlik kağıdındaki balık parçalarının kes katla, yapıştır etkinlikleriyle birleştirilmesi.</w:t>
            </w:r>
          </w:p>
        </w:tc>
      </w:tr>
      <w:tr w:rsidR="008C7097" w:rsidRPr="00255502" w:rsidTr="0083691C">
        <w:trPr>
          <w:cantSplit/>
          <w:trHeight w:hRule="exact" w:val="473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4.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20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Film İzleme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Kuva-i Milliye Destanı Cd’si</w:t>
            </w:r>
          </w:p>
        </w:tc>
        <w:tc>
          <w:tcPr>
            <w:tcW w:w="1547" w:type="pct"/>
          </w:tcPr>
          <w:p w:rsidR="008C7097" w:rsidRPr="00255502" w:rsidRDefault="008C7097" w:rsidP="006A1240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Karayılan adlı filmin izlenilmesi, izlenilenler hakkındaki düşüncelerin yazılı ve sözlü ifade edilmesi.</w:t>
            </w:r>
          </w:p>
        </w:tc>
      </w:tr>
      <w:tr w:rsidR="008C7097" w:rsidRPr="00255502" w:rsidTr="00B970A4">
        <w:trPr>
          <w:cantSplit/>
          <w:trHeight w:hRule="exact" w:val="478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21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Sayışma Tekerlemeleri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Mevcut sayışma tekerlemeleri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Öncelikli olarak öğrencilerin bildiği sayışma tekerlemeleri, ardından öğretmen tarafından aktarılanların söylenilmesi.</w:t>
            </w:r>
          </w:p>
        </w:tc>
      </w:tr>
      <w:tr w:rsidR="008C7097" w:rsidRPr="00255502" w:rsidTr="00074B07">
        <w:trPr>
          <w:cantSplit/>
          <w:trHeight w:hRule="exact" w:val="721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22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8C7097" w:rsidRPr="00255502" w:rsidRDefault="008C7097" w:rsidP="00BA6551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Origami (kağıt katlama )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pStyle w:val="BodyText"/>
              <w:spacing w:after="0"/>
              <w:rPr>
                <w:bCs/>
                <w:sz w:val="18"/>
                <w:szCs w:val="18"/>
              </w:rPr>
            </w:pPr>
          </w:p>
          <w:p w:rsidR="008C7097" w:rsidRPr="00255502" w:rsidRDefault="008C7097" w:rsidP="00BA6551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Kağıt katlama etkinlik kağıtları.</w:t>
            </w:r>
          </w:p>
        </w:tc>
        <w:tc>
          <w:tcPr>
            <w:tcW w:w="1547" w:type="pct"/>
          </w:tcPr>
          <w:p w:rsidR="008C7097" w:rsidRPr="00255502" w:rsidRDefault="008C7097" w:rsidP="00074B07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Yönergelere uygun olarak öğrencilere verilen kağıtların katlanarak şapka yapılması ve ortaya çıkan ürünün boyanması.</w:t>
            </w:r>
          </w:p>
          <w:p w:rsidR="008C7097" w:rsidRPr="00255502" w:rsidRDefault="008C7097" w:rsidP="00BA6551">
            <w:pPr>
              <w:rPr>
                <w:sz w:val="18"/>
                <w:szCs w:val="18"/>
              </w:rPr>
            </w:pP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5.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27</w:t>
            </w:r>
          </w:p>
        </w:tc>
        <w:tc>
          <w:tcPr>
            <w:tcW w:w="1261" w:type="pct"/>
          </w:tcPr>
          <w:p w:rsidR="008C7097" w:rsidRPr="00255502" w:rsidRDefault="008C7097" w:rsidP="00941BBF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Hacivat Karagöz Oyunu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941BBF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Oyun metni, bulunabilirse Hacivat-Karagöz kostümleri.</w:t>
            </w:r>
          </w:p>
        </w:tc>
        <w:tc>
          <w:tcPr>
            <w:tcW w:w="1547" w:type="pct"/>
          </w:tcPr>
          <w:p w:rsidR="008C7097" w:rsidRPr="00255502" w:rsidRDefault="008C7097" w:rsidP="00941BBF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Öğrencilere önceden dağıtılan oyun metinlerinin canlandırılması.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28</w:t>
            </w:r>
          </w:p>
        </w:tc>
        <w:tc>
          <w:tcPr>
            <w:tcW w:w="1261" w:type="pct"/>
          </w:tcPr>
          <w:p w:rsidR="008C7097" w:rsidRPr="00255502" w:rsidRDefault="008C7097" w:rsidP="00941BBF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Hikaye Dinleme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941BBF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Hikayecd’si</w:t>
            </w:r>
          </w:p>
        </w:tc>
        <w:tc>
          <w:tcPr>
            <w:tcW w:w="1547" w:type="pct"/>
          </w:tcPr>
          <w:p w:rsidR="008C7097" w:rsidRPr="00255502" w:rsidRDefault="008C7097" w:rsidP="00240D7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“Keloğlan”adlı hikayenin cd den dinlenilmesi ve  hikayeden anlaşılanların yazılı olarak anlatılması,görsellendirilmesi.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29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Satranç Oynama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Satranç takımı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Öğrencilerin eşli olarak satranç oynaması.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MART</w:t>
            </w: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05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Akrostiş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Akrostiş çalışma kağıdı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Hazırlanmış olan akrostiş çalışmasının yapılması.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06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 xml:space="preserve">                              Su Doku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Su doku bulmacası çıktıları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 xml:space="preserve">Zeka geliştirici bir Japon bulmacası olan su doku bulmacasının öğrenciler tarafından çözülmesi. 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07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Öykü Yazma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6A1240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Kalem,kağıt,silgi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Konusunu öğrencilerin belirleyeceği,hayalgüçlerine dayanan  öykülerin yazılması.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12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Güzel Yazı Yazma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Etkinlik kağıdı.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Çalışma kağıdında  verilmiş olan metnin,sağ sütuna el yazısı ile düzgün bir şekilde yazılması,resimlendirilmesi.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13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Hikaye Tamamlama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Hikaye tamamlama etkinlik kağıdı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Yarım bırakılmış bir hikayenin öğrencilerin hayalgücüne göre tamamlanması ve hikaye görselinin oluşturulması.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14</w:t>
            </w:r>
          </w:p>
        </w:tc>
        <w:tc>
          <w:tcPr>
            <w:tcW w:w="1261" w:type="pct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Film İzleme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FC3F7D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“Çanakkale Destanı Belgesel’icd’si.</w:t>
            </w:r>
          </w:p>
        </w:tc>
        <w:tc>
          <w:tcPr>
            <w:tcW w:w="1547" w:type="pct"/>
          </w:tcPr>
          <w:p w:rsidR="008C7097" w:rsidRPr="00255502" w:rsidRDefault="008C7097" w:rsidP="006A1240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 xml:space="preserve">Çanakkale Destanını anlatan belgeselin izlenilmesi. </w:t>
            </w:r>
          </w:p>
        </w:tc>
      </w:tr>
      <w:tr w:rsidR="008C7097" w:rsidRPr="00255502" w:rsidTr="00BD256C">
        <w:trPr>
          <w:cantSplit/>
          <w:trHeight w:val="851"/>
        </w:trPr>
        <w:tc>
          <w:tcPr>
            <w:tcW w:w="194" w:type="pc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AY</w:t>
            </w:r>
          </w:p>
        </w:tc>
        <w:tc>
          <w:tcPr>
            <w:tcW w:w="194" w:type="pc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HAFTA</w:t>
            </w:r>
          </w:p>
        </w:tc>
        <w:tc>
          <w:tcPr>
            <w:tcW w:w="178" w:type="pc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SAAT</w:t>
            </w:r>
          </w:p>
        </w:tc>
        <w:tc>
          <w:tcPr>
            <w:tcW w:w="209" w:type="pc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TARİH</w:t>
            </w:r>
          </w:p>
        </w:tc>
        <w:tc>
          <w:tcPr>
            <w:tcW w:w="1261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ETKİNLİKLER</w:t>
            </w:r>
          </w:p>
        </w:tc>
        <w:tc>
          <w:tcPr>
            <w:tcW w:w="1417" w:type="pct"/>
            <w:gridSpan w:val="2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KULLANILAN EĞİTİM TEKNOLOJİLERİ, ARAÇ VE GEREÇLER</w:t>
            </w:r>
          </w:p>
        </w:tc>
        <w:tc>
          <w:tcPr>
            <w:tcW w:w="1547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DERSİN İŞLENİŞİ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MART</w:t>
            </w: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4.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19</w:t>
            </w:r>
          </w:p>
        </w:tc>
        <w:tc>
          <w:tcPr>
            <w:tcW w:w="1261" w:type="pct"/>
          </w:tcPr>
          <w:p w:rsidR="008C7097" w:rsidRPr="00255502" w:rsidRDefault="008C7097" w:rsidP="00BA6551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Dil Tekerlemeleri-Yanıltmacalar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A6551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Mevcut dil tekerlemeleri</w:t>
            </w:r>
          </w:p>
        </w:tc>
        <w:tc>
          <w:tcPr>
            <w:tcW w:w="1547" w:type="pct"/>
          </w:tcPr>
          <w:p w:rsidR="008C7097" w:rsidRPr="00255502" w:rsidRDefault="008C7097" w:rsidP="00BA655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Öncelikli olarak öğrencilerin bildiği dil tekerlemeleri, ardından öğretmen tarafından aktarılanların söylenilmesi.(Kırk küp, kırkı da kulpu kırık küp.) gibi.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20</w:t>
            </w:r>
          </w:p>
        </w:tc>
        <w:tc>
          <w:tcPr>
            <w:tcW w:w="1261" w:type="pct"/>
          </w:tcPr>
          <w:p w:rsidR="008C7097" w:rsidRPr="00255502" w:rsidRDefault="008C7097" w:rsidP="00BB47EF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Boyama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B47EF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Boyama Kağıdı, boya kalemleri</w:t>
            </w:r>
          </w:p>
        </w:tc>
        <w:tc>
          <w:tcPr>
            <w:tcW w:w="1547" w:type="pct"/>
          </w:tcPr>
          <w:p w:rsidR="008C7097" w:rsidRPr="00255502" w:rsidRDefault="008C7097" w:rsidP="00BB47EF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Çizgi film karakterleriyle ilgili boyama sayfasının öğrenciler tarafından  zevklerine göre boyanması.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21</w:t>
            </w:r>
          </w:p>
        </w:tc>
        <w:tc>
          <w:tcPr>
            <w:tcW w:w="1261" w:type="pct"/>
          </w:tcPr>
          <w:p w:rsidR="008C7097" w:rsidRPr="00255502" w:rsidRDefault="008C7097" w:rsidP="00BB47EF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Kes, Katla, Yapıştır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B47EF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Kes, katla, yapıştır etkinlik kağıtları , makas, yapıştırıcı</w:t>
            </w:r>
          </w:p>
        </w:tc>
        <w:tc>
          <w:tcPr>
            <w:tcW w:w="1547" w:type="pct"/>
          </w:tcPr>
          <w:p w:rsidR="008C7097" w:rsidRPr="00255502" w:rsidRDefault="008C7097" w:rsidP="009756A0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Verilen etkinlik kağıdındaki kertenkele parçalarının kes katla, yapıştır etkinlikleriyle birleştirilmesi.</w:t>
            </w:r>
          </w:p>
        </w:tc>
      </w:tr>
      <w:tr w:rsidR="008C7097" w:rsidRPr="00255502" w:rsidTr="00B00446">
        <w:trPr>
          <w:cantSplit/>
          <w:trHeight w:hRule="exact" w:val="789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5.HAFTA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26</w:t>
            </w:r>
          </w:p>
        </w:tc>
        <w:tc>
          <w:tcPr>
            <w:tcW w:w="1261" w:type="pct"/>
          </w:tcPr>
          <w:p w:rsidR="008C7097" w:rsidRPr="00255502" w:rsidRDefault="008C7097" w:rsidP="00BB47EF">
            <w:pPr>
              <w:jc w:val="center"/>
              <w:rPr>
                <w:sz w:val="18"/>
                <w:szCs w:val="18"/>
              </w:rPr>
            </w:pPr>
          </w:p>
          <w:p w:rsidR="008C7097" w:rsidRPr="00255502" w:rsidRDefault="008C7097" w:rsidP="00BB47EF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İşlemi Yap Noktaları Birleştir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B47EF">
            <w:pPr>
              <w:rPr>
                <w:bCs/>
                <w:sz w:val="18"/>
                <w:szCs w:val="18"/>
              </w:rPr>
            </w:pPr>
          </w:p>
          <w:p w:rsidR="008C7097" w:rsidRPr="00255502" w:rsidRDefault="008C7097" w:rsidP="00BB47EF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Etkinlik kağıdı,kalem,silgi</w:t>
            </w:r>
          </w:p>
        </w:tc>
        <w:tc>
          <w:tcPr>
            <w:tcW w:w="1547" w:type="pct"/>
          </w:tcPr>
          <w:p w:rsidR="008C7097" w:rsidRPr="00255502" w:rsidRDefault="008C7097" w:rsidP="00B00446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Etkinlikte verilen matematiksel işlemlerin yapılarak  sonuçlarına göre noktaların birleştirilip resmin ortaya çıkarılması ve boyanması.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27</w:t>
            </w:r>
          </w:p>
        </w:tc>
        <w:tc>
          <w:tcPr>
            <w:tcW w:w="1261" w:type="pct"/>
          </w:tcPr>
          <w:p w:rsidR="008C7097" w:rsidRPr="00255502" w:rsidRDefault="008C7097" w:rsidP="00941BBF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Hacivat Karagöz Oyunu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941BBF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Oyun metni, bulunabilirse Hacivat-Karagöz kostümleri.</w:t>
            </w:r>
          </w:p>
        </w:tc>
        <w:tc>
          <w:tcPr>
            <w:tcW w:w="1547" w:type="pct"/>
          </w:tcPr>
          <w:p w:rsidR="008C7097" w:rsidRPr="00255502" w:rsidRDefault="008C7097" w:rsidP="00941BBF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Öğrencilere önceden dağıtılan oyun metinlerinin canlandırılması.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28</w:t>
            </w:r>
          </w:p>
        </w:tc>
        <w:tc>
          <w:tcPr>
            <w:tcW w:w="1261" w:type="pct"/>
          </w:tcPr>
          <w:p w:rsidR="008C7097" w:rsidRPr="00255502" w:rsidRDefault="008C7097" w:rsidP="00941BBF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Hikaye Dinleme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941BBF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Hikayecd’si</w:t>
            </w:r>
          </w:p>
        </w:tc>
        <w:tc>
          <w:tcPr>
            <w:tcW w:w="1547" w:type="pct"/>
          </w:tcPr>
          <w:p w:rsidR="008C7097" w:rsidRPr="00255502" w:rsidRDefault="008C7097" w:rsidP="00240D71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“İnci Balığı”adlı hikayenin cd den dinlenilmesi ve  hikayeden anlaşılanların yazılı olarak anlatılması,görsellendirilmesi.</w:t>
            </w:r>
          </w:p>
        </w:tc>
      </w:tr>
      <w:tr w:rsidR="008C7097" w:rsidRPr="00255502" w:rsidTr="0083691C">
        <w:trPr>
          <w:cantSplit/>
          <w:trHeight w:hRule="exact" w:val="270"/>
        </w:trPr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NİSAN</w:t>
            </w: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02</w:t>
            </w:r>
          </w:p>
        </w:tc>
        <w:tc>
          <w:tcPr>
            <w:tcW w:w="1261" w:type="pct"/>
          </w:tcPr>
          <w:p w:rsidR="008C7097" w:rsidRPr="00255502" w:rsidRDefault="008C7097" w:rsidP="00BB47EF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Satranç Oynama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B47EF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Satranç takımı</w:t>
            </w:r>
          </w:p>
        </w:tc>
        <w:tc>
          <w:tcPr>
            <w:tcW w:w="1547" w:type="pct"/>
          </w:tcPr>
          <w:p w:rsidR="008C7097" w:rsidRPr="00255502" w:rsidRDefault="008C7097" w:rsidP="00BB47EF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Öğrencilerin eşli olarak satranç oynaması.</w:t>
            </w:r>
          </w:p>
        </w:tc>
      </w:tr>
      <w:tr w:rsidR="008C7097" w:rsidRPr="00255502" w:rsidTr="0083691C">
        <w:trPr>
          <w:cantSplit/>
          <w:trHeight w:hRule="exact" w:val="713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03</w:t>
            </w:r>
          </w:p>
        </w:tc>
        <w:tc>
          <w:tcPr>
            <w:tcW w:w="1261" w:type="pct"/>
          </w:tcPr>
          <w:p w:rsidR="008C7097" w:rsidRPr="00255502" w:rsidRDefault="008C7097" w:rsidP="00BB47EF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8C7097" w:rsidRPr="00255502" w:rsidRDefault="008C7097" w:rsidP="00BB47EF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Film İzleme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B47EF">
            <w:pPr>
              <w:pStyle w:val="BodyText"/>
              <w:spacing w:after="0"/>
              <w:rPr>
                <w:bCs/>
                <w:sz w:val="18"/>
                <w:szCs w:val="18"/>
              </w:rPr>
            </w:pPr>
          </w:p>
          <w:p w:rsidR="008C7097" w:rsidRPr="00255502" w:rsidRDefault="008C7097" w:rsidP="00BB47EF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Kuva-i Milliye Destanı Cd’si</w:t>
            </w:r>
          </w:p>
        </w:tc>
        <w:tc>
          <w:tcPr>
            <w:tcW w:w="1547" w:type="pct"/>
          </w:tcPr>
          <w:p w:rsidR="008C7097" w:rsidRPr="00255502" w:rsidRDefault="008C7097" w:rsidP="006A1240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Manastırlı  Hamdi’yi anlatan filmin izlenilmesi, izlenilenler hakkındaki düşüncelerin yazılı ve sözlü ifade edilmesi.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04</w:t>
            </w:r>
          </w:p>
        </w:tc>
        <w:tc>
          <w:tcPr>
            <w:tcW w:w="1261" w:type="pct"/>
          </w:tcPr>
          <w:p w:rsidR="008C7097" w:rsidRPr="00255502" w:rsidRDefault="008C7097" w:rsidP="00BB47EF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Akrostiş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B47EF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Akrostiş çalışma kağıdı</w:t>
            </w:r>
          </w:p>
        </w:tc>
        <w:tc>
          <w:tcPr>
            <w:tcW w:w="1547" w:type="pct"/>
          </w:tcPr>
          <w:p w:rsidR="008C7097" w:rsidRPr="00255502" w:rsidRDefault="008C7097" w:rsidP="00BB47EF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Hazırlanmış olan akrostiş çalışmasının yapılması.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09</w:t>
            </w:r>
          </w:p>
        </w:tc>
        <w:tc>
          <w:tcPr>
            <w:tcW w:w="1261" w:type="pct"/>
          </w:tcPr>
          <w:p w:rsidR="008C7097" w:rsidRPr="00255502" w:rsidRDefault="008C7097" w:rsidP="00BB47EF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 xml:space="preserve">                              Su Doku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B47EF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Su doku bulmacası çıktıları</w:t>
            </w:r>
          </w:p>
        </w:tc>
        <w:tc>
          <w:tcPr>
            <w:tcW w:w="1547" w:type="pct"/>
          </w:tcPr>
          <w:p w:rsidR="008C7097" w:rsidRPr="00255502" w:rsidRDefault="008C7097" w:rsidP="00BB47EF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 xml:space="preserve">Zeka geliştirici bir Japon bulmacası olan su doku bulmacasının öğrenciler tarafından çözülmesi. 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10</w:t>
            </w:r>
          </w:p>
        </w:tc>
        <w:tc>
          <w:tcPr>
            <w:tcW w:w="1261" w:type="pct"/>
          </w:tcPr>
          <w:p w:rsidR="008C7097" w:rsidRPr="00255502" w:rsidRDefault="008C7097" w:rsidP="00BB47EF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Şiir Yazma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B47EF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Kalem,kağıt,silgi</w:t>
            </w:r>
          </w:p>
        </w:tc>
        <w:tc>
          <w:tcPr>
            <w:tcW w:w="1547" w:type="pct"/>
          </w:tcPr>
          <w:p w:rsidR="008C7097" w:rsidRPr="00255502" w:rsidRDefault="008C7097" w:rsidP="00BB47EF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Konusunu öğrencilerin belirleyeceği,hayalgüçlerine dayanan şiirlerin yazılması.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11</w:t>
            </w:r>
          </w:p>
        </w:tc>
        <w:tc>
          <w:tcPr>
            <w:tcW w:w="1261" w:type="pct"/>
          </w:tcPr>
          <w:p w:rsidR="008C7097" w:rsidRPr="00255502" w:rsidRDefault="008C7097" w:rsidP="00BB47EF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Güzel Yazı Yazma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B47EF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Etkinlik kağıdı.</w:t>
            </w:r>
          </w:p>
        </w:tc>
        <w:tc>
          <w:tcPr>
            <w:tcW w:w="1547" w:type="pct"/>
          </w:tcPr>
          <w:p w:rsidR="008C7097" w:rsidRPr="00255502" w:rsidRDefault="008C7097" w:rsidP="00BB47EF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Çalışma kağıdında  verilmiş olan metnin,sağ sütuna el yazısı ile düzgün bir şekilde yazılması,resimlendirilmesi.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16</w:t>
            </w:r>
          </w:p>
        </w:tc>
        <w:tc>
          <w:tcPr>
            <w:tcW w:w="1261" w:type="pct"/>
          </w:tcPr>
          <w:p w:rsidR="008C7097" w:rsidRPr="00255502" w:rsidRDefault="008C7097" w:rsidP="00BB47EF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Hikaye Tamamlama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B47EF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Hikaye tamamlama etkinlik kağıdı</w:t>
            </w:r>
          </w:p>
        </w:tc>
        <w:tc>
          <w:tcPr>
            <w:tcW w:w="1547" w:type="pct"/>
          </w:tcPr>
          <w:p w:rsidR="008C7097" w:rsidRPr="00255502" w:rsidRDefault="008C7097" w:rsidP="00BB47EF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Yarım bırakılmış bir hikayenin öğrencilerin hayalgücüne göre tamamlanması ve hikaye görselinin oluşturulması.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17</w:t>
            </w:r>
          </w:p>
        </w:tc>
        <w:tc>
          <w:tcPr>
            <w:tcW w:w="1261" w:type="pct"/>
          </w:tcPr>
          <w:p w:rsidR="008C7097" w:rsidRPr="00255502" w:rsidRDefault="008C7097" w:rsidP="00BB47EF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Film İzleme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B47EF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 xml:space="preserve"> “23 Nisan Belgeseli” cd’si</w:t>
            </w:r>
          </w:p>
        </w:tc>
        <w:tc>
          <w:tcPr>
            <w:tcW w:w="1547" w:type="pct"/>
          </w:tcPr>
          <w:p w:rsidR="008C7097" w:rsidRPr="00255502" w:rsidRDefault="008C7097" w:rsidP="00BB47EF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Kültür ve Turizm Bakanlığı’nın hazırlattığı “23 Nisan Belgeseli’nin” izlenilmesi.</w:t>
            </w:r>
          </w:p>
        </w:tc>
      </w:tr>
      <w:tr w:rsidR="008C7097" w:rsidRPr="00255502" w:rsidTr="00BD256C">
        <w:trPr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18</w:t>
            </w:r>
          </w:p>
        </w:tc>
        <w:tc>
          <w:tcPr>
            <w:tcW w:w="1261" w:type="pct"/>
          </w:tcPr>
          <w:p w:rsidR="008C7097" w:rsidRPr="00255502" w:rsidRDefault="008C7097" w:rsidP="00BB47EF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Oyuncak Yapalım</w:t>
            </w:r>
          </w:p>
        </w:tc>
        <w:tc>
          <w:tcPr>
            <w:tcW w:w="1417" w:type="pct"/>
            <w:gridSpan w:val="2"/>
          </w:tcPr>
          <w:p w:rsidR="008C7097" w:rsidRPr="00255502" w:rsidRDefault="008C7097" w:rsidP="00BB47EF">
            <w:pPr>
              <w:tabs>
                <w:tab w:val="num" w:pos="720"/>
              </w:tabs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Resim kağıdı,25-30 cm’lik bayrak çıtası ,2 adet yuvarlak boncuk,Çekiç,Makas ,Cam çivisi,Pastel boya, sulu boya, gazlı kalemler</w:t>
            </w:r>
          </w:p>
          <w:p w:rsidR="008C7097" w:rsidRPr="00255502" w:rsidRDefault="008C7097" w:rsidP="00BB47EF">
            <w:pPr>
              <w:rPr>
                <w:bCs/>
                <w:sz w:val="18"/>
                <w:szCs w:val="18"/>
              </w:rPr>
            </w:pPr>
          </w:p>
        </w:tc>
        <w:tc>
          <w:tcPr>
            <w:tcW w:w="1547" w:type="pct"/>
          </w:tcPr>
          <w:p w:rsidR="008C7097" w:rsidRPr="00255502" w:rsidRDefault="008C7097" w:rsidP="00BB47EF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Getirilen malzemelerden öğretmen rehberliğinde rüzgar gülü yapılması.</w:t>
            </w:r>
          </w:p>
        </w:tc>
      </w:tr>
      <w:tr w:rsidR="008C7097" w:rsidRPr="00255502" w:rsidTr="00634457">
        <w:trPr>
          <w:cantSplit/>
          <w:trHeight w:val="676"/>
        </w:trPr>
        <w:tc>
          <w:tcPr>
            <w:tcW w:w="194" w:type="pct"/>
            <w:vMerge/>
            <w:textDirection w:val="btLr"/>
            <w:vAlign w:val="center"/>
          </w:tcPr>
          <w:p w:rsidR="008C7097" w:rsidRPr="00255502" w:rsidRDefault="008C7097" w:rsidP="006A1240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textDirection w:val="btLr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4. HAFTA</w:t>
            </w:r>
          </w:p>
        </w:tc>
        <w:tc>
          <w:tcPr>
            <w:tcW w:w="178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1</w:t>
            </w:r>
          </w:p>
        </w:tc>
        <w:tc>
          <w:tcPr>
            <w:tcW w:w="209" w:type="pct"/>
            <w:vAlign w:val="center"/>
          </w:tcPr>
          <w:p w:rsidR="008C7097" w:rsidRPr="00255502" w:rsidRDefault="008C7097" w:rsidP="006A1240">
            <w:pPr>
              <w:jc w:val="center"/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25</w:t>
            </w:r>
          </w:p>
        </w:tc>
        <w:tc>
          <w:tcPr>
            <w:tcW w:w="1261" w:type="pct"/>
          </w:tcPr>
          <w:p w:rsidR="008C7097" w:rsidRPr="00255502" w:rsidRDefault="008C7097" w:rsidP="00BB47EF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</w:p>
          <w:p w:rsidR="008C7097" w:rsidRPr="00255502" w:rsidRDefault="008C7097" w:rsidP="00BB47EF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255502">
              <w:rPr>
                <w:bCs/>
                <w:color w:val="000000"/>
                <w:sz w:val="18"/>
                <w:szCs w:val="18"/>
              </w:rPr>
              <w:t>Masal Tekerlemeleri</w:t>
            </w:r>
          </w:p>
        </w:tc>
        <w:tc>
          <w:tcPr>
            <w:tcW w:w="1415" w:type="pct"/>
          </w:tcPr>
          <w:p w:rsidR="008C7097" w:rsidRPr="00255502" w:rsidRDefault="008C7097" w:rsidP="00BB47EF">
            <w:pPr>
              <w:rPr>
                <w:bCs/>
                <w:sz w:val="18"/>
                <w:szCs w:val="18"/>
              </w:rPr>
            </w:pPr>
          </w:p>
          <w:p w:rsidR="008C7097" w:rsidRPr="00255502" w:rsidRDefault="008C7097" w:rsidP="00BB47EF">
            <w:pPr>
              <w:rPr>
                <w:bCs/>
                <w:sz w:val="18"/>
                <w:szCs w:val="18"/>
              </w:rPr>
            </w:pPr>
            <w:r w:rsidRPr="00255502">
              <w:rPr>
                <w:bCs/>
                <w:sz w:val="18"/>
                <w:szCs w:val="18"/>
              </w:rPr>
              <w:t>Mevcut masal tekerlemeleri</w:t>
            </w:r>
          </w:p>
        </w:tc>
        <w:tc>
          <w:tcPr>
            <w:tcW w:w="1549" w:type="pct"/>
            <w:gridSpan w:val="2"/>
          </w:tcPr>
          <w:p w:rsidR="008C7097" w:rsidRPr="00255502" w:rsidRDefault="008C7097" w:rsidP="00BB47EF">
            <w:pPr>
              <w:rPr>
                <w:sz w:val="18"/>
                <w:szCs w:val="18"/>
              </w:rPr>
            </w:pPr>
            <w:r w:rsidRPr="00255502">
              <w:rPr>
                <w:sz w:val="18"/>
                <w:szCs w:val="18"/>
              </w:rPr>
              <w:t>Öncelikli olarak öğrencilerin bildiği masal tekerlemeleri, ardından öğretmen tarafından aktarılanların söylenilmesi.</w:t>
            </w:r>
          </w:p>
        </w:tc>
      </w:tr>
    </w:tbl>
    <w:p w:rsidR="008C7097" w:rsidRPr="00B970A4" w:rsidRDefault="008C7097" w:rsidP="006A1240">
      <w:pPr>
        <w:jc w:val="center"/>
        <w:rPr>
          <w:sz w:val="18"/>
          <w:szCs w:val="18"/>
        </w:rPr>
        <w:sectPr w:rsidR="008C7097" w:rsidRPr="00B970A4" w:rsidSect="00B970A4">
          <w:pgSz w:w="16838" w:h="11906" w:orient="landscape"/>
          <w:pgMar w:top="1134" w:right="1417" w:bottom="1417" w:left="1417" w:header="708" w:footer="708" w:gutter="0"/>
          <w:cols w:space="708"/>
          <w:docGrid w:linePitch="360"/>
        </w:sectPr>
      </w:pPr>
    </w:p>
    <w:tbl>
      <w:tblPr>
        <w:tblW w:w="5442" w:type="pct"/>
        <w:tblInd w:w="-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601"/>
        <w:gridCol w:w="601"/>
        <w:gridCol w:w="552"/>
        <w:gridCol w:w="648"/>
        <w:gridCol w:w="3900"/>
        <w:gridCol w:w="4376"/>
        <w:gridCol w:w="6"/>
        <w:gridCol w:w="4785"/>
      </w:tblGrid>
      <w:tr w:rsidR="008C7097" w:rsidRPr="00B970A4" w:rsidTr="00BD256C">
        <w:trPr>
          <w:cantSplit/>
          <w:trHeight w:val="851"/>
        </w:trPr>
        <w:tc>
          <w:tcPr>
            <w:tcW w:w="194" w:type="pct"/>
            <w:gridSpan w:val="2"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AY</w:t>
            </w:r>
          </w:p>
        </w:tc>
        <w:tc>
          <w:tcPr>
            <w:tcW w:w="194" w:type="pct"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HAFTA</w:t>
            </w:r>
          </w:p>
        </w:tc>
        <w:tc>
          <w:tcPr>
            <w:tcW w:w="178" w:type="pct"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SAAT</w:t>
            </w:r>
          </w:p>
        </w:tc>
        <w:tc>
          <w:tcPr>
            <w:tcW w:w="209" w:type="pct"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TARİH</w:t>
            </w:r>
          </w:p>
        </w:tc>
        <w:tc>
          <w:tcPr>
            <w:tcW w:w="1261" w:type="pc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ETKİNLİKLER</w:t>
            </w:r>
          </w:p>
        </w:tc>
        <w:tc>
          <w:tcPr>
            <w:tcW w:w="1417" w:type="pct"/>
            <w:gridSpan w:val="2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KULLANILAN EĞİTİM TEKNOLOJİLERİ, ARAÇ VE GEREÇLER</w:t>
            </w:r>
          </w:p>
        </w:tc>
        <w:tc>
          <w:tcPr>
            <w:tcW w:w="1547" w:type="pc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DERSİN İŞLENİŞİ</w:t>
            </w:r>
          </w:p>
        </w:tc>
      </w:tr>
      <w:tr w:rsidR="008C7097" w:rsidRPr="00B970A4" w:rsidTr="00B970A4">
        <w:trPr>
          <w:cantSplit/>
          <w:trHeight w:val="412"/>
        </w:trPr>
        <w:tc>
          <w:tcPr>
            <w:tcW w:w="194" w:type="pct"/>
            <w:gridSpan w:val="2"/>
            <w:vMerge w:val="restart"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br/>
              <w:t>NİSAN-MAYIS</w:t>
            </w:r>
          </w:p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5. HAFTA</w:t>
            </w:r>
            <w:r w:rsidRPr="00B970A4">
              <w:rPr>
                <w:sz w:val="18"/>
                <w:szCs w:val="18"/>
              </w:rPr>
              <w:br/>
              <w:t>1.HAFTA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2</w:t>
            </w:r>
          </w:p>
        </w:tc>
        <w:tc>
          <w:tcPr>
            <w:tcW w:w="209" w:type="pct"/>
            <w:vAlign w:val="center"/>
          </w:tcPr>
          <w:p w:rsidR="008C7097" w:rsidRPr="00B970A4" w:rsidRDefault="008C7097" w:rsidP="00F3702D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30</w:t>
            </w:r>
          </w:p>
        </w:tc>
        <w:tc>
          <w:tcPr>
            <w:tcW w:w="1261" w:type="pct"/>
          </w:tcPr>
          <w:p w:rsidR="008C7097" w:rsidRPr="00B970A4" w:rsidRDefault="008C7097" w:rsidP="00BB47EF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Güzel Yazı Yazma</w:t>
            </w:r>
          </w:p>
        </w:tc>
        <w:tc>
          <w:tcPr>
            <w:tcW w:w="1415" w:type="pct"/>
          </w:tcPr>
          <w:p w:rsidR="008C7097" w:rsidRPr="00B970A4" w:rsidRDefault="008C7097" w:rsidP="00BB47EF">
            <w:pPr>
              <w:rPr>
                <w:bCs/>
                <w:sz w:val="18"/>
                <w:szCs w:val="18"/>
              </w:rPr>
            </w:pPr>
            <w:r w:rsidRPr="00B970A4">
              <w:rPr>
                <w:bCs/>
                <w:sz w:val="18"/>
                <w:szCs w:val="18"/>
              </w:rPr>
              <w:t>Etkinlik kağıdı.</w:t>
            </w:r>
          </w:p>
        </w:tc>
        <w:tc>
          <w:tcPr>
            <w:tcW w:w="1549" w:type="pct"/>
            <w:gridSpan w:val="2"/>
          </w:tcPr>
          <w:p w:rsidR="008C7097" w:rsidRPr="00B970A4" w:rsidRDefault="008C7097" w:rsidP="00BB47EF">
            <w:pPr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Çalışma kağıdında  verilmiş olan metnin,sağ sütuna el yazısı ile düzgün bir şekilde yazılması,resimlendirilmesi.</w:t>
            </w:r>
          </w:p>
        </w:tc>
      </w:tr>
      <w:tr w:rsidR="008C7097" w:rsidRPr="00B970A4" w:rsidTr="00B970A4">
        <w:trPr>
          <w:cantSplit/>
          <w:trHeight w:val="404"/>
        </w:trPr>
        <w:tc>
          <w:tcPr>
            <w:tcW w:w="194" w:type="pct"/>
            <w:gridSpan w:val="2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02</w:t>
            </w:r>
          </w:p>
        </w:tc>
        <w:tc>
          <w:tcPr>
            <w:tcW w:w="1261" w:type="pct"/>
          </w:tcPr>
          <w:p w:rsidR="008C7097" w:rsidRPr="00B970A4" w:rsidRDefault="008C7097" w:rsidP="00BB47EF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Boyama</w:t>
            </w:r>
          </w:p>
        </w:tc>
        <w:tc>
          <w:tcPr>
            <w:tcW w:w="1415" w:type="pct"/>
          </w:tcPr>
          <w:p w:rsidR="008C7097" w:rsidRPr="00B970A4" w:rsidRDefault="008C7097" w:rsidP="00BB47EF">
            <w:pPr>
              <w:rPr>
                <w:bCs/>
                <w:sz w:val="18"/>
                <w:szCs w:val="18"/>
              </w:rPr>
            </w:pPr>
            <w:r w:rsidRPr="00B970A4">
              <w:rPr>
                <w:bCs/>
                <w:sz w:val="18"/>
                <w:szCs w:val="18"/>
              </w:rPr>
              <w:t>Boyama Kağıdı, boya kalemleri</w:t>
            </w:r>
          </w:p>
        </w:tc>
        <w:tc>
          <w:tcPr>
            <w:tcW w:w="1549" w:type="pct"/>
            <w:gridSpan w:val="2"/>
          </w:tcPr>
          <w:p w:rsidR="008C7097" w:rsidRPr="00B970A4" w:rsidRDefault="008C7097" w:rsidP="00BB47EF">
            <w:pPr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Çizgi film karakterleriyle ilgili boyama sayfasının öğrenciler tarafından  zevklerine göre boyanması.</w:t>
            </w:r>
          </w:p>
        </w:tc>
      </w:tr>
      <w:tr w:rsidR="008C7097" w:rsidRPr="00B970A4" w:rsidTr="00BD256C">
        <w:trPr>
          <w:cantSplit/>
          <w:trHeight w:hRule="exact" w:val="454"/>
        </w:trPr>
        <w:tc>
          <w:tcPr>
            <w:tcW w:w="194" w:type="pct"/>
            <w:gridSpan w:val="2"/>
            <w:vMerge w:val="restart"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MAYIS</w:t>
            </w: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2.HAFTA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07</w:t>
            </w:r>
          </w:p>
        </w:tc>
        <w:tc>
          <w:tcPr>
            <w:tcW w:w="1261" w:type="pct"/>
          </w:tcPr>
          <w:p w:rsidR="008C7097" w:rsidRPr="00B970A4" w:rsidRDefault="008C7097" w:rsidP="00BB47EF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Kes, Katla, Yapıştır</w:t>
            </w:r>
          </w:p>
        </w:tc>
        <w:tc>
          <w:tcPr>
            <w:tcW w:w="1417" w:type="pct"/>
            <w:gridSpan w:val="2"/>
          </w:tcPr>
          <w:p w:rsidR="008C7097" w:rsidRPr="00B970A4" w:rsidRDefault="008C7097" w:rsidP="00BB47EF">
            <w:pPr>
              <w:rPr>
                <w:bCs/>
                <w:sz w:val="18"/>
                <w:szCs w:val="18"/>
              </w:rPr>
            </w:pPr>
            <w:r w:rsidRPr="00B970A4">
              <w:rPr>
                <w:bCs/>
                <w:sz w:val="18"/>
                <w:szCs w:val="18"/>
              </w:rPr>
              <w:t>Kes, katla, yapıştır etkinlik kağıtları , makas, yapıştırıcı</w:t>
            </w:r>
          </w:p>
        </w:tc>
        <w:tc>
          <w:tcPr>
            <w:tcW w:w="1547" w:type="pct"/>
          </w:tcPr>
          <w:p w:rsidR="008C7097" w:rsidRPr="00B970A4" w:rsidRDefault="008C7097" w:rsidP="009756A0">
            <w:pPr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Verilen etkinlik kağıdındaki tavşan parçalarının kes katla, yapıştır etkinlikleriyle birleştirilmesi.</w:t>
            </w:r>
          </w:p>
        </w:tc>
      </w:tr>
      <w:tr w:rsidR="008C7097" w:rsidRPr="00B970A4" w:rsidTr="00B970A4">
        <w:trPr>
          <w:cantSplit/>
          <w:trHeight w:hRule="exact" w:val="535"/>
        </w:trPr>
        <w:tc>
          <w:tcPr>
            <w:tcW w:w="194" w:type="pct"/>
            <w:gridSpan w:val="2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08</w:t>
            </w:r>
          </w:p>
        </w:tc>
        <w:tc>
          <w:tcPr>
            <w:tcW w:w="1261" w:type="pct"/>
          </w:tcPr>
          <w:p w:rsidR="008C7097" w:rsidRPr="00B970A4" w:rsidRDefault="008C7097" w:rsidP="00BB47EF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B970A4">
              <w:rPr>
                <w:bCs/>
                <w:color w:val="000000"/>
                <w:sz w:val="18"/>
                <w:szCs w:val="18"/>
              </w:rPr>
              <w:t>Hikaye Dinleme</w:t>
            </w:r>
          </w:p>
        </w:tc>
        <w:tc>
          <w:tcPr>
            <w:tcW w:w="1417" w:type="pct"/>
            <w:gridSpan w:val="2"/>
          </w:tcPr>
          <w:p w:rsidR="008C7097" w:rsidRPr="00B970A4" w:rsidRDefault="008C7097" w:rsidP="00BB47EF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B970A4">
              <w:rPr>
                <w:bCs/>
                <w:sz w:val="18"/>
                <w:szCs w:val="18"/>
              </w:rPr>
              <w:t>Hikayecd’si</w:t>
            </w:r>
          </w:p>
        </w:tc>
        <w:tc>
          <w:tcPr>
            <w:tcW w:w="1547" w:type="pct"/>
          </w:tcPr>
          <w:p w:rsidR="008C7097" w:rsidRPr="00B970A4" w:rsidRDefault="008C7097" w:rsidP="00BB47EF">
            <w:pPr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“Köstebekle su samuru”adlı hikayenin cd den dinlenilmesi ve  hikayeden anlaşılanların yazılı olarak anlatılması.</w:t>
            </w:r>
          </w:p>
        </w:tc>
      </w:tr>
      <w:tr w:rsidR="008C7097" w:rsidRPr="00B970A4" w:rsidTr="00BD256C">
        <w:trPr>
          <w:cantSplit/>
          <w:trHeight w:hRule="exact" w:val="454"/>
        </w:trPr>
        <w:tc>
          <w:tcPr>
            <w:tcW w:w="194" w:type="pct"/>
            <w:gridSpan w:val="2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09</w:t>
            </w:r>
          </w:p>
        </w:tc>
        <w:tc>
          <w:tcPr>
            <w:tcW w:w="1261" w:type="pct"/>
          </w:tcPr>
          <w:p w:rsidR="008C7097" w:rsidRPr="00B970A4" w:rsidRDefault="008C7097" w:rsidP="00941BBF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Hacivat Karagöz Oyunu</w:t>
            </w:r>
          </w:p>
        </w:tc>
        <w:tc>
          <w:tcPr>
            <w:tcW w:w="1417" w:type="pct"/>
            <w:gridSpan w:val="2"/>
          </w:tcPr>
          <w:p w:rsidR="008C7097" w:rsidRPr="00B970A4" w:rsidRDefault="008C7097" w:rsidP="00941BBF">
            <w:pPr>
              <w:rPr>
                <w:bCs/>
                <w:sz w:val="18"/>
                <w:szCs w:val="18"/>
              </w:rPr>
            </w:pPr>
            <w:r w:rsidRPr="00B970A4">
              <w:rPr>
                <w:bCs/>
                <w:sz w:val="18"/>
                <w:szCs w:val="18"/>
              </w:rPr>
              <w:t>Oyun metni, bulunabilirse Hacivat-Karagöz kostümleri.</w:t>
            </w:r>
          </w:p>
        </w:tc>
        <w:tc>
          <w:tcPr>
            <w:tcW w:w="1547" w:type="pct"/>
          </w:tcPr>
          <w:p w:rsidR="008C7097" w:rsidRPr="00B970A4" w:rsidRDefault="008C7097" w:rsidP="00941BBF">
            <w:pPr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Öğrencilere önceden dağıtılan oyun metinlerinin canlandırılması.</w:t>
            </w:r>
          </w:p>
        </w:tc>
      </w:tr>
      <w:tr w:rsidR="008C7097" w:rsidRPr="00B970A4" w:rsidTr="00BD256C">
        <w:trPr>
          <w:cantSplit/>
          <w:trHeight w:hRule="exact" w:val="454"/>
        </w:trPr>
        <w:tc>
          <w:tcPr>
            <w:tcW w:w="194" w:type="pct"/>
            <w:gridSpan w:val="2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3.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14</w:t>
            </w:r>
          </w:p>
        </w:tc>
        <w:tc>
          <w:tcPr>
            <w:tcW w:w="1261" w:type="pct"/>
          </w:tcPr>
          <w:p w:rsidR="008C7097" w:rsidRPr="00B970A4" w:rsidRDefault="008C7097" w:rsidP="00941BBF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B970A4">
              <w:rPr>
                <w:bCs/>
                <w:color w:val="000000"/>
                <w:sz w:val="18"/>
                <w:szCs w:val="18"/>
              </w:rPr>
              <w:t>Hikaye Dinleme</w:t>
            </w:r>
          </w:p>
        </w:tc>
        <w:tc>
          <w:tcPr>
            <w:tcW w:w="1417" w:type="pct"/>
            <w:gridSpan w:val="2"/>
          </w:tcPr>
          <w:p w:rsidR="008C7097" w:rsidRPr="00B970A4" w:rsidRDefault="008C7097" w:rsidP="00941BBF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B970A4">
              <w:rPr>
                <w:bCs/>
                <w:sz w:val="18"/>
                <w:szCs w:val="18"/>
              </w:rPr>
              <w:t>Hikayecd’si</w:t>
            </w:r>
          </w:p>
        </w:tc>
        <w:tc>
          <w:tcPr>
            <w:tcW w:w="1547" w:type="pct"/>
          </w:tcPr>
          <w:p w:rsidR="008C7097" w:rsidRPr="00B970A4" w:rsidRDefault="008C7097" w:rsidP="00C8050B">
            <w:pPr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“İyilik eden iyilik bulur”adlı hikayenin cd den dinlenilmesi ve  hikayeden anlaşılanların yazılı olarak anlatılması,görsellendirilmesi.</w:t>
            </w:r>
          </w:p>
        </w:tc>
      </w:tr>
      <w:tr w:rsidR="008C7097" w:rsidRPr="00B970A4" w:rsidTr="00BD256C">
        <w:trPr>
          <w:cantSplit/>
          <w:trHeight w:hRule="exact" w:val="454"/>
        </w:trPr>
        <w:tc>
          <w:tcPr>
            <w:tcW w:w="194" w:type="pct"/>
            <w:gridSpan w:val="2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15</w:t>
            </w:r>
          </w:p>
        </w:tc>
        <w:tc>
          <w:tcPr>
            <w:tcW w:w="1261" w:type="pct"/>
          </w:tcPr>
          <w:p w:rsidR="008C7097" w:rsidRPr="00B970A4" w:rsidRDefault="008C7097" w:rsidP="00BB47EF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B970A4">
              <w:rPr>
                <w:bCs/>
                <w:color w:val="000000"/>
                <w:sz w:val="18"/>
                <w:szCs w:val="18"/>
              </w:rPr>
              <w:t>Satranç Oynama</w:t>
            </w:r>
          </w:p>
        </w:tc>
        <w:tc>
          <w:tcPr>
            <w:tcW w:w="1417" w:type="pct"/>
            <w:gridSpan w:val="2"/>
          </w:tcPr>
          <w:p w:rsidR="008C7097" w:rsidRPr="00B970A4" w:rsidRDefault="008C7097" w:rsidP="00BB47EF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B970A4">
              <w:rPr>
                <w:bCs/>
                <w:sz w:val="18"/>
                <w:szCs w:val="18"/>
              </w:rPr>
              <w:t>Satranç takımı</w:t>
            </w:r>
          </w:p>
        </w:tc>
        <w:tc>
          <w:tcPr>
            <w:tcW w:w="1547" w:type="pct"/>
          </w:tcPr>
          <w:p w:rsidR="008C7097" w:rsidRPr="00B970A4" w:rsidRDefault="008C7097" w:rsidP="00BB47EF">
            <w:pPr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Öğrencilerin eşli olarak satranç oynaması.</w:t>
            </w:r>
          </w:p>
        </w:tc>
      </w:tr>
      <w:tr w:rsidR="008C7097" w:rsidRPr="00B970A4" w:rsidTr="0083691C">
        <w:trPr>
          <w:cantSplit/>
          <w:trHeight w:hRule="exact" w:val="770"/>
        </w:trPr>
        <w:tc>
          <w:tcPr>
            <w:tcW w:w="194" w:type="pct"/>
            <w:gridSpan w:val="2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16</w:t>
            </w:r>
          </w:p>
        </w:tc>
        <w:tc>
          <w:tcPr>
            <w:tcW w:w="1261" w:type="pct"/>
          </w:tcPr>
          <w:p w:rsidR="008C7097" w:rsidRDefault="008C7097" w:rsidP="006A1240">
            <w:pPr>
              <w:jc w:val="center"/>
              <w:rPr>
                <w:sz w:val="18"/>
                <w:szCs w:val="18"/>
              </w:rPr>
            </w:pPr>
          </w:p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Film İzleme</w:t>
            </w:r>
          </w:p>
        </w:tc>
        <w:tc>
          <w:tcPr>
            <w:tcW w:w="1417" w:type="pct"/>
            <w:gridSpan w:val="2"/>
          </w:tcPr>
          <w:p w:rsidR="008C7097" w:rsidRDefault="008C7097" w:rsidP="00BB47EF">
            <w:pPr>
              <w:pStyle w:val="BodyText"/>
              <w:spacing w:after="0"/>
              <w:rPr>
                <w:bCs/>
                <w:sz w:val="18"/>
                <w:szCs w:val="18"/>
              </w:rPr>
            </w:pPr>
          </w:p>
          <w:p w:rsidR="008C7097" w:rsidRPr="00B970A4" w:rsidRDefault="008C7097" w:rsidP="00BB47EF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B970A4">
              <w:rPr>
                <w:bCs/>
                <w:sz w:val="18"/>
                <w:szCs w:val="18"/>
              </w:rPr>
              <w:t>Kuva-i Milliye Destanı Cd’si</w:t>
            </w:r>
          </w:p>
        </w:tc>
        <w:tc>
          <w:tcPr>
            <w:tcW w:w="1547" w:type="pct"/>
          </w:tcPr>
          <w:p w:rsidR="008C7097" w:rsidRPr="00B970A4" w:rsidRDefault="008C7097" w:rsidP="0083691C">
            <w:pPr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Kadınlarımız ve Nurettin Eşfak konulu filmlerin izlenilmesi, izlenilenler hakkındaki düşüncelerin yazılı ve sözlü ifade edilmesi.</w:t>
            </w:r>
          </w:p>
        </w:tc>
      </w:tr>
      <w:tr w:rsidR="008C7097" w:rsidRPr="00B970A4" w:rsidTr="00BD256C">
        <w:trPr>
          <w:cantSplit/>
          <w:trHeight w:hRule="exact" w:val="454"/>
        </w:trPr>
        <w:tc>
          <w:tcPr>
            <w:tcW w:w="194" w:type="pct"/>
            <w:gridSpan w:val="2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4.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21</w:t>
            </w:r>
          </w:p>
        </w:tc>
        <w:tc>
          <w:tcPr>
            <w:tcW w:w="1261" w:type="pct"/>
          </w:tcPr>
          <w:p w:rsidR="008C7097" w:rsidRPr="00B970A4" w:rsidRDefault="008C7097" w:rsidP="00BB47EF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Öykü Yazma</w:t>
            </w:r>
          </w:p>
        </w:tc>
        <w:tc>
          <w:tcPr>
            <w:tcW w:w="1417" w:type="pct"/>
            <w:gridSpan w:val="2"/>
          </w:tcPr>
          <w:p w:rsidR="008C7097" w:rsidRPr="00B970A4" w:rsidRDefault="008C7097" w:rsidP="00BB47EF">
            <w:pPr>
              <w:rPr>
                <w:bCs/>
                <w:sz w:val="18"/>
                <w:szCs w:val="18"/>
              </w:rPr>
            </w:pPr>
            <w:r w:rsidRPr="00B970A4">
              <w:rPr>
                <w:bCs/>
                <w:sz w:val="18"/>
                <w:szCs w:val="18"/>
              </w:rPr>
              <w:t>Kalem,kağıt,silgi</w:t>
            </w:r>
          </w:p>
        </w:tc>
        <w:tc>
          <w:tcPr>
            <w:tcW w:w="1547" w:type="pct"/>
          </w:tcPr>
          <w:p w:rsidR="008C7097" w:rsidRPr="00B970A4" w:rsidRDefault="008C7097" w:rsidP="00BB47EF">
            <w:pPr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Konusunu öğrencilerin belirleyeceği,hayalgüçlerine dayanan  öykülerin yazılması.</w:t>
            </w:r>
          </w:p>
        </w:tc>
      </w:tr>
      <w:tr w:rsidR="008C7097" w:rsidRPr="00B970A4" w:rsidTr="00BD256C">
        <w:trPr>
          <w:cantSplit/>
          <w:trHeight w:hRule="exact" w:val="454"/>
        </w:trPr>
        <w:tc>
          <w:tcPr>
            <w:tcW w:w="194" w:type="pct"/>
            <w:gridSpan w:val="2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22</w:t>
            </w:r>
          </w:p>
        </w:tc>
        <w:tc>
          <w:tcPr>
            <w:tcW w:w="1261" w:type="pct"/>
          </w:tcPr>
          <w:p w:rsidR="008C7097" w:rsidRPr="00B970A4" w:rsidRDefault="008C7097" w:rsidP="006701F5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Güzel Yazı Yazma</w:t>
            </w:r>
          </w:p>
        </w:tc>
        <w:tc>
          <w:tcPr>
            <w:tcW w:w="1417" w:type="pct"/>
            <w:gridSpan w:val="2"/>
          </w:tcPr>
          <w:p w:rsidR="008C7097" w:rsidRPr="00B970A4" w:rsidRDefault="008C7097" w:rsidP="006701F5">
            <w:pPr>
              <w:rPr>
                <w:bCs/>
                <w:sz w:val="18"/>
                <w:szCs w:val="18"/>
              </w:rPr>
            </w:pPr>
            <w:r w:rsidRPr="00B970A4">
              <w:rPr>
                <w:bCs/>
                <w:sz w:val="18"/>
                <w:szCs w:val="18"/>
              </w:rPr>
              <w:t>Etkinlik kağıdı.</w:t>
            </w:r>
            <w:bookmarkStart w:id="0" w:name="_GoBack"/>
            <w:bookmarkEnd w:id="0"/>
          </w:p>
        </w:tc>
        <w:tc>
          <w:tcPr>
            <w:tcW w:w="1547" w:type="pct"/>
          </w:tcPr>
          <w:p w:rsidR="008C7097" w:rsidRPr="00B970A4" w:rsidRDefault="008C7097" w:rsidP="006701F5">
            <w:pPr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Çalışma kağıdında  verilmiş olan metnin,sağ sütuna el yazısı ile düzgün bir şekilde yazılması,resimlendirilmesi.</w:t>
            </w:r>
          </w:p>
        </w:tc>
      </w:tr>
      <w:tr w:rsidR="008C7097" w:rsidRPr="00B970A4" w:rsidTr="00BD256C">
        <w:trPr>
          <w:cantSplit/>
          <w:trHeight w:hRule="exact" w:val="454"/>
        </w:trPr>
        <w:tc>
          <w:tcPr>
            <w:tcW w:w="194" w:type="pct"/>
            <w:gridSpan w:val="2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23</w:t>
            </w:r>
          </w:p>
        </w:tc>
        <w:tc>
          <w:tcPr>
            <w:tcW w:w="1261" w:type="pct"/>
          </w:tcPr>
          <w:p w:rsidR="008C7097" w:rsidRPr="00B970A4" w:rsidRDefault="008C7097" w:rsidP="00BB47EF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Boyama</w:t>
            </w:r>
          </w:p>
        </w:tc>
        <w:tc>
          <w:tcPr>
            <w:tcW w:w="1417" w:type="pct"/>
            <w:gridSpan w:val="2"/>
          </w:tcPr>
          <w:p w:rsidR="008C7097" w:rsidRPr="00B970A4" w:rsidRDefault="008C7097" w:rsidP="00BB47EF">
            <w:pPr>
              <w:rPr>
                <w:bCs/>
                <w:sz w:val="18"/>
                <w:szCs w:val="18"/>
              </w:rPr>
            </w:pPr>
            <w:r w:rsidRPr="00B970A4">
              <w:rPr>
                <w:bCs/>
                <w:sz w:val="18"/>
                <w:szCs w:val="18"/>
              </w:rPr>
              <w:t>Boyama Kağıdı, boya kalemleri</w:t>
            </w:r>
          </w:p>
        </w:tc>
        <w:tc>
          <w:tcPr>
            <w:tcW w:w="1547" w:type="pct"/>
          </w:tcPr>
          <w:p w:rsidR="008C7097" w:rsidRPr="00B970A4" w:rsidRDefault="008C7097" w:rsidP="00BB47EF">
            <w:pPr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Çizgi film karakterleriyle ilgili boyama sayfasının öğrenciler tarafından  zevklerine göre boyanması.</w:t>
            </w:r>
          </w:p>
        </w:tc>
      </w:tr>
      <w:tr w:rsidR="008C7097" w:rsidRPr="00B970A4" w:rsidTr="00BD256C">
        <w:trPr>
          <w:cantSplit/>
          <w:trHeight w:hRule="exact" w:val="454"/>
        </w:trPr>
        <w:tc>
          <w:tcPr>
            <w:tcW w:w="194" w:type="pct"/>
            <w:gridSpan w:val="2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5.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28</w:t>
            </w:r>
          </w:p>
        </w:tc>
        <w:tc>
          <w:tcPr>
            <w:tcW w:w="1261" w:type="pct"/>
          </w:tcPr>
          <w:p w:rsidR="008C7097" w:rsidRPr="00B970A4" w:rsidRDefault="008C7097" w:rsidP="00BB47EF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Kes, Katla, Yapıştır</w:t>
            </w:r>
          </w:p>
        </w:tc>
        <w:tc>
          <w:tcPr>
            <w:tcW w:w="1417" w:type="pct"/>
            <w:gridSpan w:val="2"/>
          </w:tcPr>
          <w:p w:rsidR="008C7097" w:rsidRPr="00B970A4" w:rsidRDefault="008C7097" w:rsidP="006A1240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B970A4">
              <w:rPr>
                <w:bCs/>
                <w:sz w:val="18"/>
                <w:szCs w:val="18"/>
              </w:rPr>
              <w:t>Kes, katla, yapıştır etkinlik kağıtları , makas, yapıştırıcı</w:t>
            </w:r>
          </w:p>
        </w:tc>
        <w:tc>
          <w:tcPr>
            <w:tcW w:w="1547" w:type="pct"/>
          </w:tcPr>
          <w:p w:rsidR="008C7097" w:rsidRPr="00B970A4" w:rsidRDefault="008C7097" w:rsidP="006A1240">
            <w:pPr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Verilen etkinlik kağıdındaki penguen parçalarının kes katla, yapıştır etkinlikleriyle birleştirilmesi.</w:t>
            </w:r>
          </w:p>
        </w:tc>
      </w:tr>
      <w:tr w:rsidR="008C7097" w:rsidRPr="00B970A4" w:rsidTr="00BD256C">
        <w:trPr>
          <w:cantSplit/>
          <w:trHeight w:hRule="exact" w:val="454"/>
        </w:trPr>
        <w:tc>
          <w:tcPr>
            <w:tcW w:w="194" w:type="pct"/>
            <w:gridSpan w:val="2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29</w:t>
            </w:r>
          </w:p>
        </w:tc>
        <w:tc>
          <w:tcPr>
            <w:tcW w:w="1261" w:type="pct"/>
          </w:tcPr>
          <w:p w:rsidR="008C7097" w:rsidRPr="00B970A4" w:rsidRDefault="008C7097" w:rsidP="009B6520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B970A4">
              <w:rPr>
                <w:bCs/>
                <w:color w:val="000000"/>
                <w:sz w:val="18"/>
                <w:szCs w:val="18"/>
              </w:rPr>
              <w:t>Hikaye Dinleme</w:t>
            </w:r>
          </w:p>
        </w:tc>
        <w:tc>
          <w:tcPr>
            <w:tcW w:w="1417" w:type="pct"/>
            <w:gridSpan w:val="2"/>
          </w:tcPr>
          <w:p w:rsidR="008C7097" w:rsidRPr="00B970A4" w:rsidRDefault="008C7097" w:rsidP="009B6520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B970A4">
              <w:rPr>
                <w:bCs/>
                <w:sz w:val="18"/>
                <w:szCs w:val="18"/>
              </w:rPr>
              <w:t>Hikayecd’si</w:t>
            </w:r>
          </w:p>
        </w:tc>
        <w:tc>
          <w:tcPr>
            <w:tcW w:w="1547" w:type="pct"/>
          </w:tcPr>
          <w:p w:rsidR="008C7097" w:rsidRPr="00B970A4" w:rsidRDefault="008C7097" w:rsidP="00074B07">
            <w:pPr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“Köylü ile Yılan”adlı hikayenin cd den dinlenilmesi ve  hikayeden anlaşılanların yazılı olarak anlatılması.</w:t>
            </w:r>
          </w:p>
        </w:tc>
      </w:tr>
      <w:tr w:rsidR="008C7097" w:rsidRPr="00B970A4" w:rsidTr="00BD256C">
        <w:trPr>
          <w:gridBefore w:val="1"/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30</w:t>
            </w:r>
          </w:p>
        </w:tc>
        <w:tc>
          <w:tcPr>
            <w:tcW w:w="1261" w:type="pct"/>
          </w:tcPr>
          <w:p w:rsidR="008C7097" w:rsidRPr="00B970A4" w:rsidRDefault="008C7097" w:rsidP="00941BBF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Hacivat Karagöz Oyunu</w:t>
            </w:r>
          </w:p>
        </w:tc>
        <w:tc>
          <w:tcPr>
            <w:tcW w:w="1417" w:type="pct"/>
            <w:gridSpan w:val="2"/>
          </w:tcPr>
          <w:p w:rsidR="008C7097" w:rsidRPr="00B970A4" w:rsidRDefault="008C7097" w:rsidP="00941BBF">
            <w:pPr>
              <w:rPr>
                <w:bCs/>
                <w:sz w:val="18"/>
                <w:szCs w:val="18"/>
              </w:rPr>
            </w:pPr>
            <w:r w:rsidRPr="00B970A4">
              <w:rPr>
                <w:bCs/>
                <w:sz w:val="18"/>
                <w:szCs w:val="18"/>
              </w:rPr>
              <w:t>Oyun metni, bulunabilirse Hacivat-Karagöz kostümleri.</w:t>
            </w:r>
          </w:p>
        </w:tc>
        <w:tc>
          <w:tcPr>
            <w:tcW w:w="1547" w:type="pct"/>
          </w:tcPr>
          <w:p w:rsidR="008C7097" w:rsidRPr="00B970A4" w:rsidRDefault="008C7097" w:rsidP="00941BBF">
            <w:pPr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Öğrencilere önceden dağıtılan oyun metinlerinin canlandırılması.</w:t>
            </w:r>
          </w:p>
        </w:tc>
      </w:tr>
      <w:tr w:rsidR="008C7097" w:rsidRPr="00B970A4" w:rsidTr="00BD256C">
        <w:trPr>
          <w:gridBefore w:val="1"/>
          <w:cantSplit/>
          <w:trHeight w:hRule="exact" w:val="454"/>
        </w:trPr>
        <w:tc>
          <w:tcPr>
            <w:tcW w:w="194" w:type="pct"/>
            <w:vMerge w:val="restart"/>
            <w:textDirection w:val="btLr"/>
            <w:vAlign w:val="center"/>
          </w:tcPr>
          <w:p w:rsidR="008C7097" w:rsidRPr="00B970A4" w:rsidRDefault="008C7097" w:rsidP="006A1240">
            <w:pPr>
              <w:spacing w:after="200" w:line="276" w:lineRule="auto"/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HAZİRAN</w:t>
            </w:r>
          </w:p>
        </w:tc>
        <w:tc>
          <w:tcPr>
            <w:tcW w:w="194" w:type="pct"/>
            <w:vMerge w:val="restart"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2. HAFTA</w:t>
            </w:r>
          </w:p>
        </w:tc>
        <w:tc>
          <w:tcPr>
            <w:tcW w:w="178" w:type="pct"/>
            <w:vMerge w:val="restar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3</w:t>
            </w:r>
          </w:p>
        </w:tc>
        <w:tc>
          <w:tcPr>
            <w:tcW w:w="209" w:type="pc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04</w:t>
            </w:r>
          </w:p>
        </w:tc>
        <w:tc>
          <w:tcPr>
            <w:tcW w:w="1261" w:type="pct"/>
          </w:tcPr>
          <w:p w:rsidR="008C7097" w:rsidRPr="00B970A4" w:rsidRDefault="008C7097" w:rsidP="00BB47EF">
            <w:pPr>
              <w:pStyle w:val="BodyText"/>
              <w:spacing w:after="0"/>
              <w:jc w:val="center"/>
              <w:rPr>
                <w:bCs/>
                <w:color w:val="000000"/>
                <w:sz w:val="18"/>
                <w:szCs w:val="18"/>
              </w:rPr>
            </w:pPr>
            <w:r w:rsidRPr="00B970A4">
              <w:rPr>
                <w:bCs/>
                <w:color w:val="000000"/>
                <w:sz w:val="18"/>
                <w:szCs w:val="18"/>
              </w:rPr>
              <w:t>Satranç Oynama</w:t>
            </w:r>
          </w:p>
        </w:tc>
        <w:tc>
          <w:tcPr>
            <w:tcW w:w="1417" w:type="pct"/>
            <w:gridSpan w:val="2"/>
          </w:tcPr>
          <w:p w:rsidR="008C7097" w:rsidRPr="00B970A4" w:rsidRDefault="008C7097" w:rsidP="00BB47EF">
            <w:pPr>
              <w:pStyle w:val="BodyText"/>
              <w:spacing w:after="0"/>
              <w:rPr>
                <w:bCs/>
                <w:sz w:val="18"/>
                <w:szCs w:val="18"/>
              </w:rPr>
            </w:pPr>
            <w:r w:rsidRPr="00B970A4">
              <w:rPr>
                <w:bCs/>
                <w:sz w:val="18"/>
                <w:szCs w:val="18"/>
              </w:rPr>
              <w:t>Satranç takımı</w:t>
            </w:r>
          </w:p>
        </w:tc>
        <w:tc>
          <w:tcPr>
            <w:tcW w:w="1547" w:type="pct"/>
          </w:tcPr>
          <w:p w:rsidR="008C7097" w:rsidRPr="00B970A4" w:rsidRDefault="008C7097" w:rsidP="00BB47EF">
            <w:pPr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Öğrencilerin eşli olarak satranç oynaması.</w:t>
            </w:r>
          </w:p>
        </w:tc>
      </w:tr>
      <w:tr w:rsidR="008C7097" w:rsidRPr="00B970A4" w:rsidTr="00BD256C">
        <w:trPr>
          <w:gridBefore w:val="1"/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05</w:t>
            </w:r>
          </w:p>
        </w:tc>
        <w:tc>
          <w:tcPr>
            <w:tcW w:w="1261" w:type="pct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Film İzleme</w:t>
            </w:r>
          </w:p>
        </w:tc>
        <w:tc>
          <w:tcPr>
            <w:tcW w:w="1417" w:type="pct"/>
            <w:gridSpan w:val="2"/>
          </w:tcPr>
          <w:p w:rsidR="008C7097" w:rsidRPr="00B970A4" w:rsidRDefault="008C7097" w:rsidP="006A1240">
            <w:pPr>
              <w:rPr>
                <w:bCs/>
                <w:sz w:val="18"/>
                <w:szCs w:val="18"/>
              </w:rPr>
            </w:pPr>
            <w:r w:rsidRPr="00B970A4">
              <w:rPr>
                <w:bCs/>
                <w:sz w:val="18"/>
                <w:szCs w:val="18"/>
              </w:rPr>
              <w:t>Kuva-i Milliye Destanı Cd’si</w:t>
            </w:r>
          </w:p>
        </w:tc>
        <w:tc>
          <w:tcPr>
            <w:tcW w:w="1547" w:type="pct"/>
          </w:tcPr>
          <w:p w:rsidR="008C7097" w:rsidRPr="00B970A4" w:rsidRDefault="008C7097" w:rsidP="006A1240">
            <w:pPr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Büyük Taarruz filminin izlenilmesi, izlenilenler hakkındaki düşüncelerin yazılı ve sözlü ifade edilmesi.</w:t>
            </w:r>
          </w:p>
        </w:tc>
      </w:tr>
      <w:tr w:rsidR="008C7097" w:rsidRPr="00B970A4" w:rsidTr="00BD256C">
        <w:trPr>
          <w:gridBefore w:val="1"/>
          <w:cantSplit/>
          <w:trHeight w:hRule="exact" w:val="454"/>
        </w:trPr>
        <w:tc>
          <w:tcPr>
            <w:tcW w:w="194" w:type="pct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4" w:type="pct"/>
            <w:vMerge/>
            <w:textDirection w:val="btLr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" w:type="pct"/>
            <w:vMerge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" w:type="pct"/>
            <w:vAlign w:val="center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06</w:t>
            </w:r>
          </w:p>
        </w:tc>
        <w:tc>
          <w:tcPr>
            <w:tcW w:w="1261" w:type="pct"/>
          </w:tcPr>
          <w:p w:rsidR="008C7097" w:rsidRPr="00B970A4" w:rsidRDefault="008C7097" w:rsidP="006A1240">
            <w:pPr>
              <w:jc w:val="center"/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Şarkı Söyleme</w:t>
            </w:r>
          </w:p>
        </w:tc>
        <w:tc>
          <w:tcPr>
            <w:tcW w:w="1417" w:type="pct"/>
            <w:gridSpan w:val="2"/>
          </w:tcPr>
          <w:p w:rsidR="008C7097" w:rsidRPr="00B970A4" w:rsidRDefault="008C7097" w:rsidP="006A1240">
            <w:pPr>
              <w:rPr>
                <w:bCs/>
                <w:sz w:val="18"/>
                <w:szCs w:val="18"/>
              </w:rPr>
            </w:pPr>
            <w:r w:rsidRPr="00B970A4">
              <w:rPr>
                <w:bCs/>
                <w:sz w:val="18"/>
                <w:szCs w:val="18"/>
              </w:rPr>
              <w:t>5.Sınıf Şarkıları</w:t>
            </w:r>
          </w:p>
        </w:tc>
        <w:tc>
          <w:tcPr>
            <w:tcW w:w="1547" w:type="pct"/>
          </w:tcPr>
          <w:p w:rsidR="008C7097" w:rsidRPr="00B970A4" w:rsidRDefault="008C7097" w:rsidP="006A1240">
            <w:pPr>
              <w:rPr>
                <w:sz w:val="18"/>
                <w:szCs w:val="18"/>
              </w:rPr>
            </w:pPr>
            <w:r w:rsidRPr="00B970A4">
              <w:rPr>
                <w:sz w:val="18"/>
                <w:szCs w:val="18"/>
              </w:rPr>
              <w:t>5.Sınıfta öğrenilen şarkıların söylenmesi</w:t>
            </w:r>
          </w:p>
        </w:tc>
      </w:tr>
    </w:tbl>
    <w:p w:rsidR="008C7097" w:rsidRDefault="008C7097" w:rsidP="00DD0D17">
      <w:r w:rsidRPr="00B970A4">
        <w:rPr>
          <w:sz w:val="18"/>
          <w:szCs w:val="18"/>
        </w:rPr>
        <w:br/>
      </w:r>
      <w:hyperlink r:id="rId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8C7097" w:rsidRDefault="008C7097" w:rsidP="00AF1D40">
      <w:pPr>
        <w:rPr>
          <w:sz w:val="18"/>
          <w:szCs w:val="18"/>
        </w:rPr>
      </w:pPr>
      <w:r w:rsidRPr="00B970A4">
        <w:rPr>
          <w:sz w:val="18"/>
          <w:szCs w:val="18"/>
        </w:rPr>
        <w:br/>
      </w:r>
      <w:r>
        <w:rPr>
          <w:sz w:val="18"/>
          <w:szCs w:val="18"/>
        </w:rPr>
        <w:t>HALİL İBRAHİM ÖZMEN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MEHMET AKSOY</w:t>
      </w:r>
    </w:p>
    <w:p w:rsidR="008C7097" w:rsidRPr="00B970A4" w:rsidRDefault="008C7097" w:rsidP="00AF1D40">
      <w:pPr>
        <w:rPr>
          <w:sz w:val="18"/>
          <w:szCs w:val="18"/>
        </w:rPr>
      </w:pPr>
      <w:r>
        <w:rPr>
          <w:sz w:val="18"/>
          <w:szCs w:val="18"/>
        </w:rPr>
        <w:t>4-A SINIF ÖĞRETMENİ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OKUL MÜDÜRÜ</w:t>
      </w:r>
    </w:p>
    <w:sectPr w:rsidR="008C7097" w:rsidRPr="00B970A4" w:rsidSect="00B970A4">
      <w:pgSz w:w="16838" w:h="11906" w:orient="landscape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097" w:rsidRDefault="008C7097" w:rsidP="00BD256C">
      <w:r>
        <w:separator/>
      </w:r>
    </w:p>
  </w:endnote>
  <w:endnote w:type="continuationSeparator" w:id="0">
    <w:p w:rsidR="008C7097" w:rsidRDefault="008C7097" w:rsidP="00BD2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097" w:rsidRDefault="008C7097" w:rsidP="00BD256C">
      <w:r>
        <w:separator/>
      </w:r>
    </w:p>
  </w:footnote>
  <w:footnote w:type="continuationSeparator" w:id="0">
    <w:p w:rsidR="008C7097" w:rsidRDefault="008C7097" w:rsidP="00BD25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749F9"/>
    <w:multiLevelType w:val="multilevel"/>
    <w:tmpl w:val="1AFE0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1D78E8"/>
    <w:multiLevelType w:val="multilevel"/>
    <w:tmpl w:val="6CBCB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65E6"/>
    <w:rsid w:val="00000CC6"/>
    <w:rsid w:val="00022DEE"/>
    <w:rsid w:val="00074B07"/>
    <w:rsid w:val="00094C26"/>
    <w:rsid w:val="000C56FD"/>
    <w:rsid w:val="00240D71"/>
    <w:rsid w:val="00247C95"/>
    <w:rsid w:val="00255502"/>
    <w:rsid w:val="002A7DFB"/>
    <w:rsid w:val="002C7A59"/>
    <w:rsid w:val="00301E46"/>
    <w:rsid w:val="003A6F4A"/>
    <w:rsid w:val="00440C18"/>
    <w:rsid w:val="004C2E26"/>
    <w:rsid w:val="00525271"/>
    <w:rsid w:val="0054360C"/>
    <w:rsid w:val="005446EB"/>
    <w:rsid w:val="00576F76"/>
    <w:rsid w:val="00584B95"/>
    <w:rsid w:val="0059093C"/>
    <w:rsid w:val="005963B9"/>
    <w:rsid w:val="005D776E"/>
    <w:rsid w:val="00614746"/>
    <w:rsid w:val="00634457"/>
    <w:rsid w:val="0066401D"/>
    <w:rsid w:val="006701F5"/>
    <w:rsid w:val="006A1240"/>
    <w:rsid w:val="006B024C"/>
    <w:rsid w:val="006D2F39"/>
    <w:rsid w:val="00713170"/>
    <w:rsid w:val="007B5FDD"/>
    <w:rsid w:val="00803785"/>
    <w:rsid w:val="00825ACE"/>
    <w:rsid w:val="00827C3E"/>
    <w:rsid w:val="0083253B"/>
    <w:rsid w:val="0083691C"/>
    <w:rsid w:val="00851373"/>
    <w:rsid w:val="00893946"/>
    <w:rsid w:val="008C7097"/>
    <w:rsid w:val="008E31AB"/>
    <w:rsid w:val="00941BBF"/>
    <w:rsid w:val="009756A0"/>
    <w:rsid w:val="009A1C07"/>
    <w:rsid w:val="009B6520"/>
    <w:rsid w:val="00A24E7F"/>
    <w:rsid w:val="00A347E5"/>
    <w:rsid w:val="00A47F26"/>
    <w:rsid w:val="00A54216"/>
    <w:rsid w:val="00A715C3"/>
    <w:rsid w:val="00A90777"/>
    <w:rsid w:val="00AB6C29"/>
    <w:rsid w:val="00AF1D40"/>
    <w:rsid w:val="00B00446"/>
    <w:rsid w:val="00B15AF7"/>
    <w:rsid w:val="00B47644"/>
    <w:rsid w:val="00B970A4"/>
    <w:rsid w:val="00BA0B93"/>
    <w:rsid w:val="00BA4990"/>
    <w:rsid w:val="00BA6551"/>
    <w:rsid w:val="00BB47EF"/>
    <w:rsid w:val="00BD256C"/>
    <w:rsid w:val="00BE79C1"/>
    <w:rsid w:val="00C014A3"/>
    <w:rsid w:val="00C8050B"/>
    <w:rsid w:val="00CA1279"/>
    <w:rsid w:val="00CD3DE9"/>
    <w:rsid w:val="00D01602"/>
    <w:rsid w:val="00D42810"/>
    <w:rsid w:val="00D665E6"/>
    <w:rsid w:val="00D96E6E"/>
    <w:rsid w:val="00DD0723"/>
    <w:rsid w:val="00DD0D17"/>
    <w:rsid w:val="00DE4393"/>
    <w:rsid w:val="00DE7E69"/>
    <w:rsid w:val="00DF45F0"/>
    <w:rsid w:val="00E172E8"/>
    <w:rsid w:val="00E92C61"/>
    <w:rsid w:val="00F2010E"/>
    <w:rsid w:val="00F33B74"/>
    <w:rsid w:val="00F3702D"/>
    <w:rsid w:val="00F8303A"/>
    <w:rsid w:val="00FA3401"/>
    <w:rsid w:val="00FA3C72"/>
    <w:rsid w:val="00FC3F7D"/>
    <w:rsid w:val="00FC4627"/>
    <w:rsid w:val="00FC63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72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D072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DD0723"/>
    <w:rPr>
      <w:rFonts w:ascii="Times New Roman" w:hAnsi="Times New Roman" w:cs="Times New Roman"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rsid w:val="00BD256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D256C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BD256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D256C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DD0D1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80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1973</TotalTime>
  <Pages>7</Pages>
  <Words>2529</Words>
  <Characters>14419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Hilal Nil</dc:creator>
  <cp:keywords/>
  <dc:description/>
  <cp:lastModifiedBy>EDANUR HANIM</cp:lastModifiedBy>
  <cp:revision>41</cp:revision>
  <dcterms:created xsi:type="dcterms:W3CDTF">2011-06-23T14:02:00Z</dcterms:created>
  <dcterms:modified xsi:type="dcterms:W3CDTF">2011-12-25T18:34:00Z</dcterms:modified>
</cp:coreProperties>
</file>