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926" w:rsidRPr="005B1C56" w:rsidRDefault="00826926" w:rsidP="005B1C56">
      <w:p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Trebuchet MS" w:hAnsi="Trebuchet MS"/>
          <w:b/>
          <w:bCs/>
          <w:color w:val="3333FF"/>
          <w:sz w:val="36"/>
          <w:u w:val="single"/>
        </w:rPr>
        <w:t>KAT PROBLEMLERİ</w:t>
      </w:r>
      <w:r w:rsidRPr="005B1C56">
        <w:rPr>
          <w:rFonts w:ascii="Trebuchet MS" w:hAnsi="Trebuchet MS"/>
          <w:color w:val="3333FF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Trebuchet MS" w:hAnsi="Trebuchet MS"/>
          <w:color w:val="333333"/>
          <w:sz w:val="20"/>
          <w:szCs w:val="20"/>
        </w:rPr>
        <w:t> </w:t>
      </w:r>
    </w:p>
    <w:p w:rsidR="00826926" w:rsidRPr="005B1C56" w:rsidRDefault="00826926" w:rsidP="005B1C56">
      <w:pPr>
        <w:numPr>
          <w:ilvl w:val="0"/>
          <w:numId w:val="1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Can’ın 12 bilyesi vardır. Cenk’in bilyelerinin sayısı, Can’ın bilyelerinin sayısının 4 katıdır. Cenk’in kaç bilyesi vardır?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ind w:left="360"/>
        <w:rPr>
          <w:rFonts w:ascii="Times New Roman" w:hAnsi="Times New Roman"/>
          <w:color w:val="333333"/>
          <w:sz w:val="24"/>
          <w:szCs w:val="24"/>
        </w:rPr>
      </w:pPr>
      <w:r w:rsidRPr="005B1C56">
        <w:rPr>
          <w:rFonts w:ascii="Arial" w:hAnsi="Arial" w:cs="Arial"/>
          <w:color w:val="333333"/>
          <w:sz w:val="27"/>
          <w:szCs w:val="27"/>
        </w:rPr>
        <w:t> </w:t>
      </w:r>
    </w:p>
    <w:p w:rsidR="00826926" w:rsidRPr="005B1C56" w:rsidRDefault="00826926" w:rsidP="005B1C56">
      <w:pPr>
        <w:numPr>
          <w:ilvl w:val="0"/>
          <w:numId w:val="2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Bir kalemin fiyatı, bir silginin fiyatının 3 katıdır. Silginin fiyatı 4 TL olduğuna göre, kalemin fiyatı kaç TL’dir?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5B1C56">
        <w:rPr>
          <w:rFonts w:ascii="Arial" w:hAnsi="Arial" w:cs="Arial"/>
          <w:color w:val="333333"/>
          <w:sz w:val="27"/>
          <w:szCs w:val="27"/>
        </w:rPr>
        <w:t> </w:t>
      </w:r>
    </w:p>
    <w:p w:rsidR="00826926" w:rsidRPr="005B1C56" w:rsidRDefault="00826926" w:rsidP="005B1C56">
      <w:pPr>
        <w:numPr>
          <w:ilvl w:val="0"/>
          <w:numId w:val="3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Bir sınıftaki erkek öğrencilerin sayısı, kız öğrencilerin sayısının 2 katıdır. Kız öğrencilerin sayısı 12 olduğuna göre, erkek öğrencilerin sayısı kaçtır?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5B1C56">
        <w:rPr>
          <w:rFonts w:ascii="Arial" w:hAnsi="Arial" w:cs="Arial"/>
          <w:color w:val="333333"/>
          <w:sz w:val="27"/>
          <w:szCs w:val="27"/>
        </w:rPr>
        <w:t> </w:t>
      </w:r>
    </w:p>
    <w:p w:rsidR="00826926" w:rsidRPr="005B1C56" w:rsidRDefault="00826926" w:rsidP="005B1C56">
      <w:pPr>
        <w:numPr>
          <w:ilvl w:val="0"/>
          <w:numId w:val="4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Bir bahçedeki elma ağaçlarının sayısı, armut ağaçlarının sayısının 3 katıdır. Bahçede 65 armut ağacı olduğuna göre, kaç tane elma ağacı vardır?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5B1C56">
        <w:rPr>
          <w:rFonts w:ascii="Arial" w:hAnsi="Arial" w:cs="Arial"/>
          <w:color w:val="333333"/>
          <w:sz w:val="27"/>
          <w:szCs w:val="27"/>
        </w:rPr>
        <w:t> </w:t>
      </w:r>
    </w:p>
    <w:p w:rsidR="00826926" w:rsidRPr="005B1C56" w:rsidRDefault="00826926" w:rsidP="005B1C56">
      <w:pPr>
        <w:numPr>
          <w:ilvl w:val="0"/>
          <w:numId w:val="5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Bir kitaplıktaki öykü kitaplarının sayısı, masal kitaplarının sayısının 5 katıdır. Kitaplıkta 32 masal kitabı olduğuna göre, kaç tane öykü kitabı vardır?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5B1C56">
        <w:rPr>
          <w:rFonts w:ascii="Arial" w:hAnsi="Arial" w:cs="Arial"/>
          <w:color w:val="333333"/>
          <w:sz w:val="27"/>
          <w:szCs w:val="27"/>
        </w:rPr>
        <w:t> </w:t>
      </w:r>
    </w:p>
    <w:p w:rsidR="00826926" w:rsidRPr="005B1C56" w:rsidRDefault="00826926" w:rsidP="005B1C56">
      <w:pPr>
        <w:numPr>
          <w:ilvl w:val="0"/>
          <w:numId w:val="6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Ali’nin cevizlerinin sayısı, Ahmet’in cevizlerinin sayısının 2 katından 3 fazladır. Ahmet’in 15 cevizi olduğuna göre, Ali’nin kaç cevizi vardır?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5B1C56">
        <w:rPr>
          <w:rFonts w:ascii="Arial" w:hAnsi="Arial" w:cs="Arial"/>
          <w:color w:val="333333"/>
          <w:sz w:val="27"/>
          <w:szCs w:val="27"/>
        </w:rPr>
        <w:t> </w:t>
      </w:r>
    </w:p>
    <w:p w:rsidR="00826926" w:rsidRPr="005B1C56" w:rsidRDefault="00826926" w:rsidP="005B1C56">
      <w:pPr>
        <w:numPr>
          <w:ilvl w:val="0"/>
          <w:numId w:val="7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Bir bahçedeki limon ağaçlarının sayısı, portakal ağaçlarının sayısının 3 katından 5 fazladır. Bahçede 32 portakal ağacı olduğuna göre, kaç limon ağacı vardır?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5B1C56" w:rsidRDefault="00826926" w:rsidP="005B1C5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5B1C56">
        <w:rPr>
          <w:rFonts w:ascii="Arial" w:hAnsi="Arial" w:cs="Arial"/>
          <w:color w:val="333333"/>
          <w:sz w:val="27"/>
          <w:szCs w:val="27"/>
        </w:rPr>
        <w:t> </w:t>
      </w:r>
    </w:p>
    <w:p w:rsidR="00826926" w:rsidRPr="005B1C56" w:rsidRDefault="00826926" w:rsidP="005B1C56">
      <w:pPr>
        <w:numPr>
          <w:ilvl w:val="0"/>
          <w:numId w:val="8"/>
        </w:numPr>
        <w:spacing w:after="0" w:line="240" w:lineRule="auto"/>
        <w:rPr>
          <w:rFonts w:ascii="Trebuchet MS" w:hAnsi="Trebuchet MS"/>
          <w:color w:val="333333"/>
          <w:sz w:val="20"/>
          <w:szCs w:val="20"/>
        </w:rPr>
      </w:pPr>
      <w:r w:rsidRPr="005B1C56">
        <w:rPr>
          <w:rFonts w:ascii="Arial" w:hAnsi="Arial" w:cs="Arial"/>
          <w:color w:val="333333"/>
          <w:sz w:val="27"/>
          <w:szCs w:val="27"/>
        </w:rPr>
        <w:t>Bir köydeki tek katlı evlerin sayısı, çok katlı evlerin sayısının 3 katından 7 fazladır. Bu köyde 13 tane çok katlı ev olduğuna göre, kaç tane tek katlı ev vardır?</w:t>
      </w:r>
      <w:r w:rsidRPr="005B1C56">
        <w:rPr>
          <w:rFonts w:ascii="Trebuchet MS" w:hAnsi="Trebuchet MS"/>
          <w:color w:val="333333"/>
          <w:sz w:val="20"/>
          <w:szCs w:val="20"/>
        </w:rPr>
        <w:t xml:space="preserve"> </w:t>
      </w:r>
    </w:p>
    <w:p w:rsidR="00826926" w:rsidRPr="00116799" w:rsidRDefault="00826926">
      <w:hyperlink r:id="rId5" w:history="1">
        <w:r w:rsidRPr="00C5633F">
          <w:rPr>
            <w:rStyle w:val="Hyperlink"/>
          </w:rPr>
          <w:t>www.sorubak.com</w:t>
        </w:r>
      </w:hyperlink>
      <w:r>
        <w:t xml:space="preserve"> </w:t>
      </w:r>
    </w:p>
    <w:sectPr w:rsidR="00826926" w:rsidRPr="00116799" w:rsidSect="00295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C55"/>
    <w:multiLevelType w:val="multilevel"/>
    <w:tmpl w:val="94587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6C5835"/>
    <w:multiLevelType w:val="multilevel"/>
    <w:tmpl w:val="479692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672D0D"/>
    <w:multiLevelType w:val="multilevel"/>
    <w:tmpl w:val="01F686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F210C51"/>
    <w:multiLevelType w:val="multilevel"/>
    <w:tmpl w:val="4ADC4A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14B27B2"/>
    <w:multiLevelType w:val="multilevel"/>
    <w:tmpl w:val="14ECFE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C70425"/>
    <w:multiLevelType w:val="multilevel"/>
    <w:tmpl w:val="7AA6D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6E6755E"/>
    <w:multiLevelType w:val="multilevel"/>
    <w:tmpl w:val="EF30B9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F452C5"/>
    <w:multiLevelType w:val="multilevel"/>
    <w:tmpl w:val="200277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C56"/>
    <w:rsid w:val="00116799"/>
    <w:rsid w:val="002954F3"/>
    <w:rsid w:val="005B1C56"/>
    <w:rsid w:val="00826926"/>
    <w:rsid w:val="00925C38"/>
    <w:rsid w:val="00C24870"/>
    <w:rsid w:val="00C5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F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B1C56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B1C5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1167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188</Words>
  <Characters>1072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samsung</dc:creator>
  <cp:keywords>www.sorubak.com</cp:keywords>
  <dc:description/>
  <cp:lastModifiedBy>EDANUR HANIM</cp:lastModifiedBy>
  <cp:revision>4</cp:revision>
  <dcterms:created xsi:type="dcterms:W3CDTF">2011-11-24T19:13:00Z</dcterms:created>
  <dcterms:modified xsi:type="dcterms:W3CDTF">2011-12-25T18:24:00Z</dcterms:modified>
  <cp:category>www.sorubak.com</cp:category>
  <cp:contentType>www.sorubak.com</cp:contentType>
  <cp:contentStatus>www.sorubak.com</cp:contentStatus>
</cp:coreProperties>
</file>