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B6D" w:rsidRDefault="008D7B6D" w:rsidP="002A7858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9.35pt;margin-top:-4.85pt;width:113.25pt;height:88.5pt;z-index:251665920" strokecolor="white">
            <v:textbox style="mso-next-textbox:#_x0000_s1026">
              <w:txbxContent>
                <w:p w:rsidR="008D7B6D" w:rsidRPr="002A7858" w:rsidRDefault="008D7B6D" w:rsidP="002A7858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2A7858">
                    <w:rPr>
                      <w:rFonts w:ascii="Comic Sans MS" w:hAnsi="Comic Sans MS"/>
                      <w:b/>
                    </w:rPr>
                    <w:t>Name/Surname:</w:t>
                  </w:r>
                </w:p>
                <w:p w:rsidR="008D7B6D" w:rsidRPr="002A7858" w:rsidRDefault="008D7B6D" w:rsidP="002A7858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2A7858">
                    <w:rPr>
                      <w:rFonts w:ascii="Comic Sans MS" w:hAnsi="Comic Sans MS"/>
                      <w:b/>
                    </w:rPr>
                    <w:t xml:space="preserve">Class: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     </w:t>
                  </w:r>
                  <w:r w:rsidRPr="002A7858">
                    <w:rPr>
                      <w:rFonts w:ascii="Comic Sans MS" w:hAnsi="Comic Sans MS"/>
                      <w:b/>
                    </w:rPr>
                    <w:t>No:</w:t>
                  </w:r>
                </w:p>
                <w:p w:rsidR="008D7B6D" w:rsidRPr="002A7858" w:rsidRDefault="008D7B6D" w:rsidP="002A7858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 w:rsidRPr="002A7858">
                    <w:rPr>
                      <w:rFonts w:ascii="Comic Sans MS" w:hAnsi="Comic Sans MS"/>
                      <w:b/>
                    </w:rPr>
                    <w:t>Mark: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439.9pt;margin-top:-67.85pt;width:78pt;height:63pt;z-index:251664896" strokecolor="white">
            <v:textbox style="mso-next-textbox:#_x0000_s1027">
              <w:txbxContent>
                <w:p w:rsidR="008D7B6D" w:rsidRDefault="008D7B6D">
                  <w:r w:rsidRPr="004A3121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0" o:spid="_x0000_i1026" type="#_x0000_t75" style="width:62.25pt;height:46.5pt;visibility:visible">
                        <v:imagedata r:id="rId5" r:href="rId6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69.35pt;margin-top:-67.85pt;width:587.25pt;height:63pt;z-index:251663872" strokecolor="white">
            <v:textbox style="mso-next-textbox:#_x0000_s1028">
              <w:txbxContent>
                <w:p w:rsidR="008D7B6D" w:rsidRDefault="008D7B6D">
                  <w:r>
                    <w:t xml:space="preserve">  </w:t>
                  </w:r>
                  <w:r w:rsidRPr="004A3121">
                    <w:rPr>
                      <w:noProof/>
                    </w:rPr>
                    <w:pict>
                      <v:shape id="Resim 5" o:spid="_x0000_i1028" type="#_x0000_t75" style="width:63pt;height:47.25pt;visibility:visible">
                        <v:imagedata r:id="rId5" r:href="rId7"/>
                      </v:shape>
                    </w:pict>
                  </w:r>
                </w:p>
              </w:txbxContent>
            </v:textbox>
          </v:shape>
        </w:pict>
      </w:r>
      <w:r w:rsidRPr="002A7858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2011-2012 </w:t>
      </w:r>
      <w:r w:rsidRPr="002A7858">
        <w:rPr>
          <w:rFonts w:ascii="Comic Sans MS" w:hAnsi="Comic Sans MS"/>
          <w:b/>
          <w:sz w:val="20"/>
          <w:szCs w:val="20"/>
        </w:rPr>
        <w:t xml:space="preserve"> ACEDEMIC YEAR </w:t>
      </w:r>
    </w:p>
    <w:p w:rsidR="008D7B6D" w:rsidRPr="002A7858" w:rsidRDefault="008D7B6D" w:rsidP="002A7858">
      <w:pPr>
        <w:jc w:val="center"/>
        <w:rPr>
          <w:rFonts w:ascii="Comic Sans MS" w:hAnsi="Comic Sans MS"/>
          <w:b/>
          <w:sz w:val="20"/>
          <w:szCs w:val="20"/>
        </w:rPr>
      </w:pPr>
      <w:r w:rsidRPr="002A7858">
        <w:rPr>
          <w:rFonts w:ascii="Comic Sans MS" w:hAnsi="Comic Sans MS"/>
          <w:b/>
          <w:sz w:val="20"/>
          <w:szCs w:val="20"/>
        </w:rPr>
        <w:t xml:space="preserve">ÇAYLAR YİBO 4th GRADES 1ST TERM </w:t>
      </w:r>
    </w:p>
    <w:p w:rsidR="008D7B6D" w:rsidRPr="002A7858" w:rsidRDefault="008D7B6D" w:rsidP="002A7858">
      <w:pPr>
        <w:jc w:val="center"/>
        <w:rPr>
          <w:rFonts w:ascii="Comic Sans MS" w:hAnsi="Comic Sans MS"/>
          <w:b/>
          <w:sz w:val="20"/>
          <w:szCs w:val="20"/>
        </w:rPr>
      </w:pPr>
      <w:r w:rsidRPr="002A7858">
        <w:rPr>
          <w:rFonts w:ascii="Comic Sans MS" w:hAnsi="Comic Sans MS"/>
          <w:b/>
          <w:sz w:val="20"/>
          <w:szCs w:val="20"/>
        </w:rPr>
        <w:t>2ND ENGLISH WRITTEN EXAM.</w:t>
      </w:r>
    </w:p>
    <w:p w:rsidR="008D7B6D" w:rsidRDefault="008D7B6D" w:rsidP="002A7858">
      <w:pPr>
        <w:pStyle w:val="ListParagraph"/>
        <w:ind w:left="360"/>
        <w:rPr>
          <w:rFonts w:ascii="Comic Sans MS" w:hAnsi="Comic Sans MS"/>
          <w:b/>
          <w:sz w:val="20"/>
          <w:szCs w:val="20"/>
        </w:rPr>
      </w:pPr>
    </w:p>
    <w:p w:rsidR="008D7B6D" w:rsidRPr="002A7858" w:rsidRDefault="008D7B6D" w:rsidP="002A7858">
      <w:pPr>
        <w:pStyle w:val="ListParagraph"/>
        <w:ind w:left="360"/>
        <w:rPr>
          <w:rFonts w:ascii="Comic Sans MS" w:hAnsi="Comic Sans MS"/>
          <w:b/>
          <w:sz w:val="20"/>
          <w:szCs w:val="20"/>
        </w:rPr>
      </w:pPr>
    </w:p>
    <w:p w:rsidR="008D7B6D" w:rsidRPr="00274A07" w:rsidRDefault="008D7B6D" w:rsidP="000612A6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 w:rsidRPr="00274A07">
        <w:rPr>
          <w:rFonts w:ascii="Comic Sans MS" w:hAnsi="Comic Sans MS"/>
          <w:b/>
          <w:sz w:val="24"/>
          <w:szCs w:val="24"/>
        </w:rPr>
        <w:t>Write the English meanings of the body parts. (</w:t>
      </w:r>
      <w:r w:rsidRPr="00274A07">
        <w:rPr>
          <w:rFonts w:ascii="Comic Sans MS" w:hAnsi="Comic Sans MS"/>
          <w:b/>
        </w:rPr>
        <w:t>Oklarla gösterilen vücut uzuvlarını yazınız.)</w:t>
      </w:r>
      <w:r>
        <w:rPr>
          <w:rFonts w:ascii="Comic Sans MS" w:hAnsi="Comic Sans MS"/>
          <w:b/>
        </w:rPr>
        <w:t>3x10=30p</w:t>
      </w:r>
    </w:p>
    <w:p w:rsidR="008D7B6D" w:rsidRPr="00274A07" w:rsidRDefault="008D7B6D" w:rsidP="000612A6">
      <w:pPr>
        <w:pStyle w:val="ListParagraph"/>
        <w:rPr>
          <w:rFonts w:ascii="Comic Sans MS" w:hAnsi="Comic Sans MS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42.65pt;margin-top:25.55pt;width:30pt;height:63pt;flip:y;z-index:251655680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206.65pt;margin-top:6.4pt;width:0;height:30.3pt;flip:y;z-index:251662848" o:connectortype="straight">
            <v:stroke endarrow="block"/>
          </v:shape>
        </w:pict>
      </w:r>
    </w:p>
    <w:p w:rsidR="008D7B6D" w:rsidRDefault="008D7B6D">
      <w:pPr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 id="_x0000_s1031" type="#_x0000_t32" style="position:absolute;margin-left:298.15pt;margin-top:69.1pt;width:114pt;height:16.15pt;flip:y;z-index:251661824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margin-left:285.4pt;margin-top:125.3pt;width:90pt;height:15.75pt;z-index:251649536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35.65pt;margin-top:145.25pt;width:105.75pt;height:.75pt;flip:x y;z-index:25165670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48.4pt;margin-top:69.05pt;width:139.5pt;height:10.5pt;flip:x;z-index:251654656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06.65pt;margin-top:27.55pt;width:163.5pt;height:62.5pt;flip:y;z-index:251653632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67.9pt;margin-top:34.65pt;width:120pt;height:16.1pt;flip:x y;z-index:251651584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92.65pt;margin-top:242.55pt;width:99pt;height:9pt;flip:x y;z-index:251652608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267.4pt;margin-top:266.3pt;width:80.25pt;height:12.75pt;flip:y;z-index:251650560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</w:t>
      </w:r>
      <w:r w:rsidRPr="004A3121">
        <w:rPr>
          <w:noProof/>
        </w:rPr>
        <w:pict>
          <v:shape id="Рисунок 1" o:spid="_x0000_i1029" type="#_x0000_t75" style="width:233.25pt;height:294pt;visibility:visible">
            <v:imagedata r:id="rId8" o:title=""/>
          </v:shape>
        </w:pict>
      </w:r>
    </w:p>
    <w:p w:rsidR="008D7B6D" w:rsidRPr="002A7858" w:rsidRDefault="008D7B6D" w:rsidP="002A7858">
      <w:pPr>
        <w:spacing w:line="240" w:lineRule="auto"/>
        <w:ind w:left="-360" w:firstLine="360"/>
        <w:rPr>
          <w:rFonts w:ascii="Comic Sans MS" w:hAnsi="Comic Sans MS"/>
        </w:rPr>
      </w:pPr>
      <w:r w:rsidRPr="002A7858">
        <w:rPr>
          <w:rFonts w:ascii="Comic Sans MS" w:hAnsi="Comic Sans MS"/>
        </w:rPr>
        <w:t>B</w:t>
      </w:r>
      <w:r w:rsidRPr="002A7858">
        <w:rPr>
          <w:rFonts w:ascii="Comic Sans MS" w:hAnsi="Comic Sans MS"/>
          <w:b/>
        </w:rPr>
        <w:t>)Complete the diologue.( Aşağıdaki diyalogu tamamlayınız.)</w:t>
      </w:r>
    </w:p>
    <w:p w:rsidR="008D7B6D" w:rsidRPr="002A7858" w:rsidRDefault="008D7B6D" w:rsidP="002A7858">
      <w:pPr>
        <w:spacing w:line="240" w:lineRule="auto"/>
        <w:ind w:left="360"/>
        <w:rPr>
          <w:rFonts w:ascii="Comic Sans MS" w:hAnsi="Comic Sans MS"/>
        </w:rPr>
      </w:pPr>
      <w:r w:rsidRPr="002A7858">
        <w:rPr>
          <w:rFonts w:ascii="Comic Sans MS" w:hAnsi="Comic Sans MS"/>
        </w:rPr>
        <w:t xml:space="preserve">Ali   : Hi! </w:t>
      </w:r>
      <w:r>
        <w:rPr>
          <w:rFonts w:ascii="Comic Sans MS" w:hAnsi="Comic Sans MS"/>
        </w:rPr>
        <w:t xml:space="preserve">  My </w:t>
      </w:r>
      <w:r w:rsidRPr="002A7858">
        <w:rPr>
          <w:rFonts w:ascii="Comic Sans MS" w:hAnsi="Comic Sans MS"/>
        </w:rPr>
        <w:t>________ is Ali.</w:t>
      </w:r>
    </w:p>
    <w:p w:rsidR="008D7B6D" w:rsidRPr="002A7858" w:rsidRDefault="008D7B6D" w:rsidP="002A7858">
      <w:pPr>
        <w:spacing w:line="240" w:lineRule="auto"/>
        <w:ind w:left="360"/>
        <w:rPr>
          <w:rFonts w:ascii="Comic Sans MS" w:hAnsi="Comic Sans MS"/>
        </w:rPr>
      </w:pPr>
      <w:r w:rsidRPr="002A7858">
        <w:rPr>
          <w:rFonts w:ascii="Comic Sans MS" w:hAnsi="Comic Sans MS"/>
        </w:rPr>
        <w:t xml:space="preserve">           __________</w:t>
      </w:r>
      <w:r>
        <w:rPr>
          <w:rFonts w:ascii="Comic Sans MS" w:hAnsi="Comic Sans MS"/>
        </w:rPr>
        <w:t xml:space="preserve">__   is  your  </w:t>
      </w:r>
      <w:r w:rsidRPr="002A7858">
        <w:rPr>
          <w:rFonts w:ascii="Comic Sans MS" w:hAnsi="Comic Sans MS"/>
          <w:u w:val="single"/>
        </w:rPr>
        <w:t xml:space="preserve">     </w:t>
      </w:r>
      <w:r>
        <w:rPr>
          <w:rFonts w:ascii="Comic Sans MS" w:hAnsi="Comic Sans MS"/>
          <w:u w:val="single"/>
        </w:rPr>
        <w:t xml:space="preserve">           </w:t>
      </w:r>
      <w:r w:rsidRPr="002A7858"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  </w:t>
      </w:r>
      <w:r w:rsidRPr="002A7858">
        <w:rPr>
          <w:rFonts w:ascii="Comic Sans MS" w:hAnsi="Comic Sans MS"/>
        </w:rPr>
        <w:t>?</w:t>
      </w:r>
    </w:p>
    <w:p w:rsidR="008D7B6D" w:rsidRPr="002A7858" w:rsidRDefault="008D7B6D" w:rsidP="002A7858">
      <w:pPr>
        <w:spacing w:line="24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Ayşe:  My name </w:t>
      </w:r>
      <w:r w:rsidRPr="002A7858">
        <w:rPr>
          <w:rFonts w:ascii="Comic Sans MS" w:hAnsi="Comic Sans MS"/>
          <w:u w:val="single"/>
        </w:rPr>
        <w:t xml:space="preserve">             </w:t>
      </w:r>
      <w:r w:rsidRPr="002A7858">
        <w:rPr>
          <w:rFonts w:ascii="Comic Sans MS" w:hAnsi="Comic Sans MS"/>
        </w:rPr>
        <w:t>Ayşe.</w:t>
      </w:r>
    </w:p>
    <w:p w:rsidR="008D7B6D" w:rsidRPr="002A7858" w:rsidRDefault="008D7B6D" w:rsidP="002A7858">
      <w:pPr>
        <w:spacing w:line="240" w:lineRule="auto"/>
        <w:ind w:left="360"/>
        <w:rPr>
          <w:rFonts w:ascii="Comic Sans MS" w:hAnsi="Comic Sans MS"/>
        </w:rPr>
      </w:pPr>
      <w:r w:rsidRPr="002A7858">
        <w:rPr>
          <w:rFonts w:ascii="Comic Sans MS" w:hAnsi="Comic Sans MS"/>
        </w:rPr>
        <w:t>Ali   :  Nice to meet you.</w:t>
      </w:r>
    </w:p>
    <w:p w:rsidR="008D7B6D" w:rsidRPr="002A7858" w:rsidRDefault="008D7B6D" w:rsidP="002A7858">
      <w:pPr>
        <w:spacing w:line="24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Ayşe:  Nice  to  meet you,</w:t>
      </w:r>
      <w:r w:rsidRPr="002A7858">
        <w:rPr>
          <w:rFonts w:ascii="Comic Sans MS" w:hAnsi="Comic Sans MS"/>
        </w:rPr>
        <w:t xml:space="preserve">  _________.</w:t>
      </w:r>
    </w:p>
    <w:p w:rsidR="008D7B6D" w:rsidRPr="002A7858" w:rsidRDefault="008D7B6D" w:rsidP="002A7858">
      <w:pPr>
        <w:spacing w:line="240" w:lineRule="auto"/>
        <w:rPr>
          <w:rFonts w:ascii="Comic Sans MS" w:hAnsi="Comic Sans MS"/>
        </w:rPr>
      </w:pPr>
      <w:r w:rsidRPr="002A7858">
        <w:rPr>
          <w:rFonts w:ascii="Comic Sans MS" w:hAnsi="Comic Sans MS"/>
        </w:rPr>
        <w:t xml:space="preserve">      Ali    : Thank you.</w:t>
      </w:r>
    </w:p>
    <w:p w:rsidR="008D7B6D" w:rsidRDefault="008D7B6D" w:rsidP="002A785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p w:rsidR="008D7B6D" w:rsidRPr="002A7858" w:rsidRDefault="008D7B6D" w:rsidP="002A7858">
      <w:pPr>
        <w:spacing w:line="240" w:lineRule="auto"/>
        <w:rPr>
          <w:rFonts w:ascii="Comic Sans MS" w:hAnsi="Comic Sans MS"/>
        </w:rPr>
        <w:sectPr w:rsidR="008D7B6D" w:rsidRPr="002A7858" w:rsidSect="00827F2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9" w:history="1">
        <w:r>
          <w:rPr>
            <w:rStyle w:val="Hyperlink"/>
            <w:rFonts w:ascii="AR BERKLEY" w:hAnsi="AR BERKLEY"/>
            <w:sz w:val="28"/>
            <w:szCs w:val="28"/>
          </w:rPr>
          <w:t>www.sorubak.com</w:t>
        </w:r>
      </w:hyperlink>
    </w:p>
    <w:p w:rsidR="008D7B6D" w:rsidRPr="00274A07" w:rsidRDefault="008D7B6D">
      <w:pPr>
        <w:rPr>
          <w:rFonts w:ascii="Comic Sans MS" w:hAnsi="Comic Sans MS"/>
          <w:b/>
        </w:rPr>
      </w:pPr>
      <w:r w:rsidRPr="00274A07">
        <w:rPr>
          <w:rFonts w:ascii="Comic Sans MS" w:hAnsi="Comic Sans MS"/>
          <w:b/>
          <w:sz w:val="24"/>
          <w:szCs w:val="24"/>
        </w:rPr>
        <w:t xml:space="preserve">B)Write the English form of the given numbers.( </w:t>
      </w:r>
      <w:r w:rsidRPr="00274A07">
        <w:rPr>
          <w:rFonts w:ascii="Comic Sans MS" w:hAnsi="Comic Sans MS"/>
          <w:b/>
        </w:rPr>
        <w:t>Verilen sayıların İngilizcelerini yazınız.</w:t>
      </w:r>
      <w:r>
        <w:rPr>
          <w:rFonts w:ascii="Comic Sans MS" w:hAnsi="Comic Sans MS"/>
          <w:b/>
        </w:rPr>
        <w:t>1x10=10p</w:t>
      </w:r>
      <w:r w:rsidRPr="00274A07">
        <w:rPr>
          <w:rFonts w:ascii="Comic Sans MS" w:hAnsi="Comic Sans MS"/>
          <w:b/>
        </w:rPr>
        <w:t>)</w:t>
      </w:r>
    </w:p>
    <w:p w:rsidR="008D7B6D" w:rsidRDefault="008D7B6D">
      <w:pPr>
        <w:rPr>
          <w:rFonts w:ascii="Comic Sans MS" w:hAnsi="Comic Sans MS"/>
          <w:sz w:val="24"/>
          <w:szCs w:val="24"/>
        </w:rPr>
        <w:sectPr w:rsidR="008D7B6D" w:rsidSect="00274A0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B6D" w:rsidRDefault="008D7B6D" w:rsidP="00274A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5+3=                             7+2=                             4+4=                      1+1=</w:t>
      </w:r>
    </w:p>
    <w:p w:rsidR="008D7B6D" w:rsidRDefault="008D7B6D" w:rsidP="00274A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3+3=                             9-5=                             4+3=</w:t>
      </w:r>
    </w:p>
    <w:p w:rsidR="008D7B6D" w:rsidRDefault="008D7B6D" w:rsidP="00274A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8-4=                            10-9=                             10+1=                                         </w:t>
      </w:r>
    </w:p>
    <w:p w:rsidR="008D7B6D" w:rsidRPr="00274A07" w:rsidRDefault="008D7B6D" w:rsidP="00274A07">
      <w:pPr>
        <w:pStyle w:val="ListParagraph"/>
        <w:numPr>
          <w:ilvl w:val="0"/>
          <w:numId w:val="2"/>
        </w:numPr>
        <w:rPr>
          <w:rFonts w:ascii="Comic Sans MS" w:hAnsi="Comic Sans MS"/>
          <w:b/>
        </w:rPr>
      </w:pPr>
      <w:r w:rsidRPr="00274A07">
        <w:rPr>
          <w:rFonts w:ascii="Comic Sans MS" w:hAnsi="Comic Sans MS"/>
          <w:b/>
          <w:sz w:val="24"/>
          <w:szCs w:val="24"/>
        </w:rPr>
        <w:t>Write the Turkish meanings of the given words</w:t>
      </w:r>
      <w:r w:rsidRPr="00274A07">
        <w:rPr>
          <w:rFonts w:ascii="Comic Sans MS" w:hAnsi="Comic Sans MS"/>
          <w:b/>
        </w:rPr>
        <w:t>.( Verilen kelimelerin Türkçelerini yazınız.)</w:t>
      </w:r>
      <w:r>
        <w:rPr>
          <w:rFonts w:ascii="Comic Sans MS" w:hAnsi="Comic Sans MS"/>
          <w:b/>
        </w:rPr>
        <w:t>1x10=10</w:t>
      </w:r>
    </w:p>
    <w:p w:rsidR="008D7B6D" w:rsidRPr="002A7858" w:rsidRDefault="008D7B6D" w:rsidP="002A7858">
      <w:pPr>
        <w:pStyle w:val="ListParagraph"/>
        <w:spacing w:line="36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>Black</w:t>
      </w:r>
      <w:r w:rsidRPr="00274A07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 xml:space="preserve">                    Yellow:                    Orange:          </w:t>
      </w:r>
      <w:r>
        <w:rPr>
          <w:rFonts w:ascii="Comic Sans MS" w:hAnsi="Comic Sans MS"/>
          <w:b/>
          <w:sz w:val="24"/>
          <w:szCs w:val="24"/>
        </w:rPr>
        <w:t>Red</w:t>
      </w:r>
      <w:r w:rsidRPr="00274A07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 xml:space="preserve">                     </w:t>
      </w:r>
    </w:p>
    <w:p w:rsidR="008D7B6D" w:rsidRDefault="008D7B6D" w:rsidP="00274A07">
      <w:pPr>
        <w:pStyle w:val="ListParagraph"/>
        <w:spacing w:line="36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>Brown</w:t>
      </w:r>
      <w:r w:rsidRPr="00274A07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 xml:space="preserve">                   Pink:                       White:</w:t>
      </w:r>
    </w:p>
    <w:p w:rsidR="008D7B6D" w:rsidRDefault="008D7B6D" w:rsidP="00274A07">
      <w:pPr>
        <w:pStyle w:val="ListParagraph"/>
        <w:spacing w:line="36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  <w:sz w:val="24"/>
          <w:szCs w:val="24"/>
        </w:rPr>
        <w:t>Blue</w:t>
      </w:r>
      <w:r w:rsidRPr="00274A07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 xml:space="preserve">                     Green:                    Grey: </w:t>
      </w:r>
    </w:p>
    <w:p w:rsidR="008D7B6D" w:rsidRPr="00274A07" w:rsidRDefault="008D7B6D" w:rsidP="00274A07">
      <w:pPr>
        <w:rPr>
          <w:rFonts w:ascii="Comic Sans MS" w:hAnsi="Comic Sans MS"/>
          <w:b/>
        </w:rPr>
      </w:pPr>
      <w:r>
        <w:rPr>
          <w:noProof/>
        </w:rPr>
        <w:pict>
          <v:rect id="_x0000_s1039" style="position:absolute;margin-left:-28.85pt;margin-top:37.3pt;width:514.5pt;height:114.6pt;z-index:251657728" strokecolor="white">
            <v:textbox style="mso-next-textbox:#_x0000_s1039">
              <w:txbxContent>
                <w:p w:rsidR="008D7B6D" w:rsidRDefault="008D7B6D">
                  <w:r>
                    <w:rPr>
                      <w:noProof/>
                    </w:rPr>
                    <w:t xml:space="preserve">  </w:t>
                  </w:r>
                  <w:r w:rsidRPr="004A3121">
                    <w:rPr>
                      <w:noProof/>
                    </w:rPr>
                    <w:pict>
                      <v:shape id="Resim 3" o:spid="_x0000_i1035" type="#_x0000_t75" style="width:66pt;height:102.75pt;visibility:visible">
                        <v:imagedata r:id="rId10" o:title=""/>
                      </v:shape>
                    </w:pict>
                  </w:r>
                  <w:r>
                    <w:rPr>
                      <w:noProof/>
                    </w:rPr>
                    <w:t xml:space="preserve">            </w:t>
                  </w:r>
                  <w:r w:rsidRPr="004A3121">
                    <w:rPr>
                      <w:noProof/>
                    </w:rPr>
                    <w:pict>
                      <v:shape id="Resim 4" o:spid="_x0000_i1036" type="#_x0000_t75" style="width:66.75pt;height:96pt;visibility:visible">
                        <v:imagedata r:id="rId11" o:title=""/>
                      </v:shape>
                    </w:pict>
                  </w:r>
                  <w:r>
                    <w:rPr>
                      <w:noProof/>
                    </w:rPr>
                    <w:t xml:space="preserve">       </w:t>
                  </w:r>
                  <w:r w:rsidRPr="004A3121">
                    <w:rPr>
                      <w:noProof/>
                    </w:rPr>
                    <w:pict>
                      <v:shape id="_x0000_i1037" type="#_x0000_t75" style="width:101.25pt;height:101.25pt;visibility:visible">
                        <v:imagedata r:id="rId12" o:title=""/>
                      </v:shape>
                    </w:pict>
                  </w:r>
                  <w:r>
                    <w:rPr>
                      <w:noProof/>
                    </w:rPr>
                    <w:t xml:space="preserve">      </w:t>
                  </w:r>
                  <w:r w:rsidRPr="004A3121">
                    <w:rPr>
                      <w:noProof/>
                    </w:rPr>
                    <w:pict>
                      <v:shape id="Resim 6" o:spid="_x0000_i1038" type="#_x0000_t75" style="width:64.5pt;height:90.75pt;visibility:visible">
                        <v:imagedata r:id="rId13" o:title=""/>
                      </v:shape>
                    </w:pict>
                  </w:r>
                  <w:r>
                    <w:rPr>
                      <w:noProof/>
                    </w:rPr>
                    <w:t xml:space="preserve">     </w:t>
                  </w:r>
                  <w:r w:rsidRPr="004A3121">
                    <w:rPr>
                      <w:noProof/>
                    </w:rPr>
                    <w:pict>
                      <v:shape id="Resim 7" o:spid="_x0000_i1039" type="#_x0000_t75" style="width:111pt;height:93pt;visibility:visible">
                        <v:imagedata r:id="rId14" o:title=""/>
                      </v:shape>
                    </w:pict>
                  </w:r>
                </w:p>
              </w:txbxContent>
            </v:textbox>
          </v:rect>
        </w:pict>
      </w:r>
      <w:r w:rsidRPr="00274A07">
        <w:rPr>
          <w:rFonts w:ascii="Comic Sans MS" w:hAnsi="Comic Sans MS"/>
          <w:b/>
          <w:sz w:val="24"/>
          <w:szCs w:val="24"/>
        </w:rPr>
        <w:t>D)Write the English meanings of the given pictures.(</w:t>
      </w:r>
      <w:r w:rsidRPr="00274A07">
        <w:rPr>
          <w:rFonts w:ascii="Comic Sans MS" w:hAnsi="Comic Sans MS"/>
          <w:b/>
        </w:rPr>
        <w:t>Verilen resimlerin İngilizcelerini yazınız.)</w:t>
      </w:r>
      <w:r>
        <w:rPr>
          <w:rFonts w:ascii="Comic Sans MS" w:hAnsi="Comic Sans MS"/>
          <w:b/>
        </w:rPr>
        <w:t>5x3=15</w:t>
      </w:r>
    </w:p>
    <w:p w:rsidR="008D7B6D" w:rsidRDefault="008D7B6D" w:rsidP="00F8153C">
      <w:pPr>
        <w:pStyle w:val="ListParagraph"/>
        <w:rPr>
          <w:rFonts w:ascii="Comic Sans MS" w:hAnsi="Comic Sans MS"/>
          <w:sz w:val="24"/>
          <w:szCs w:val="24"/>
        </w:rPr>
      </w:pPr>
    </w:p>
    <w:p w:rsidR="008D7B6D" w:rsidRDefault="008D7B6D" w:rsidP="00274A07">
      <w:pPr>
        <w:rPr>
          <w:rFonts w:ascii="Comic Sans MS" w:hAnsi="Comic Sans MS"/>
          <w:sz w:val="24"/>
          <w:szCs w:val="24"/>
        </w:rPr>
      </w:pPr>
    </w:p>
    <w:p w:rsidR="008D7B6D" w:rsidRDefault="008D7B6D" w:rsidP="00274A07">
      <w:pPr>
        <w:rPr>
          <w:rFonts w:ascii="Comic Sans MS" w:hAnsi="Comic Sans MS"/>
          <w:sz w:val="24"/>
          <w:szCs w:val="24"/>
        </w:rPr>
      </w:pPr>
    </w:p>
    <w:p w:rsidR="008D7B6D" w:rsidRPr="00274A07" w:rsidRDefault="008D7B6D" w:rsidP="00274A07">
      <w:pPr>
        <w:rPr>
          <w:rFonts w:ascii="Comic Sans MS" w:hAnsi="Comic Sans MS"/>
          <w:sz w:val="24"/>
          <w:szCs w:val="24"/>
        </w:rPr>
      </w:pPr>
      <w:hyperlink r:id="rId15" w:history="1">
        <w:r>
          <w:rPr>
            <w:rStyle w:val="Hyperlink"/>
            <w:rFonts w:ascii="AR BERKLEY" w:hAnsi="AR BERKLEY"/>
            <w:sz w:val="28"/>
            <w:szCs w:val="28"/>
          </w:rPr>
          <w:t>www.sorubak.com</w:t>
        </w:r>
      </w:hyperlink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0" type="#_x0000_t106" style="position:absolute;margin-left:188.65pt;margin-top:92.3pt;width:329.25pt;height:243pt;z-index:251660800;mso-position-horizontal-relative:text;mso-position-vertical-relative:text" adj="-1916,12080" strokecolor="#c0504d" strokeweight="5pt">
            <v:shadow color="#868686"/>
            <v:textbox style="mso-next-textbox:#_x0000_s1040">
              <w:txbxContent>
                <w:p w:rsidR="008D7B6D" w:rsidRPr="00F8153C" w:rsidRDefault="008D7B6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My name is Bugs Bunny</w:t>
                  </w:r>
                  <w:r w:rsidRPr="00F8153C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Ihave got big teeth. I have got ………………………    </w:t>
                  </w:r>
                  <w:r w:rsidRPr="00F8153C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40.85pt;margin-top:132.7pt;width:208.5pt;height:214.5pt;z-index:251658752;mso-position-horizontal-relative:text;mso-position-vertical-relative:text" strokecolor="#8064a2" strokeweight="1pt">
            <v:stroke dashstyle="dash"/>
            <v:shadow color="#868686"/>
            <v:textbox style="mso-next-textbox:#_x0000_s1041">
              <w:txbxContent>
                <w:p w:rsidR="008D7B6D" w:rsidRDefault="008D7B6D">
                  <w:r w:rsidRPr="00443B21">
                    <w:rPr>
                      <w:rFonts w:ascii="Georgia" w:hAnsi="Georgia" w:cs="Arial"/>
                      <w:noProof/>
                      <w:color w:val="5C2301"/>
                      <w:sz w:val="17"/>
                      <w:szCs w:val="17"/>
                    </w:rPr>
                    <w:pict>
                      <v:shape id="Resim 1" o:spid="_x0000_i1041" type="#_x0000_t75" alt="Çizgi Karakter Resimleri_17,Çizgi, Karakter, Resimleri, en, güzel, yeni, resim, kahraman, film, masal, drawing, character, picture, " style="width:185.25pt;height:204.75pt;visibility:visible">
                        <v:imagedata r:id="rId1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34.1pt;margin-top:56.95pt;width:498pt;height:44.25pt;z-index:251659776;mso-position-horizontal-relative:text;mso-position-vertical-relative:text" strokecolor="white">
            <v:textbox style="mso-next-textbox:#_x0000_s1042">
              <w:txbxContent>
                <w:p w:rsidR="008D7B6D" w:rsidRPr="00F8153C" w:rsidRDefault="008D7B6D" w:rsidP="00443B21">
                  <w:pPr>
                    <w:shd w:val="clear" w:color="auto" w:fill="FFFFFF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  <w:r w:rsidRPr="00F8153C">
                    <w:rPr>
                      <w:rFonts w:ascii="Comic Sans MS" w:hAnsi="Comic Sans MS"/>
                      <w:sz w:val="24"/>
                      <w:szCs w:val="24"/>
                    </w:rPr>
                    <w:t xml:space="preserve">) Describe the given  animal by using </w:t>
                  </w:r>
                  <w:r w:rsidRPr="00F8153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have got/has got</w:t>
                  </w:r>
                  <w:r w:rsidRPr="00F8153C">
                    <w:rPr>
                      <w:rFonts w:ascii="Comic Sans MS" w:hAnsi="Comic Sans MS"/>
                      <w:sz w:val="24"/>
                      <w:szCs w:val="24"/>
                    </w:rPr>
                    <w:t>.(Aşağıda verilen hayvanı have got /has got yapısını kullanarak  tarif ediniz.)</w:t>
                  </w:r>
                </w:p>
              </w:txbxContent>
            </v:textbox>
          </v:shape>
        </w:pict>
      </w:r>
    </w:p>
    <w:sectPr w:rsidR="008D7B6D" w:rsidRPr="00274A07" w:rsidSect="00274A0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 BERKLE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70554"/>
    <w:multiLevelType w:val="hybridMultilevel"/>
    <w:tmpl w:val="4F0A92EC"/>
    <w:lvl w:ilvl="0" w:tplc="1C4290E6">
      <w:start w:val="3"/>
      <w:numFmt w:val="upperLetter"/>
      <w:lvlText w:val="%1)"/>
      <w:lvlJc w:val="left"/>
      <w:pPr>
        <w:ind w:left="36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77DF79ED"/>
    <w:multiLevelType w:val="hybridMultilevel"/>
    <w:tmpl w:val="E724E972"/>
    <w:lvl w:ilvl="0" w:tplc="2F228A8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E02"/>
    <w:rsid w:val="000612A6"/>
    <w:rsid w:val="000B6D22"/>
    <w:rsid w:val="00244148"/>
    <w:rsid w:val="00274A07"/>
    <w:rsid w:val="002A7858"/>
    <w:rsid w:val="003015D6"/>
    <w:rsid w:val="003C5BAC"/>
    <w:rsid w:val="00405927"/>
    <w:rsid w:val="00443B21"/>
    <w:rsid w:val="0049276A"/>
    <w:rsid w:val="004A3121"/>
    <w:rsid w:val="004F3E02"/>
    <w:rsid w:val="005331A5"/>
    <w:rsid w:val="006521E1"/>
    <w:rsid w:val="00816601"/>
    <w:rsid w:val="00827F23"/>
    <w:rsid w:val="00834F88"/>
    <w:rsid w:val="00865C8C"/>
    <w:rsid w:val="008A2A6A"/>
    <w:rsid w:val="008D7B6D"/>
    <w:rsid w:val="00952C0F"/>
    <w:rsid w:val="00F8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F2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61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12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612A6"/>
    <w:pPr>
      <w:ind w:left="720"/>
      <w:contextualSpacing/>
    </w:pPr>
  </w:style>
  <w:style w:type="table" w:styleId="TableGrid">
    <w:name w:val="Table Grid"/>
    <w:basedOn w:val="TableNormal"/>
    <w:uiPriority w:val="99"/>
    <w:rsid w:val="002441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B6D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http://tbn0.google.com/images?q=tbn:n-2nF9aCBovp8M:http://img.mynet.com/ha2/meb.jpg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http://tbn0.google.com/images?q=tbn:n-2nF9aCBovp8M:http://img.mynet.com/ha2/meb.jpg" TargetMode="External"/><Relationship Id="rId11" Type="http://schemas.openxmlformats.org/officeDocument/2006/relationships/image" Target="media/image4.emf"/><Relationship Id="rId5" Type="http://schemas.openxmlformats.org/officeDocument/2006/relationships/image" Target="media/image1.jpe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213</Words>
  <Characters>1217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 HANIM</cp:lastModifiedBy>
  <cp:revision>8</cp:revision>
  <dcterms:created xsi:type="dcterms:W3CDTF">2010-12-05T12:27:00Z</dcterms:created>
  <dcterms:modified xsi:type="dcterms:W3CDTF">2011-12-10T15:42:00Z</dcterms:modified>
</cp:coreProperties>
</file>