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13D" w:rsidRPr="003158CB" w:rsidRDefault="005C113D" w:rsidP="009C0B4B">
      <w:pPr>
        <w:pStyle w:val="Default"/>
        <w:rPr>
          <w:rFonts w:ascii="Times New Roman" w:hAnsi="Times New Roman" w:cs="Times New Roman"/>
          <w:bCs/>
          <w:i/>
        </w:rPr>
      </w:pPr>
      <w:r w:rsidRPr="003158CB">
        <w:rPr>
          <w:rFonts w:ascii="Times New Roman" w:hAnsi="Times New Roman" w:cs="Times New Roman"/>
          <w:bCs/>
          <w:i/>
        </w:rPr>
        <w:t>Adı Soyadı:………………</w:t>
      </w:r>
      <w:r>
        <w:rPr>
          <w:rFonts w:ascii="Times New Roman" w:hAnsi="Times New Roman" w:cs="Times New Roman"/>
          <w:bCs/>
          <w:i/>
        </w:rPr>
        <w:t>…….</w:t>
      </w:r>
      <w:r w:rsidRPr="003158CB">
        <w:rPr>
          <w:rFonts w:ascii="Times New Roman" w:hAnsi="Times New Roman" w:cs="Times New Roman"/>
          <w:bCs/>
          <w:i/>
        </w:rPr>
        <w:t>…………No:…………Sınıf:………..</w:t>
      </w:r>
    </w:p>
    <w:p w:rsidR="005C113D" w:rsidRPr="003C4E8A" w:rsidRDefault="005C113D" w:rsidP="003C4E8A">
      <w:pPr>
        <w:pStyle w:val="Default"/>
        <w:jc w:val="right"/>
        <w:rPr>
          <w:rFonts w:ascii="Times New Roman" w:hAnsi="Times New Roman" w:cs="Times New Roman"/>
          <w:bCs/>
        </w:rPr>
      </w:pPr>
      <w:r w:rsidRPr="003C4E8A">
        <w:rPr>
          <w:rFonts w:ascii="Times New Roman" w:hAnsi="Times New Roman" w:cs="Times New Roman"/>
          <w:bCs/>
        </w:rPr>
        <w:t xml:space="preserve">Tarih: </w:t>
      </w:r>
      <w:r>
        <w:rPr>
          <w:rFonts w:ascii="Times New Roman" w:hAnsi="Times New Roman" w:cs="Times New Roman"/>
          <w:bCs/>
        </w:rPr>
        <w:t>12</w:t>
      </w:r>
      <w:r w:rsidRPr="003C4E8A">
        <w:rPr>
          <w:rFonts w:ascii="Times New Roman" w:hAnsi="Times New Roman" w:cs="Times New Roman"/>
          <w:bCs/>
        </w:rPr>
        <w:t>/</w:t>
      </w:r>
      <w:r>
        <w:rPr>
          <w:rFonts w:ascii="Times New Roman" w:hAnsi="Times New Roman" w:cs="Times New Roman"/>
          <w:bCs/>
        </w:rPr>
        <w:t>0</w:t>
      </w:r>
      <w:r w:rsidRPr="003C4E8A">
        <w:rPr>
          <w:rFonts w:ascii="Times New Roman" w:hAnsi="Times New Roman" w:cs="Times New Roman"/>
          <w:bCs/>
        </w:rPr>
        <w:t>1/201</w:t>
      </w:r>
      <w:r>
        <w:rPr>
          <w:rFonts w:ascii="Times New Roman" w:hAnsi="Times New Roman" w:cs="Times New Roman"/>
          <w:bCs/>
        </w:rPr>
        <w:t>2</w:t>
      </w:r>
    </w:p>
    <w:p w:rsidR="005C113D" w:rsidRPr="00AF6728" w:rsidRDefault="005C113D" w:rsidP="00AF6728">
      <w:pPr>
        <w:pStyle w:val="Default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</w:t>
      </w:r>
      <w:r w:rsidRPr="00AF6728">
        <w:rPr>
          <w:rFonts w:ascii="Times New Roman" w:hAnsi="Times New Roman" w:cs="Times New Roman"/>
          <w:b/>
          <w:bCs/>
        </w:rPr>
        <w:t>75.YIL İLKÖĞRETİM OKULU</w:t>
      </w:r>
      <w:r>
        <w:rPr>
          <w:rFonts w:ascii="Times New Roman" w:hAnsi="Times New Roman" w:cs="Times New Roman"/>
          <w:b/>
          <w:bCs/>
        </w:rPr>
        <w:tab/>
        <w:t xml:space="preserve">                                      </w:t>
      </w:r>
      <w:r>
        <w:rPr>
          <w:rFonts w:ascii="Times New Roman" w:hAnsi="Times New Roman" w:cs="Times New Roman"/>
          <w:bCs/>
        </w:rPr>
        <w:t>Çarşamba</w:t>
      </w:r>
    </w:p>
    <w:p w:rsidR="005C113D" w:rsidRDefault="005C113D" w:rsidP="00AF6728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AF6728">
        <w:rPr>
          <w:rFonts w:ascii="Times New Roman" w:hAnsi="Times New Roman" w:cs="Times New Roman"/>
          <w:b/>
          <w:bCs/>
        </w:rPr>
        <w:t xml:space="preserve">FEN VE TEKNOLOJİ DERSİ 1.DÖNEM </w:t>
      </w:r>
      <w:r>
        <w:rPr>
          <w:rFonts w:ascii="Times New Roman" w:hAnsi="Times New Roman" w:cs="Times New Roman"/>
          <w:b/>
          <w:bCs/>
        </w:rPr>
        <w:t>II</w:t>
      </w:r>
      <w:r w:rsidRPr="00AF6728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/>
          <w:bCs/>
        </w:rPr>
        <w:t xml:space="preserve"> </w:t>
      </w:r>
      <w:r w:rsidRPr="00AF6728">
        <w:rPr>
          <w:rFonts w:ascii="Times New Roman" w:hAnsi="Times New Roman" w:cs="Times New Roman"/>
          <w:b/>
          <w:bCs/>
        </w:rPr>
        <w:t>YAZILI S</w:t>
      </w:r>
      <w:r>
        <w:rPr>
          <w:rFonts w:ascii="Times New Roman" w:hAnsi="Times New Roman" w:cs="Times New Roman"/>
          <w:b/>
          <w:bCs/>
        </w:rPr>
        <w:t xml:space="preserve">INAVI(ORTAK SINAV) </w:t>
      </w:r>
    </w:p>
    <w:p w:rsidR="005C113D" w:rsidRPr="00AF6728" w:rsidRDefault="005C113D" w:rsidP="00AF6728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5C113D" w:rsidRPr="009C0B4B" w:rsidRDefault="005C113D" w:rsidP="009C0B4B">
      <w:pPr>
        <w:pStyle w:val="Default"/>
        <w:rPr>
          <w:rFonts w:ascii="Times New Roman" w:hAnsi="Times New Roman" w:cs="Times New Roman"/>
          <w:b/>
          <w:bCs/>
          <w:i/>
        </w:rPr>
      </w:pPr>
      <w:r>
        <w:rPr>
          <w:rFonts w:ascii="Times New Roman" w:hAnsi="Times New Roman" w:cs="Times New Roman"/>
          <w:b/>
          <w:bCs/>
          <w:i/>
        </w:rPr>
        <w:t xml:space="preserve">A. </w:t>
      </w:r>
      <w:r w:rsidRPr="009C0B4B">
        <w:rPr>
          <w:rFonts w:ascii="Times New Roman" w:hAnsi="Times New Roman" w:cs="Times New Roman"/>
          <w:b/>
          <w:bCs/>
          <w:i/>
        </w:rPr>
        <w:t>Aşağıdaki cümleler</w:t>
      </w:r>
      <w:r>
        <w:rPr>
          <w:rFonts w:ascii="Times New Roman" w:hAnsi="Times New Roman" w:cs="Times New Roman"/>
          <w:b/>
          <w:bCs/>
          <w:i/>
        </w:rPr>
        <w:t xml:space="preserve">de boş bırakılan yerleri uygun sözcüklerle doldurunuz. </w:t>
      </w:r>
      <w:r w:rsidRPr="009C0B4B">
        <w:rPr>
          <w:rFonts w:ascii="Times New Roman" w:hAnsi="Times New Roman" w:cs="Times New Roman"/>
          <w:b/>
          <w:bCs/>
          <w:i/>
        </w:rPr>
        <w:t>(</w:t>
      </w:r>
      <w:r>
        <w:rPr>
          <w:rFonts w:ascii="Times New Roman" w:hAnsi="Times New Roman" w:cs="Times New Roman"/>
          <w:b/>
          <w:bCs/>
          <w:i/>
        </w:rPr>
        <w:t>10</w:t>
      </w:r>
      <w:r w:rsidRPr="009C0B4B">
        <w:rPr>
          <w:rFonts w:ascii="Times New Roman" w:hAnsi="Times New Roman" w:cs="Times New Roman"/>
          <w:b/>
          <w:bCs/>
          <w:i/>
        </w:rPr>
        <w:t xml:space="preserve"> Puan )</w:t>
      </w:r>
    </w:p>
    <w:p w:rsidR="005C113D" w:rsidRPr="009C0B4B" w:rsidRDefault="005C113D" w:rsidP="009C0B4B">
      <w:pPr>
        <w:pStyle w:val="Default"/>
        <w:rPr>
          <w:rFonts w:ascii="Times New Roman" w:hAnsi="Times New Roman" w:cs="Times New Roman"/>
          <w:i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62.45pt;margin-top:-12.35pt;width:74.25pt;height:19.9pt;z-index:251651584">
            <v:textbox>
              <w:txbxContent>
                <w:p w:rsidR="005C113D" w:rsidRPr="00313AFE" w:rsidRDefault="005C113D" w:rsidP="00F576A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malzeme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462.45pt;margin-top:27.45pt;width:74.25pt;height:19.9pt;z-index:251644416">
            <v:textbox>
              <w:txbxContent>
                <w:p w:rsidR="005C113D" w:rsidRPr="00313AFE" w:rsidRDefault="005C113D" w:rsidP="00F576A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dokunma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462.45pt;margin-top:7.55pt;width:74.25pt;height:19.9pt;z-index:251643392">
            <v:textbox>
              <w:txbxContent>
                <w:p w:rsidR="005C113D" w:rsidRPr="00313AFE" w:rsidRDefault="005C113D" w:rsidP="00F576A8">
                  <w:pPr>
                    <w:jc w:val="center"/>
                    <w:rPr>
                      <w:b/>
                    </w:rPr>
                  </w:pPr>
                  <w:r w:rsidRPr="00313AFE">
                    <w:rPr>
                      <w:b/>
                    </w:rPr>
                    <w:t>mıknatıs</w:t>
                  </w:r>
                </w:p>
              </w:txbxContent>
            </v:textbox>
          </v:shape>
        </w:pict>
      </w:r>
    </w:p>
    <w:p w:rsidR="005C113D" w:rsidRPr="006F7C54" w:rsidRDefault="005C113D" w:rsidP="00AF6728">
      <w:pPr>
        <w:tabs>
          <w:tab w:val="left" w:pos="720"/>
        </w:tabs>
        <w:rPr>
          <w:rFonts w:ascii="Alfabe Hv Bt" w:hAnsi="Alfabe Hv Bt"/>
        </w:rPr>
      </w:pPr>
      <w:r>
        <w:rPr>
          <w:rFonts w:ascii="Alfabe Hv Bt" w:hAnsi="Alfabe Hv Bt"/>
        </w:rPr>
        <w:tab/>
      </w:r>
      <w:r w:rsidRPr="006F7C54">
        <w:rPr>
          <w:rFonts w:ascii="Alfabe Hv Bt" w:hAnsi="Alfabe Hv Bt"/>
        </w:rPr>
        <w:t xml:space="preserve">1. </w:t>
      </w:r>
      <w:r w:rsidRPr="006F7C54">
        <w:rPr>
          <w:rFonts w:ascii="Alfabe Hv Bt Tur" w:hAnsi="Alfabe Hv Bt Tur"/>
        </w:rPr>
        <w:t>………………..vücudumuzun dik durmasını sağlar</w:t>
      </w:r>
      <w:r w:rsidRPr="006F7C54">
        <w:rPr>
          <w:rFonts w:ascii="Alfabe Hv Bt" w:hAnsi="Alfabe Hv Bt"/>
        </w:rPr>
        <w:t>.</w:t>
      </w:r>
    </w:p>
    <w:p w:rsidR="005C113D" w:rsidRPr="006F7C54" w:rsidRDefault="005C113D" w:rsidP="00CE6819">
      <w:pPr>
        <w:pStyle w:val="Default"/>
        <w:ind w:firstLine="708"/>
        <w:rPr>
          <w:rFonts w:ascii="Alfabe Hv Bt" w:hAnsi="Alfabe Hv Bt" w:cs="Times New Roman"/>
        </w:rPr>
      </w:pPr>
      <w:r w:rsidRPr="006F7C54">
        <w:rPr>
          <w:rFonts w:ascii="Alfabe Hv Bt" w:hAnsi="Alfabe Hv Bt" w:cs="Times New Roman"/>
        </w:rPr>
        <w:t xml:space="preserve">2. </w:t>
      </w:r>
      <w:r w:rsidRPr="006F7C54">
        <w:rPr>
          <w:rFonts w:ascii="Alfabe Hv Bt Tur" w:hAnsi="Alfabe Hv Bt Tur" w:cs="Times New Roman"/>
        </w:rPr>
        <w:t xml:space="preserve">İskeleti oluşturan kemik ve eklemleri hareket ettiren ………lardır. </w:t>
      </w:r>
    </w:p>
    <w:p w:rsidR="005C113D" w:rsidRPr="006F7C54" w:rsidRDefault="005C113D" w:rsidP="00CE6819">
      <w:pPr>
        <w:pStyle w:val="Default"/>
        <w:ind w:firstLine="708"/>
        <w:rPr>
          <w:rFonts w:ascii="Alfabe Hv Bt" w:hAnsi="Alfabe Hv Bt" w:cs="Times New Roman"/>
        </w:rPr>
      </w:pPr>
      <w:r>
        <w:rPr>
          <w:noProof/>
        </w:rPr>
        <w:pict>
          <v:shape id="_x0000_s1029" type="#_x0000_t202" style="position:absolute;left:0;text-align:left;margin-left:462.45pt;margin-top:62.05pt;width:74.25pt;height:19.9pt;z-index:251648512">
            <v:textbox style="mso-next-textbox:#_x0000_s1029">
              <w:txbxContent>
                <w:p w:rsidR="005C113D" w:rsidRPr="00313AFE" w:rsidRDefault="005C113D" w:rsidP="00F576A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litre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left:0;text-align:left;margin-left:462.45pt;margin-top:42.15pt;width:74.25pt;height:19.9pt;z-index:251647488">
            <v:textbox style="mso-next-textbox:#_x0000_s1030">
              <w:txbxContent>
                <w:p w:rsidR="005C113D" w:rsidRPr="00313AFE" w:rsidRDefault="005C113D" w:rsidP="00F576A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iskelet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left:0;text-align:left;margin-left:462.45pt;margin-top:22.25pt;width:74.25pt;height:19.9pt;z-index:251646464">
            <v:textbox style="mso-next-textbox:#_x0000_s1031">
              <w:txbxContent>
                <w:p w:rsidR="005C113D" w:rsidRPr="00313AFE" w:rsidRDefault="005C113D" w:rsidP="00F576A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cisim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left:0;text-align:left;margin-left:462.45pt;margin-top:2.35pt;width:74.25pt;height:19.9pt;z-index:251645440">
            <v:textbox style="mso-next-textbox:#_x0000_s1032">
              <w:txbxContent>
                <w:p w:rsidR="005C113D" w:rsidRPr="00313AFE" w:rsidRDefault="005C113D" w:rsidP="00F576A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oksijen</w:t>
                  </w:r>
                </w:p>
              </w:txbxContent>
            </v:textbox>
          </v:shape>
        </w:pict>
      </w:r>
      <w:r w:rsidRPr="006F7C54">
        <w:rPr>
          <w:rFonts w:ascii="Alfabe Hv Bt" w:hAnsi="Alfabe Hv Bt" w:cs="Times New Roman"/>
        </w:rPr>
        <w:t xml:space="preserve">3. </w:t>
      </w:r>
      <w:r w:rsidRPr="006F7C54">
        <w:rPr>
          <w:rFonts w:ascii="Alfabe Hv Bt Tur" w:hAnsi="Alfabe Hv Bt Tur"/>
        </w:rPr>
        <w:t>Vücudumuzun ihtiyacı olan ………………, soluk alıp verme ile sağlanır.</w:t>
      </w:r>
    </w:p>
    <w:p w:rsidR="005C113D" w:rsidRPr="006F7C54" w:rsidRDefault="005C113D" w:rsidP="00CE6819">
      <w:pPr>
        <w:pStyle w:val="Default"/>
        <w:ind w:firstLine="708"/>
        <w:rPr>
          <w:rFonts w:ascii="Alfabe Hv Bt" w:hAnsi="Alfabe Hv Bt" w:cs="Times New Roman"/>
        </w:rPr>
      </w:pPr>
      <w:r w:rsidRPr="006F7C54">
        <w:rPr>
          <w:rFonts w:ascii="Alfabe Hv Bt" w:hAnsi="Alfabe Hv Bt" w:cs="Times New Roman"/>
        </w:rPr>
        <w:t xml:space="preserve">4. </w:t>
      </w:r>
      <w:r w:rsidRPr="006F7C54">
        <w:rPr>
          <w:rFonts w:ascii="Alfabe Hv Bt Tur" w:hAnsi="Alfabe Hv Bt Tur" w:cs="Times New Roman"/>
        </w:rPr>
        <w:t>………………….kalp atışını duymaya yarayan araçtır.</w:t>
      </w:r>
      <w:r w:rsidRPr="006F7C54">
        <w:rPr>
          <w:rFonts w:ascii="Alfabe Hv Bt" w:hAnsi="Alfabe Hv Bt" w:cs="Times New Roman"/>
        </w:rPr>
        <w:t xml:space="preserve"> </w:t>
      </w:r>
    </w:p>
    <w:p w:rsidR="005C113D" w:rsidRPr="006F7C54" w:rsidRDefault="005C113D" w:rsidP="00CE6819">
      <w:pPr>
        <w:ind w:firstLine="708"/>
        <w:rPr>
          <w:rFonts w:ascii="Alfabe Hv Bt" w:hAnsi="Alfabe Hv Bt"/>
        </w:rPr>
      </w:pPr>
      <w:r w:rsidRPr="006F7C54">
        <w:rPr>
          <w:rFonts w:ascii="Alfabe Hv Bt" w:hAnsi="Alfabe Hv Bt"/>
        </w:rPr>
        <w:t xml:space="preserve">5. </w:t>
      </w:r>
      <w:r w:rsidRPr="006F7C54">
        <w:rPr>
          <w:rFonts w:ascii="Alfabe Hv Bt Tur" w:hAnsi="Alfabe Hv Bt Tur"/>
        </w:rPr>
        <w:t>Maddenin şekil almış haline ………………denir.</w:t>
      </w:r>
    </w:p>
    <w:p w:rsidR="005C113D" w:rsidRPr="006F7C54" w:rsidRDefault="005C113D" w:rsidP="00CE6819">
      <w:pPr>
        <w:ind w:firstLine="708"/>
        <w:rPr>
          <w:rFonts w:ascii="Alfabe Hv Bt" w:hAnsi="Alfabe Hv Bt"/>
        </w:rPr>
      </w:pPr>
      <w:r w:rsidRPr="006F7C54">
        <w:rPr>
          <w:rFonts w:ascii="Alfabe Hv Bt" w:hAnsi="Alfabe Hv Bt"/>
        </w:rPr>
        <w:t xml:space="preserve">6. </w:t>
      </w:r>
      <w:r w:rsidRPr="006F7C54">
        <w:rPr>
          <w:rFonts w:ascii="Alfabe Hv Bt Tur" w:hAnsi="Alfabe Hv Bt Tur"/>
        </w:rPr>
        <w:t>Maddenin sert ve yumuşak olduğunu …………………..duyumuzla anlarız.</w:t>
      </w:r>
    </w:p>
    <w:p w:rsidR="005C113D" w:rsidRPr="006F7C54" w:rsidRDefault="005C113D" w:rsidP="00CE6819">
      <w:pPr>
        <w:ind w:firstLine="708"/>
        <w:rPr>
          <w:rFonts w:ascii="Alfabe Hv Bt" w:hAnsi="Alfabe Hv Bt"/>
        </w:rPr>
      </w:pPr>
      <w:r w:rsidRPr="006F7C54">
        <w:rPr>
          <w:rFonts w:ascii="Alfabe Hv Bt" w:hAnsi="Alfabe Hv Bt"/>
        </w:rPr>
        <w:t xml:space="preserve">7. </w:t>
      </w:r>
      <w:r w:rsidRPr="006F7C54">
        <w:rPr>
          <w:rFonts w:ascii="Alfabe Hv Bt Tur" w:hAnsi="Alfabe Hv Bt Tur"/>
        </w:rPr>
        <w:t>Kağıt, defter yapımında kullanılan bir …………….. örneğidir.</w:t>
      </w:r>
    </w:p>
    <w:p w:rsidR="005C113D" w:rsidRPr="006F7C54" w:rsidRDefault="005C113D" w:rsidP="00CE6819">
      <w:pPr>
        <w:ind w:firstLine="708"/>
        <w:rPr>
          <w:rFonts w:ascii="Alfabe Hv Bt" w:hAnsi="Alfabe Hv Bt"/>
        </w:rPr>
      </w:pPr>
      <w:r>
        <w:rPr>
          <w:noProof/>
        </w:rPr>
        <w:pict>
          <v:shape id="_x0000_s1033" type="#_x0000_t202" style="position:absolute;left:0;text-align:left;margin-left:454.75pt;margin-top:23.85pt;width:81.95pt;height:19.9pt;z-index:251650560">
            <v:textbox>
              <w:txbxContent>
                <w:p w:rsidR="005C113D" w:rsidRPr="00313AFE" w:rsidRDefault="005C113D" w:rsidP="00F576A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stetoskop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left:0;text-align:left;margin-left:454.75pt;margin-top:3.95pt;width:81.95pt;height:19.9pt;z-index:251649536">
            <v:textbox>
              <w:txbxContent>
                <w:p w:rsidR="005C113D" w:rsidRPr="00313AFE" w:rsidRDefault="005C113D" w:rsidP="00F576A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termometre</w:t>
                  </w:r>
                </w:p>
              </w:txbxContent>
            </v:textbox>
          </v:shape>
        </w:pict>
      </w:r>
      <w:r w:rsidRPr="006F7C54">
        <w:rPr>
          <w:rFonts w:ascii="Alfabe Hv Bt" w:hAnsi="Alfabe Hv Bt"/>
        </w:rPr>
        <w:t>8. ……………….demir olan maddeleri çeker.</w:t>
      </w:r>
    </w:p>
    <w:p w:rsidR="005C113D" w:rsidRPr="006F7C54" w:rsidRDefault="005C113D" w:rsidP="00CE6819">
      <w:pPr>
        <w:ind w:left="180" w:firstLine="528"/>
        <w:rPr>
          <w:rFonts w:ascii="Alfabe Hv Bt" w:hAnsi="Alfabe Hv Bt"/>
        </w:rPr>
      </w:pPr>
      <w:r>
        <w:rPr>
          <w:noProof/>
        </w:rPr>
        <w:pict>
          <v:shape id="_x0000_s1035" type="#_x0000_t202" style="position:absolute;left:0;text-align:left;margin-left:409.55pt;margin-top:8.3pt;width:45.2pt;height:19.9pt;z-index:251652608">
            <v:textbox>
              <w:txbxContent>
                <w:p w:rsidR="005C113D" w:rsidRPr="00313AFE" w:rsidRDefault="005C113D" w:rsidP="00F576A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kas</w:t>
                  </w:r>
                </w:p>
              </w:txbxContent>
            </v:textbox>
          </v:shape>
        </w:pict>
      </w:r>
      <w:r w:rsidRPr="006F7C54">
        <w:rPr>
          <w:rFonts w:ascii="Alfabe Hv Bt" w:hAnsi="Alfabe Hv Bt"/>
        </w:rPr>
        <w:t xml:space="preserve">9. </w:t>
      </w:r>
      <w:r w:rsidRPr="006F7C54">
        <w:rPr>
          <w:rFonts w:ascii="Alfabe Hv Bt Tur" w:hAnsi="Alfabe Hv Bt Tur"/>
        </w:rPr>
        <w:t>Sıcaklığı ölçmek amacıyla ………………kullanılır.</w:t>
      </w:r>
    </w:p>
    <w:p w:rsidR="005C113D" w:rsidRPr="006F7C54" w:rsidRDefault="005C113D" w:rsidP="00CE6819">
      <w:pPr>
        <w:ind w:firstLine="708"/>
        <w:rPr>
          <w:rFonts w:ascii="Alfabe Hv Bt" w:hAnsi="Alfabe Hv Bt"/>
        </w:rPr>
      </w:pPr>
      <w:r w:rsidRPr="006F7C54">
        <w:rPr>
          <w:rFonts w:ascii="Alfabe Hv Bt" w:hAnsi="Alfabe Hv Bt"/>
        </w:rPr>
        <w:t xml:space="preserve">10. </w:t>
      </w:r>
      <w:r w:rsidRPr="006F7C54">
        <w:rPr>
          <w:rFonts w:ascii="Alfabe Hv Bt Tur" w:hAnsi="Alfabe Hv Bt Tur"/>
        </w:rPr>
        <w:t>Benzin, süt ……………….ile ölçülerek satılır.</w:t>
      </w:r>
    </w:p>
    <w:p w:rsidR="005C113D" w:rsidRDefault="005C113D" w:rsidP="009C0B4B"/>
    <w:p w:rsidR="005C113D" w:rsidRPr="009C0B4B" w:rsidRDefault="005C113D" w:rsidP="009C0B4B">
      <w:pPr>
        <w:rPr>
          <w:b/>
          <w:i/>
        </w:rPr>
      </w:pPr>
      <w:r w:rsidRPr="009C0B4B">
        <w:rPr>
          <w:b/>
          <w:i/>
        </w:rPr>
        <w:t>B.</w:t>
      </w:r>
      <w:r w:rsidRPr="009C0B4B">
        <w:rPr>
          <w:b/>
        </w:rPr>
        <w:t xml:space="preserve"> </w:t>
      </w:r>
      <w:r w:rsidRPr="009C0B4B">
        <w:rPr>
          <w:b/>
          <w:i/>
        </w:rPr>
        <w:t>Aşağıdaki cümleleri</w:t>
      </w:r>
      <w:r>
        <w:rPr>
          <w:b/>
          <w:i/>
        </w:rPr>
        <w:t xml:space="preserve"> okuyarak </w:t>
      </w:r>
      <w:r w:rsidRPr="009C0B4B">
        <w:rPr>
          <w:b/>
          <w:i/>
        </w:rPr>
        <w:t>doğru</w:t>
      </w:r>
      <w:r>
        <w:rPr>
          <w:b/>
          <w:i/>
        </w:rPr>
        <w:t xml:space="preserve"> ise (D), </w:t>
      </w:r>
      <w:r w:rsidRPr="009C0B4B">
        <w:rPr>
          <w:b/>
          <w:i/>
        </w:rPr>
        <w:t>yanlış</w:t>
      </w:r>
      <w:r>
        <w:rPr>
          <w:b/>
          <w:i/>
        </w:rPr>
        <w:t xml:space="preserve"> ise (</w:t>
      </w:r>
      <w:r w:rsidRPr="009C0B4B">
        <w:rPr>
          <w:b/>
          <w:i/>
        </w:rPr>
        <w:t>Y)</w:t>
      </w:r>
      <w:r>
        <w:rPr>
          <w:b/>
          <w:i/>
        </w:rPr>
        <w:t>harfini boyayınız  (10</w:t>
      </w:r>
      <w:r w:rsidRPr="009C0B4B">
        <w:rPr>
          <w:b/>
          <w:i/>
        </w:rPr>
        <w:t xml:space="preserve"> P</w:t>
      </w:r>
      <w:r>
        <w:rPr>
          <w:b/>
          <w:i/>
        </w:rPr>
        <w:t>uan</w:t>
      </w:r>
      <w:r w:rsidRPr="009C0B4B">
        <w:rPr>
          <w:b/>
          <w:i/>
        </w:rPr>
        <w:t xml:space="preserve">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2"/>
        <w:gridCol w:w="565"/>
        <w:gridCol w:w="9489"/>
      </w:tblGrid>
      <w:tr w:rsidR="005C113D" w:rsidTr="000C5D24">
        <w:trPr>
          <w:trHeight w:val="393"/>
        </w:trPr>
        <w:tc>
          <w:tcPr>
            <w:tcW w:w="532" w:type="dxa"/>
          </w:tcPr>
          <w:p w:rsidR="005C113D" w:rsidRPr="000C5D24" w:rsidRDefault="005C113D" w:rsidP="000C5D24">
            <w:pPr>
              <w:jc w:val="center"/>
              <w:rPr>
                <w:rFonts w:ascii="Alfabe Hv Bt" w:hAnsi="Alfabe Hv Bt"/>
                <w:b/>
                <w:sz w:val="28"/>
                <w:szCs w:val="28"/>
              </w:rPr>
            </w:pPr>
            <w:r w:rsidRPr="000C5D24">
              <w:rPr>
                <w:rFonts w:ascii="Alfabe Hv Bt" w:hAnsi="Alfabe Hv Bt"/>
                <w:b/>
                <w:sz w:val="28"/>
                <w:szCs w:val="28"/>
              </w:rPr>
              <w:t>D</w:t>
            </w:r>
          </w:p>
        </w:tc>
        <w:tc>
          <w:tcPr>
            <w:tcW w:w="565" w:type="dxa"/>
          </w:tcPr>
          <w:p w:rsidR="005C113D" w:rsidRPr="000C5D24" w:rsidRDefault="005C113D" w:rsidP="000C5D24">
            <w:pPr>
              <w:jc w:val="center"/>
              <w:rPr>
                <w:rFonts w:ascii="Alfabe Hv Bt" w:hAnsi="Alfabe Hv Bt"/>
                <w:b/>
                <w:sz w:val="28"/>
                <w:szCs w:val="28"/>
              </w:rPr>
            </w:pPr>
            <w:r w:rsidRPr="000C5D24">
              <w:rPr>
                <w:rFonts w:ascii="Alfabe Hv Bt" w:hAnsi="Alfabe Hv Bt"/>
                <w:b/>
                <w:sz w:val="28"/>
                <w:szCs w:val="28"/>
              </w:rPr>
              <w:t>Y</w:t>
            </w:r>
          </w:p>
        </w:tc>
        <w:tc>
          <w:tcPr>
            <w:tcW w:w="9489" w:type="dxa"/>
          </w:tcPr>
          <w:p w:rsidR="005C113D" w:rsidRPr="000C5D24" w:rsidRDefault="005C113D" w:rsidP="009C0B4B">
            <w:pPr>
              <w:rPr>
                <w:rFonts w:ascii="Alfabe Hv Bt" w:hAnsi="Alfabe Hv Bt"/>
                <w:b/>
              </w:rPr>
            </w:pPr>
            <w:r w:rsidRPr="000C5D24">
              <w:rPr>
                <w:rFonts w:ascii="Alfabe Hv Bt Tur" w:hAnsi="Alfabe Hv Bt Tur"/>
                <w:b/>
              </w:rPr>
              <w:t>Maddelerin bazı özelliklerini duyu organlarımızla belirleriz.</w:t>
            </w:r>
          </w:p>
        </w:tc>
      </w:tr>
      <w:tr w:rsidR="005C113D" w:rsidTr="000C5D24">
        <w:trPr>
          <w:trHeight w:val="393"/>
        </w:trPr>
        <w:tc>
          <w:tcPr>
            <w:tcW w:w="532" w:type="dxa"/>
          </w:tcPr>
          <w:p w:rsidR="005C113D" w:rsidRPr="000C5D24" w:rsidRDefault="005C113D" w:rsidP="000C5D24">
            <w:pPr>
              <w:jc w:val="center"/>
              <w:rPr>
                <w:rFonts w:ascii="Alfabe Hv Bt" w:hAnsi="Alfabe Hv Bt"/>
                <w:b/>
              </w:rPr>
            </w:pPr>
            <w:r w:rsidRPr="000C5D24">
              <w:rPr>
                <w:rFonts w:ascii="Alfabe Hv Bt" w:hAnsi="Alfabe Hv Bt"/>
                <w:b/>
                <w:sz w:val="28"/>
                <w:szCs w:val="28"/>
              </w:rPr>
              <w:t>D</w:t>
            </w:r>
          </w:p>
        </w:tc>
        <w:tc>
          <w:tcPr>
            <w:tcW w:w="565" w:type="dxa"/>
          </w:tcPr>
          <w:p w:rsidR="005C113D" w:rsidRPr="000C5D24" w:rsidRDefault="005C113D" w:rsidP="000C5D24">
            <w:pPr>
              <w:jc w:val="center"/>
              <w:rPr>
                <w:rFonts w:ascii="Alfabe Hv Bt" w:hAnsi="Alfabe Hv Bt"/>
                <w:b/>
              </w:rPr>
            </w:pPr>
            <w:r w:rsidRPr="000C5D24">
              <w:rPr>
                <w:rFonts w:ascii="Alfabe Hv Bt" w:hAnsi="Alfabe Hv Bt"/>
                <w:b/>
                <w:sz w:val="28"/>
                <w:szCs w:val="28"/>
              </w:rPr>
              <w:t>Y</w:t>
            </w:r>
          </w:p>
        </w:tc>
        <w:tc>
          <w:tcPr>
            <w:tcW w:w="9489" w:type="dxa"/>
          </w:tcPr>
          <w:p w:rsidR="005C113D" w:rsidRPr="000C5D24" w:rsidRDefault="005C113D" w:rsidP="009C0B4B">
            <w:pPr>
              <w:rPr>
                <w:rFonts w:ascii="Alfabe Hv Bt" w:hAnsi="Alfabe Hv Bt"/>
                <w:b/>
              </w:rPr>
            </w:pPr>
            <w:r w:rsidRPr="000C5D24">
              <w:rPr>
                <w:rFonts w:ascii="Alfabe Hv Bt Tur" w:hAnsi="Alfabe Hv Bt Tur"/>
                <w:b/>
              </w:rPr>
              <w:t>Maddelerin su üstünde kalması batma, dibe çökmesi ise yüzmedir.</w:t>
            </w:r>
          </w:p>
        </w:tc>
      </w:tr>
      <w:tr w:rsidR="005C113D" w:rsidTr="000C5D24">
        <w:trPr>
          <w:trHeight w:val="393"/>
        </w:trPr>
        <w:tc>
          <w:tcPr>
            <w:tcW w:w="532" w:type="dxa"/>
          </w:tcPr>
          <w:p w:rsidR="005C113D" w:rsidRPr="000C5D24" w:rsidRDefault="005C113D" w:rsidP="000C5D24">
            <w:pPr>
              <w:jc w:val="center"/>
              <w:rPr>
                <w:rFonts w:ascii="Alfabe Hv Bt" w:hAnsi="Alfabe Hv Bt"/>
                <w:b/>
              </w:rPr>
            </w:pPr>
            <w:r w:rsidRPr="000C5D24">
              <w:rPr>
                <w:rFonts w:ascii="Alfabe Hv Bt" w:hAnsi="Alfabe Hv Bt"/>
                <w:b/>
                <w:sz w:val="28"/>
                <w:szCs w:val="28"/>
              </w:rPr>
              <w:t>D</w:t>
            </w:r>
          </w:p>
        </w:tc>
        <w:tc>
          <w:tcPr>
            <w:tcW w:w="565" w:type="dxa"/>
          </w:tcPr>
          <w:p w:rsidR="005C113D" w:rsidRPr="000C5D24" w:rsidRDefault="005C113D" w:rsidP="000C5D24">
            <w:pPr>
              <w:jc w:val="center"/>
              <w:rPr>
                <w:rFonts w:ascii="Alfabe Hv Bt" w:hAnsi="Alfabe Hv Bt"/>
                <w:b/>
              </w:rPr>
            </w:pPr>
            <w:r w:rsidRPr="000C5D24">
              <w:rPr>
                <w:rFonts w:ascii="Alfabe Hv Bt" w:hAnsi="Alfabe Hv Bt"/>
                <w:b/>
                <w:sz w:val="28"/>
                <w:szCs w:val="28"/>
              </w:rPr>
              <w:t>Y</w:t>
            </w:r>
          </w:p>
        </w:tc>
        <w:tc>
          <w:tcPr>
            <w:tcW w:w="9489" w:type="dxa"/>
          </w:tcPr>
          <w:p w:rsidR="005C113D" w:rsidRPr="000C5D24" w:rsidRDefault="005C113D" w:rsidP="009C0B4B">
            <w:pPr>
              <w:rPr>
                <w:rFonts w:ascii="Alfabe Hv Bt" w:hAnsi="Alfabe Hv Bt"/>
                <w:b/>
              </w:rPr>
            </w:pPr>
            <w:r w:rsidRPr="000C5D24">
              <w:rPr>
                <w:rFonts w:ascii="Alfabe Hv Bt Tur" w:hAnsi="Alfabe Hv Bt Tur"/>
                <w:b/>
              </w:rPr>
              <w:t>Vücudumuz su çekmez. Vücudumuzun ıslaklığını gidermek için havlu kullanırız.</w:t>
            </w:r>
          </w:p>
        </w:tc>
      </w:tr>
      <w:tr w:rsidR="005C113D" w:rsidTr="000C5D24">
        <w:trPr>
          <w:trHeight w:val="369"/>
        </w:trPr>
        <w:tc>
          <w:tcPr>
            <w:tcW w:w="532" w:type="dxa"/>
          </w:tcPr>
          <w:p w:rsidR="005C113D" w:rsidRPr="000C5D24" w:rsidRDefault="005C113D" w:rsidP="000C5D24">
            <w:pPr>
              <w:jc w:val="center"/>
              <w:rPr>
                <w:rFonts w:ascii="Alfabe Hv Bt" w:hAnsi="Alfabe Hv Bt"/>
                <w:b/>
              </w:rPr>
            </w:pPr>
            <w:r w:rsidRPr="000C5D24">
              <w:rPr>
                <w:rFonts w:ascii="Alfabe Hv Bt" w:hAnsi="Alfabe Hv Bt"/>
                <w:b/>
                <w:sz w:val="28"/>
                <w:szCs w:val="28"/>
              </w:rPr>
              <w:t>D</w:t>
            </w:r>
          </w:p>
        </w:tc>
        <w:tc>
          <w:tcPr>
            <w:tcW w:w="565" w:type="dxa"/>
          </w:tcPr>
          <w:p w:rsidR="005C113D" w:rsidRPr="000C5D24" w:rsidRDefault="005C113D" w:rsidP="000C5D24">
            <w:pPr>
              <w:jc w:val="center"/>
              <w:rPr>
                <w:rFonts w:ascii="Alfabe Hv Bt" w:hAnsi="Alfabe Hv Bt"/>
                <w:b/>
              </w:rPr>
            </w:pPr>
            <w:r w:rsidRPr="000C5D24">
              <w:rPr>
                <w:rFonts w:ascii="Alfabe Hv Bt" w:hAnsi="Alfabe Hv Bt"/>
                <w:b/>
                <w:sz w:val="28"/>
                <w:szCs w:val="28"/>
              </w:rPr>
              <w:t>Y</w:t>
            </w:r>
          </w:p>
        </w:tc>
        <w:tc>
          <w:tcPr>
            <w:tcW w:w="9489" w:type="dxa"/>
          </w:tcPr>
          <w:p w:rsidR="005C113D" w:rsidRPr="000C5D24" w:rsidRDefault="005C113D" w:rsidP="009C0B4B">
            <w:pPr>
              <w:rPr>
                <w:rFonts w:ascii="Alfabe Hv Bt" w:hAnsi="Alfabe Hv Bt"/>
                <w:b/>
              </w:rPr>
            </w:pPr>
            <w:r w:rsidRPr="000C5D24">
              <w:rPr>
                <w:rFonts w:ascii="Alfabe Hv Bt Tur" w:hAnsi="Alfabe Hv Bt Tur"/>
                <w:b/>
              </w:rPr>
              <w:t>Kütle, maddelerin görülebilir ve hissedilebilir özeliğidir.</w:t>
            </w:r>
          </w:p>
        </w:tc>
      </w:tr>
      <w:tr w:rsidR="005C113D" w:rsidTr="000C5D24">
        <w:trPr>
          <w:trHeight w:val="393"/>
        </w:trPr>
        <w:tc>
          <w:tcPr>
            <w:tcW w:w="532" w:type="dxa"/>
          </w:tcPr>
          <w:p w:rsidR="005C113D" w:rsidRPr="000C5D24" w:rsidRDefault="005C113D" w:rsidP="000C5D24">
            <w:pPr>
              <w:jc w:val="center"/>
              <w:rPr>
                <w:rFonts w:ascii="Alfabe Hv Bt" w:hAnsi="Alfabe Hv Bt"/>
                <w:b/>
              </w:rPr>
            </w:pPr>
            <w:r w:rsidRPr="000C5D24">
              <w:rPr>
                <w:rFonts w:ascii="Alfabe Hv Bt" w:hAnsi="Alfabe Hv Bt"/>
                <w:b/>
                <w:sz w:val="28"/>
                <w:szCs w:val="28"/>
              </w:rPr>
              <w:t>D</w:t>
            </w:r>
          </w:p>
        </w:tc>
        <w:tc>
          <w:tcPr>
            <w:tcW w:w="565" w:type="dxa"/>
          </w:tcPr>
          <w:p w:rsidR="005C113D" w:rsidRPr="000C5D24" w:rsidRDefault="005C113D" w:rsidP="000C5D24">
            <w:pPr>
              <w:jc w:val="center"/>
              <w:rPr>
                <w:rFonts w:ascii="Alfabe Hv Bt" w:hAnsi="Alfabe Hv Bt"/>
                <w:b/>
              </w:rPr>
            </w:pPr>
            <w:r w:rsidRPr="000C5D24">
              <w:rPr>
                <w:rFonts w:ascii="Alfabe Hv Bt" w:hAnsi="Alfabe Hv Bt"/>
                <w:b/>
                <w:sz w:val="28"/>
                <w:szCs w:val="28"/>
              </w:rPr>
              <w:t>Y</w:t>
            </w:r>
          </w:p>
        </w:tc>
        <w:tc>
          <w:tcPr>
            <w:tcW w:w="9489" w:type="dxa"/>
          </w:tcPr>
          <w:p w:rsidR="005C113D" w:rsidRPr="000C5D24" w:rsidRDefault="005C113D" w:rsidP="009C0B4B">
            <w:pPr>
              <w:rPr>
                <w:rFonts w:ascii="Alfabe Hv Bt" w:hAnsi="Alfabe Hv Bt"/>
                <w:b/>
              </w:rPr>
            </w:pPr>
            <w:r w:rsidRPr="000C5D24">
              <w:rPr>
                <w:rFonts w:ascii="Alfabe Hv Bt Tur" w:hAnsi="Alfabe Hv Bt Tur"/>
                <w:b/>
              </w:rPr>
              <w:t>Hacim ölçüsü birimi litredir. Kısaca “L” şeklinde gösterilir.</w:t>
            </w:r>
          </w:p>
        </w:tc>
      </w:tr>
      <w:tr w:rsidR="005C113D" w:rsidTr="000C5D24">
        <w:trPr>
          <w:trHeight w:val="369"/>
        </w:trPr>
        <w:tc>
          <w:tcPr>
            <w:tcW w:w="532" w:type="dxa"/>
          </w:tcPr>
          <w:p w:rsidR="005C113D" w:rsidRPr="000C5D24" w:rsidRDefault="005C113D" w:rsidP="000C5D24">
            <w:pPr>
              <w:jc w:val="center"/>
              <w:rPr>
                <w:rFonts w:ascii="Alfabe Hv Bt" w:hAnsi="Alfabe Hv Bt"/>
                <w:b/>
              </w:rPr>
            </w:pPr>
            <w:r w:rsidRPr="000C5D24">
              <w:rPr>
                <w:rFonts w:ascii="Alfabe Hv Bt" w:hAnsi="Alfabe Hv Bt"/>
                <w:b/>
                <w:sz w:val="28"/>
                <w:szCs w:val="28"/>
              </w:rPr>
              <w:t>D</w:t>
            </w:r>
          </w:p>
        </w:tc>
        <w:tc>
          <w:tcPr>
            <w:tcW w:w="565" w:type="dxa"/>
          </w:tcPr>
          <w:p w:rsidR="005C113D" w:rsidRPr="000C5D24" w:rsidRDefault="005C113D" w:rsidP="000C5D24">
            <w:pPr>
              <w:jc w:val="center"/>
              <w:rPr>
                <w:rFonts w:ascii="Alfabe Hv Bt" w:hAnsi="Alfabe Hv Bt"/>
                <w:b/>
              </w:rPr>
            </w:pPr>
            <w:r w:rsidRPr="000C5D24">
              <w:rPr>
                <w:rFonts w:ascii="Alfabe Hv Bt" w:hAnsi="Alfabe Hv Bt"/>
                <w:b/>
                <w:sz w:val="28"/>
                <w:szCs w:val="28"/>
              </w:rPr>
              <w:t>Y</w:t>
            </w:r>
          </w:p>
        </w:tc>
        <w:tc>
          <w:tcPr>
            <w:tcW w:w="9489" w:type="dxa"/>
          </w:tcPr>
          <w:p w:rsidR="005C113D" w:rsidRPr="000C5D24" w:rsidRDefault="005C113D" w:rsidP="009C0B4B">
            <w:pPr>
              <w:rPr>
                <w:rFonts w:ascii="Alfabe Hv Bt" w:hAnsi="Alfabe Hv Bt"/>
                <w:b/>
              </w:rPr>
            </w:pPr>
            <w:r w:rsidRPr="000C5D24">
              <w:rPr>
                <w:rFonts w:ascii="Alfabe Hv Bt Tur" w:hAnsi="Alfabe Hv Bt Tur"/>
                <w:b/>
              </w:rPr>
              <w:t>Tüketim maddelerini ihtiyacımız kadar kullanmalıyız.</w:t>
            </w:r>
          </w:p>
        </w:tc>
      </w:tr>
      <w:tr w:rsidR="005C113D" w:rsidTr="000C5D24">
        <w:trPr>
          <w:trHeight w:val="393"/>
        </w:trPr>
        <w:tc>
          <w:tcPr>
            <w:tcW w:w="532" w:type="dxa"/>
          </w:tcPr>
          <w:p w:rsidR="005C113D" w:rsidRPr="000C5D24" w:rsidRDefault="005C113D" w:rsidP="000C5D24">
            <w:pPr>
              <w:jc w:val="center"/>
              <w:rPr>
                <w:rFonts w:ascii="Alfabe Hv Bt" w:hAnsi="Alfabe Hv Bt"/>
                <w:b/>
              </w:rPr>
            </w:pPr>
            <w:r w:rsidRPr="000C5D24">
              <w:rPr>
                <w:rFonts w:ascii="Alfabe Hv Bt" w:hAnsi="Alfabe Hv Bt"/>
                <w:b/>
                <w:sz w:val="28"/>
                <w:szCs w:val="28"/>
              </w:rPr>
              <w:t>D</w:t>
            </w:r>
          </w:p>
        </w:tc>
        <w:tc>
          <w:tcPr>
            <w:tcW w:w="565" w:type="dxa"/>
          </w:tcPr>
          <w:p w:rsidR="005C113D" w:rsidRPr="000C5D24" w:rsidRDefault="005C113D" w:rsidP="000C5D24">
            <w:pPr>
              <w:jc w:val="center"/>
              <w:rPr>
                <w:rFonts w:ascii="Alfabe Hv Bt" w:hAnsi="Alfabe Hv Bt"/>
                <w:b/>
              </w:rPr>
            </w:pPr>
            <w:r w:rsidRPr="000C5D24">
              <w:rPr>
                <w:rFonts w:ascii="Alfabe Hv Bt" w:hAnsi="Alfabe Hv Bt"/>
                <w:b/>
                <w:sz w:val="28"/>
                <w:szCs w:val="28"/>
              </w:rPr>
              <w:t>Y</w:t>
            </w:r>
          </w:p>
        </w:tc>
        <w:tc>
          <w:tcPr>
            <w:tcW w:w="9489" w:type="dxa"/>
          </w:tcPr>
          <w:p w:rsidR="005C113D" w:rsidRPr="000C5D24" w:rsidRDefault="005C113D" w:rsidP="009C0B4B">
            <w:pPr>
              <w:rPr>
                <w:rFonts w:ascii="Alfabe Hv Bt" w:hAnsi="Alfabe Hv Bt"/>
                <w:b/>
              </w:rPr>
            </w:pPr>
            <w:r w:rsidRPr="000C5D24">
              <w:rPr>
                <w:rFonts w:ascii="Alfabe Hv Bt Tur" w:hAnsi="Alfabe Hv Bt Tur"/>
                <w:b/>
              </w:rPr>
              <w:t>Maddelerin sıcaklığını ölçmek için dereceli silindir kullanılır.</w:t>
            </w:r>
          </w:p>
        </w:tc>
      </w:tr>
      <w:tr w:rsidR="005C113D" w:rsidTr="000C5D24">
        <w:trPr>
          <w:trHeight w:val="413"/>
        </w:trPr>
        <w:tc>
          <w:tcPr>
            <w:tcW w:w="532" w:type="dxa"/>
          </w:tcPr>
          <w:p w:rsidR="005C113D" w:rsidRPr="000C5D24" w:rsidRDefault="005C113D" w:rsidP="000C5D24">
            <w:pPr>
              <w:jc w:val="center"/>
              <w:rPr>
                <w:rFonts w:ascii="Alfabe Hv Bt" w:hAnsi="Alfabe Hv Bt"/>
                <w:b/>
              </w:rPr>
            </w:pPr>
            <w:r w:rsidRPr="000C5D24">
              <w:rPr>
                <w:rFonts w:ascii="Alfabe Hv Bt" w:hAnsi="Alfabe Hv Bt"/>
                <w:b/>
                <w:sz w:val="28"/>
                <w:szCs w:val="28"/>
              </w:rPr>
              <w:t>D</w:t>
            </w:r>
          </w:p>
        </w:tc>
        <w:tc>
          <w:tcPr>
            <w:tcW w:w="565" w:type="dxa"/>
          </w:tcPr>
          <w:p w:rsidR="005C113D" w:rsidRPr="000C5D24" w:rsidRDefault="005C113D" w:rsidP="000C5D24">
            <w:pPr>
              <w:jc w:val="center"/>
              <w:rPr>
                <w:rFonts w:ascii="Alfabe Hv Bt" w:hAnsi="Alfabe Hv Bt"/>
                <w:b/>
              </w:rPr>
            </w:pPr>
            <w:r w:rsidRPr="000C5D24">
              <w:rPr>
                <w:rFonts w:ascii="Alfabe Hv Bt" w:hAnsi="Alfabe Hv Bt"/>
                <w:b/>
                <w:sz w:val="28"/>
                <w:szCs w:val="28"/>
              </w:rPr>
              <w:t>Y</w:t>
            </w:r>
          </w:p>
        </w:tc>
        <w:tc>
          <w:tcPr>
            <w:tcW w:w="9489" w:type="dxa"/>
          </w:tcPr>
          <w:p w:rsidR="005C113D" w:rsidRPr="000C5D24" w:rsidRDefault="005C113D" w:rsidP="006F7C54">
            <w:pPr>
              <w:rPr>
                <w:rFonts w:ascii="Alfabe Hv Bt" w:hAnsi="Alfabe Hv Bt"/>
                <w:b/>
              </w:rPr>
            </w:pPr>
            <w:r w:rsidRPr="000C5D24">
              <w:rPr>
                <w:rFonts w:ascii="Alfabe Hv Bt" w:hAnsi="Alfabe Hv Bt"/>
                <w:b/>
              </w:rPr>
              <w:t xml:space="preserve">Su, 0 </w:t>
            </w:r>
            <w:r w:rsidRPr="000C5D24">
              <w:rPr>
                <w:rFonts w:ascii="Alfabe Hv Bt" w:hAnsi="Alfabe Hv Bt"/>
                <w:b/>
                <w:vertAlign w:val="superscript"/>
              </w:rPr>
              <w:t>0</w:t>
            </w:r>
            <w:r w:rsidRPr="000C5D24">
              <w:rPr>
                <w:rFonts w:ascii="Alfabe Hv Bt Tur" w:hAnsi="Alfabe Hv Bt Tur"/>
                <w:b/>
              </w:rPr>
              <w:t>C ve altındaki soğuk ortamda ve belirli bir süre kalırsa gaz haline dönüşür.</w:t>
            </w:r>
          </w:p>
        </w:tc>
      </w:tr>
      <w:tr w:rsidR="005C113D" w:rsidTr="000C5D24">
        <w:trPr>
          <w:trHeight w:val="413"/>
        </w:trPr>
        <w:tc>
          <w:tcPr>
            <w:tcW w:w="532" w:type="dxa"/>
          </w:tcPr>
          <w:p w:rsidR="005C113D" w:rsidRPr="000C5D24" w:rsidRDefault="005C113D" w:rsidP="000C5D24">
            <w:pPr>
              <w:jc w:val="center"/>
              <w:rPr>
                <w:rFonts w:ascii="Alfabe Hv Bt" w:hAnsi="Alfabe Hv Bt"/>
                <w:b/>
              </w:rPr>
            </w:pPr>
            <w:r w:rsidRPr="000C5D24">
              <w:rPr>
                <w:rFonts w:ascii="Alfabe Hv Bt" w:hAnsi="Alfabe Hv Bt"/>
                <w:b/>
                <w:sz w:val="28"/>
                <w:szCs w:val="28"/>
              </w:rPr>
              <w:t>D</w:t>
            </w:r>
          </w:p>
        </w:tc>
        <w:tc>
          <w:tcPr>
            <w:tcW w:w="565" w:type="dxa"/>
          </w:tcPr>
          <w:p w:rsidR="005C113D" w:rsidRPr="000C5D24" w:rsidRDefault="005C113D" w:rsidP="000C5D24">
            <w:pPr>
              <w:jc w:val="center"/>
              <w:rPr>
                <w:rFonts w:ascii="Alfabe Hv Bt" w:hAnsi="Alfabe Hv Bt"/>
                <w:b/>
              </w:rPr>
            </w:pPr>
            <w:r w:rsidRPr="000C5D24">
              <w:rPr>
                <w:rFonts w:ascii="Alfabe Hv Bt" w:hAnsi="Alfabe Hv Bt"/>
                <w:b/>
                <w:sz w:val="28"/>
                <w:szCs w:val="28"/>
              </w:rPr>
              <w:t>Y</w:t>
            </w:r>
          </w:p>
        </w:tc>
        <w:tc>
          <w:tcPr>
            <w:tcW w:w="9489" w:type="dxa"/>
          </w:tcPr>
          <w:p w:rsidR="005C113D" w:rsidRPr="000C5D24" w:rsidRDefault="005C113D" w:rsidP="009C0B4B">
            <w:pPr>
              <w:rPr>
                <w:rFonts w:ascii="Alfabe Hv Bt" w:hAnsi="Alfabe Hv Bt"/>
                <w:b/>
              </w:rPr>
            </w:pPr>
            <w:r w:rsidRPr="000C5D24">
              <w:rPr>
                <w:rFonts w:ascii="Alfabe Hv Bt Tur" w:hAnsi="Alfabe Hv Bt Tur"/>
                <w:b/>
              </w:rPr>
              <w:t>Katı maddelerin ısı etkisiyle sıvı hale gelmesi erimedir.</w:t>
            </w:r>
          </w:p>
        </w:tc>
      </w:tr>
      <w:tr w:rsidR="005C113D" w:rsidTr="000C5D24">
        <w:trPr>
          <w:trHeight w:val="413"/>
        </w:trPr>
        <w:tc>
          <w:tcPr>
            <w:tcW w:w="532" w:type="dxa"/>
          </w:tcPr>
          <w:p w:rsidR="005C113D" w:rsidRPr="000C5D24" w:rsidRDefault="005C113D" w:rsidP="000C5D24">
            <w:pPr>
              <w:jc w:val="center"/>
              <w:rPr>
                <w:rFonts w:ascii="Alfabe Hv Bt" w:hAnsi="Alfabe Hv Bt"/>
                <w:b/>
              </w:rPr>
            </w:pPr>
            <w:r w:rsidRPr="000C5D24">
              <w:rPr>
                <w:rFonts w:ascii="Alfabe Hv Bt" w:hAnsi="Alfabe Hv Bt"/>
                <w:b/>
                <w:sz w:val="28"/>
                <w:szCs w:val="28"/>
              </w:rPr>
              <w:t>D</w:t>
            </w:r>
          </w:p>
        </w:tc>
        <w:tc>
          <w:tcPr>
            <w:tcW w:w="565" w:type="dxa"/>
          </w:tcPr>
          <w:p w:rsidR="005C113D" w:rsidRPr="000C5D24" w:rsidRDefault="005C113D" w:rsidP="000C5D24">
            <w:pPr>
              <w:jc w:val="center"/>
              <w:rPr>
                <w:rFonts w:ascii="Alfabe Hv Bt" w:hAnsi="Alfabe Hv Bt"/>
                <w:b/>
              </w:rPr>
            </w:pPr>
            <w:r w:rsidRPr="000C5D24">
              <w:rPr>
                <w:rFonts w:ascii="Alfabe Hv Bt" w:hAnsi="Alfabe Hv Bt"/>
                <w:b/>
                <w:sz w:val="28"/>
                <w:szCs w:val="28"/>
              </w:rPr>
              <w:t>Y</w:t>
            </w:r>
          </w:p>
        </w:tc>
        <w:tc>
          <w:tcPr>
            <w:tcW w:w="9489" w:type="dxa"/>
          </w:tcPr>
          <w:p w:rsidR="005C113D" w:rsidRPr="000C5D24" w:rsidRDefault="005C113D" w:rsidP="009C0B4B">
            <w:pPr>
              <w:rPr>
                <w:rFonts w:ascii="Alfabe Hv Bt" w:hAnsi="Alfabe Hv Bt"/>
                <w:b/>
              </w:rPr>
            </w:pPr>
            <w:r w:rsidRPr="000C5D24">
              <w:rPr>
                <w:rFonts w:ascii="Alfabe Hv Bt Tur" w:hAnsi="Alfabe Hv Bt Tur"/>
                <w:b/>
              </w:rPr>
              <w:t xml:space="preserve">Tuz, et, karabiber, sebzeler ve meyveler ısı etkisiyle erimeyerek </w:t>
            </w:r>
            <w:r w:rsidRPr="000C5D24">
              <w:rPr>
                <w:rFonts w:ascii="Alfabe Hv Bt" w:hAnsi="Alfabe Hv Bt"/>
                <w:b/>
              </w:rPr>
              <w:t>bozunur.</w:t>
            </w:r>
          </w:p>
        </w:tc>
      </w:tr>
    </w:tbl>
    <w:p w:rsidR="005C113D" w:rsidRDefault="005C113D" w:rsidP="009C0B4B">
      <w:pPr>
        <w:rPr>
          <w:b/>
          <w:i/>
        </w:rPr>
      </w:pPr>
    </w:p>
    <w:p w:rsidR="005C113D" w:rsidRDefault="005C113D" w:rsidP="009C0B4B">
      <w:r>
        <w:rPr>
          <w:noProof/>
        </w:rPr>
        <w:pict>
          <v:rect id="_x0000_s1036" style="position:absolute;margin-left:261.45pt;margin-top:4pt;width:275.25pt;height:92.05pt;z-index:-251662848"/>
        </w:pict>
      </w:r>
      <w:r>
        <w:rPr>
          <w:noProof/>
        </w:rPr>
        <w:pict>
          <v:rect id="_x0000_s1037" style="position:absolute;margin-left:-7.7pt;margin-top:4pt;width:263.3pt;height:92.05pt;z-index:-251674112"/>
        </w:pict>
      </w:r>
    </w:p>
    <w:p w:rsidR="005C113D" w:rsidRDefault="005C113D" w:rsidP="00C90AF5">
      <w:pPr>
        <w:rPr>
          <w:b/>
          <w:i/>
        </w:rPr>
        <w:sectPr w:rsidR="005C113D" w:rsidSect="00634E6A">
          <w:pgSz w:w="11906" w:h="16838"/>
          <w:pgMar w:top="568" w:right="707" w:bottom="567" w:left="709" w:header="708" w:footer="708" w:gutter="0"/>
          <w:cols w:space="708"/>
          <w:docGrid w:linePitch="360"/>
        </w:sectPr>
      </w:pPr>
    </w:p>
    <w:p w:rsidR="005C113D" w:rsidRDefault="005C113D" w:rsidP="00C90AF5">
      <w:pPr>
        <w:rPr>
          <w:b/>
          <w:i/>
        </w:rPr>
      </w:pPr>
      <w:r>
        <w:rPr>
          <w:b/>
          <w:i/>
        </w:rPr>
        <w:t>C</w:t>
      </w:r>
      <w:r w:rsidRPr="00C90AF5">
        <w:rPr>
          <w:b/>
          <w:i/>
        </w:rPr>
        <w:t xml:space="preserve">. </w:t>
      </w:r>
      <w:r>
        <w:rPr>
          <w:b/>
          <w:i/>
        </w:rPr>
        <w:t>Kütle birimleri ile ilgili çevirmeleri yapınız.</w:t>
      </w:r>
    </w:p>
    <w:p w:rsidR="005C113D" w:rsidRDefault="005C113D" w:rsidP="00C90AF5">
      <w:pPr>
        <w:rPr>
          <w:b/>
          <w:i/>
        </w:rPr>
      </w:pPr>
      <w:r>
        <w:rPr>
          <w:b/>
          <w:i/>
        </w:rPr>
        <w:t xml:space="preserve"> (5 puan)</w:t>
      </w:r>
    </w:p>
    <w:p w:rsidR="005C113D" w:rsidRDefault="005C113D" w:rsidP="00C90AF5">
      <w:pPr>
        <w:rPr>
          <w:rFonts w:ascii="Alfabe Hv Bt" w:hAnsi="Alfabe Hv Bt"/>
          <w:b/>
        </w:rPr>
      </w:pPr>
      <w:r>
        <w:rPr>
          <w:rFonts w:ascii="Alfabe Hv Bt" w:hAnsi="Alfabe Hv Bt"/>
          <w:b/>
        </w:rPr>
        <w:t>1 kg = …….. g</w:t>
      </w:r>
      <w:r>
        <w:rPr>
          <w:rFonts w:ascii="Alfabe Hv Bt" w:hAnsi="Alfabe Hv Bt"/>
          <w:b/>
        </w:rPr>
        <w:tab/>
      </w:r>
      <w:r>
        <w:rPr>
          <w:rFonts w:ascii="Alfabe Hv Bt" w:hAnsi="Alfabe Hv Bt"/>
          <w:b/>
        </w:rPr>
        <w:tab/>
        <w:t>4000 g = …..kg</w:t>
      </w:r>
    </w:p>
    <w:p w:rsidR="005C113D" w:rsidRDefault="005C113D" w:rsidP="00C90AF5">
      <w:pPr>
        <w:rPr>
          <w:rFonts w:ascii="Alfabe Hv Bt" w:hAnsi="Alfabe Hv Bt"/>
          <w:b/>
        </w:rPr>
      </w:pPr>
      <w:r>
        <w:rPr>
          <w:rFonts w:ascii="Alfabe Hv Bt" w:hAnsi="Alfabe Hv Bt"/>
          <w:b/>
        </w:rPr>
        <w:t>8 kg = ……...g</w:t>
      </w:r>
      <w:r>
        <w:rPr>
          <w:rFonts w:ascii="Alfabe Hv Bt" w:hAnsi="Alfabe Hv Bt"/>
          <w:b/>
        </w:rPr>
        <w:tab/>
      </w:r>
      <w:r>
        <w:rPr>
          <w:rFonts w:ascii="Alfabe Hv Bt" w:hAnsi="Alfabe Hv Bt"/>
          <w:b/>
        </w:rPr>
        <w:tab/>
        <w:t>7000 g = …..kg</w:t>
      </w:r>
    </w:p>
    <w:p w:rsidR="005C113D" w:rsidRDefault="005C113D" w:rsidP="00A85774">
      <w:pPr>
        <w:rPr>
          <w:b/>
          <w:i/>
        </w:rPr>
      </w:pPr>
      <w:r>
        <w:rPr>
          <w:rFonts w:ascii="Alfabe Hv Bt" w:hAnsi="Alfabe Hv Bt"/>
          <w:b/>
        </w:rPr>
        <w:t>3 kg = …..…..g</w:t>
      </w:r>
      <w:r>
        <w:rPr>
          <w:rFonts w:ascii="Alfabe Hv Bt" w:hAnsi="Alfabe Hv Bt"/>
          <w:b/>
        </w:rPr>
        <w:tab/>
      </w:r>
      <w:r>
        <w:rPr>
          <w:rFonts w:ascii="Alfabe Hv Bt" w:hAnsi="Alfabe Hv Bt"/>
          <w:b/>
        </w:rPr>
        <w:tab/>
      </w:r>
    </w:p>
    <w:p w:rsidR="005C113D" w:rsidRDefault="005C113D" w:rsidP="00A85774">
      <w:pPr>
        <w:rPr>
          <w:b/>
          <w:i/>
        </w:rPr>
      </w:pPr>
    </w:p>
    <w:p w:rsidR="005C113D" w:rsidRDefault="005C113D" w:rsidP="00A85774">
      <w:pPr>
        <w:rPr>
          <w:b/>
          <w:i/>
        </w:rPr>
      </w:pPr>
    </w:p>
    <w:p w:rsidR="005C113D" w:rsidRDefault="005C113D" w:rsidP="00A85774">
      <w:pPr>
        <w:rPr>
          <w:b/>
          <w:i/>
        </w:rPr>
      </w:pPr>
      <w:r>
        <w:rPr>
          <w:noProof/>
        </w:rPr>
        <w:pict>
          <v:shape id="_x0000_s1038" type="#_x0000_t202" style="position:absolute;margin-left:-7.7pt;margin-top:.5pt;width:417.25pt;height:136.5pt;z-index:251661824">
            <v:textbox>
              <w:txbxContent>
                <w:p w:rsidR="005C113D" w:rsidRDefault="005C113D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 xml:space="preserve">D) </w:t>
                  </w:r>
                  <w:r w:rsidRPr="002365F1">
                    <w:rPr>
                      <w:b/>
                      <w:i/>
                    </w:rPr>
                    <w:t>Yandaki şekilde görüldüğü gibi 20</w:t>
                  </w:r>
                  <w:r>
                    <w:rPr>
                      <w:i/>
                    </w:rPr>
                    <w:t xml:space="preserve"> </w:t>
                  </w:r>
                  <w:r w:rsidRPr="002365F1">
                    <w:rPr>
                      <w:b/>
                      <w:i/>
                      <w:vertAlign w:val="superscript"/>
                    </w:rPr>
                    <w:t>0</w:t>
                  </w:r>
                  <w:r w:rsidRPr="002365F1">
                    <w:rPr>
                      <w:b/>
                      <w:i/>
                    </w:rPr>
                    <w:t>C</w:t>
                  </w:r>
                  <w:r>
                    <w:rPr>
                      <w:b/>
                      <w:i/>
                    </w:rPr>
                    <w:t xml:space="preserve"> sıcaklıktaki suyun içine 52 </w:t>
                  </w:r>
                  <w:r w:rsidRPr="002365F1">
                    <w:rPr>
                      <w:b/>
                      <w:i/>
                      <w:vertAlign w:val="superscript"/>
                    </w:rPr>
                    <w:t>0</w:t>
                  </w:r>
                  <w:r w:rsidRPr="002365F1">
                    <w:rPr>
                      <w:b/>
                      <w:i/>
                    </w:rPr>
                    <w:t>C</w:t>
                  </w:r>
                  <w:r>
                    <w:rPr>
                      <w:b/>
                      <w:i/>
                    </w:rPr>
                    <w:t xml:space="preserve"> sıcaklıktaki bir A maddesi bırakılıyor. Bu durumda ne olur? (10 Puan)</w:t>
                  </w:r>
                </w:p>
                <w:p w:rsidR="005C113D" w:rsidRDefault="005C113D">
                  <w:pPr>
                    <w:rPr>
                      <w:b/>
                    </w:rPr>
                  </w:pPr>
                  <w:r>
                    <w:rPr>
                      <w:b/>
                    </w:rPr>
                    <w:t>Aşağıda verilen kelimeleri kullanarak boşlukları doldurunuz.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</w:p>
                <w:p w:rsidR="005C113D" w:rsidRDefault="005C113D">
                  <w:pPr>
                    <w:rPr>
                      <w:b/>
                    </w:rPr>
                  </w:pPr>
                </w:p>
                <w:p w:rsidR="005C113D" w:rsidRDefault="005C113D">
                  <w:pPr>
                    <w:rPr>
                      <w:b/>
                    </w:rPr>
                  </w:pP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>Su ile A maddesi arasında ……..…..olur.</w:t>
                  </w:r>
                </w:p>
                <w:p w:rsidR="005C113D" w:rsidRDefault="005C113D">
                  <w:pPr>
                    <w:rPr>
                      <w:b/>
                    </w:rPr>
                  </w:pPr>
                  <w:r>
                    <w:rPr>
                      <w:b/>
                    </w:rPr>
                    <w:tab/>
                    <w:t>Suyun sıcaklığı ……..…… Bu olaya ………..…adı verilir.</w:t>
                  </w:r>
                </w:p>
                <w:p w:rsidR="005C113D" w:rsidRPr="00E33E77" w:rsidRDefault="005C113D">
                  <w:r>
                    <w:rPr>
                      <w:b/>
                    </w:rPr>
                    <w:tab/>
                    <w:t>A maddesi sıcaklığı …………… Bu olaya …………adı verilir.</w:t>
                  </w:r>
                </w:p>
              </w:txbxContent>
            </v:textbox>
          </v:shape>
        </w:pict>
      </w:r>
    </w:p>
    <w:p w:rsidR="005C113D" w:rsidRPr="00A85774" w:rsidRDefault="005C113D" w:rsidP="00A85774">
      <w:pPr>
        <w:rPr>
          <w:b/>
          <w:i/>
        </w:rPr>
      </w:pPr>
      <w:r>
        <w:rPr>
          <w:b/>
          <w:i/>
        </w:rPr>
        <w:t>Ç</w:t>
      </w:r>
      <w:r w:rsidRPr="00A85774">
        <w:rPr>
          <w:b/>
          <w:i/>
        </w:rPr>
        <w:t>) Sıvı ölçü birimleri arasındaki çevirmeleri yapınız.</w:t>
      </w:r>
      <w:r>
        <w:rPr>
          <w:b/>
          <w:i/>
        </w:rPr>
        <w:t>(5 Puan)</w:t>
      </w:r>
    </w:p>
    <w:p w:rsidR="005C113D" w:rsidRPr="00A85774" w:rsidRDefault="005C113D" w:rsidP="00A85774">
      <w:pPr>
        <w:rPr>
          <w:rFonts w:ascii="Alfabe Hv Bt" w:hAnsi="Alfabe Hv Bt"/>
          <w:b/>
        </w:rPr>
      </w:pPr>
      <w:r>
        <w:rPr>
          <w:rFonts w:ascii="Alfabe Hv Bt" w:hAnsi="Alfabe Hv Bt"/>
          <w:b/>
        </w:rPr>
        <w:t>1 L = ……..mL</w:t>
      </w:r>
      <w:r>
        <w:rPr>
          <w:rFonts w:ascii="Alfabe Hv Bt" w:hAnsi="Alfabe Hv Bt"/>
          <w:b/>
        </w:rPr>
        <w:tab/>
      </w:r>
      <w:r>
        <w:rPr>
          <w:rFonts w:ascii="Alfabe Hv Bt" w:hAnsi="Alfabe Hv Bt"/>
          <w:b/>
        </w:rPr>
        <w:tab/>
        <w:t>2000 mL = ….L</w:t>
      </w:r>
    </w:p>
    <w:p w:rsidR="005C113D" w:rsidRDefault="005C113D" w:rsidP="00C90AF5">
      <w:pPr>
        <w:rPr>
          <w:rFonts w:ascii="Alfabe Hv Bt" w:hAnsi="Alfabe Hv Bt"/>
          <w:b/>
        </w:rPr>
      </w:pPr>
      <w:r>
        <w:rPr>
          <w:rFonts w:ascii="Alfabe Hv Bt" w:hAnsi="Alfabe Hv Bt"/>
          <w:b/>
        </w:rPr>
        <w:t>8 L = ……..mL</w:t>
      </w:r>
      <w:r>
        <w:rPr>
          <w:rFonts w:ascii="Alfabe Hv Bt" w:hAnsi="Alfabe Hv Bt"/>
          <w:b/>
        </w:rPr>
        <w:tab/>
      </w:r>
      <w:r>
        <w:rPr>
          <w:rFonts w:ascii="Alfabe Hv Bt" w:hAnsi="Alfabe Hv Bt"/>
          <w:b/>
        </w:rPr>
        <w:tab/>
        <w:t>5000 mL = ….L</w:t>
      </w:r>
    </w:p>
    <w:p w:rsidR="005C113D" w:rsidRDefault="005C113D" w:rsidP="00C90AF5">
      <w:pPr>
        <w:rPr>
          <w:rFonts w:ascii="Alfabe Hv Bt" w:hAnsi="Alfabe Hv Bt"/>
          <w:b/>
        </w:rPr>
      </w:pPr>
      <w:r>
        <w:rPr>
          <w:rFonts w:ascii="Alfabe Hv Bt" w:hAnsi="Alfabe Hv Bt"/>
          <w:b/>
        </w:rPr>
        <w:t>4 L = ……..mL</w:t>
      </w:r>
      <w:r>
        <w:rPr>
          <w:rFonts w:ascii="Alfabe Hv Bt" w:hAnsi="Alfabe Hv Bt"/>
          <w:b/>
        </w:rPr>
        <w:tab/>
      </w:r>
      <w:r>
        <w:rPr>
          <w:rFonts w:ascii="Alfabe Hv Bt" w:hAnsi="Alfabe Hv Bt"/>
          <w:b/>
        </w:rPr>
        <w:tab/>
        <w:t xml:space="preserve"> </w:t>
      </w:r>
    </w:p>
    <w:p w:rsidR="005C113D" w:rsidRDefault="005C113D" w:rsidP="009C0B4B"/>
    <w:p w:rsidR="005C113D" w:rsidRDefault="005C113D" w:rsidP="009C0B4B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39" type="#_x0000_t75" style="position:absolute;margin-left:132.35pt;margin-top:15.8pt;width:121.9pt;height:135pt;z-index:-251655680;visibility:visible" stroked="t" strokecolor="windowText">
            <v:imagedata r:id="rId7" o:title=""/>
          </v:shape>
        </w:pict>
      </w:r>
    </w:p>
    <w:p w:rsidR="005C113D" w:rsidRDefault="005C113D" w:rsidP="009C0B4B">
      <w:pPr>
        <w:sectPr w:rsidR="005C113D" w:rsidSect="00C90AF5">
          <w:type w:val="continuous"/>
          <w:pgSz w:w="11906" w:h="16838"/>
          <w:pgMar w:top="568" w:right="707" w:bottom="567" w:left="709" w:header="708" w:footer="708" w:gutter="0"/>
          <w:cols w:num="2" w:space="708"/>
          <w:docGrid w:linePitch="360"/>
        </w:sectPr>
      </w:pPr>
    </w:p>
    <w:p w:rsidR="005C113D" w:rsidRDefault="005C113D" w:rsidP="009C0B4B"/>
    <w:p w:rsidR="005C113D" w:rsidRDefault="005C113D" w:rsidP="009C0B4B"/>
    <w:p w:rsidR="005C113D" w:rsidRDefault="005C113D" w:rsidP="009C0B4B"/>
    <w:p w:rsidR="005C113D" w:rsidRDefault="005C113D" w:rsidP="000E3EFF">
      <w:pPr>
        <w:rPr>
          <w:b/>
          <w:i/>
        </w:rPr>
      </w:pPr>
      <w:r>
        <w:rPr>
          <w:noProof/>
        </w:rPr>
        <w:pict>
          <v:shape id="_x0000_s1040" type="#_x0000_t202" style="position:absolute;margin-left:244.25pt;margin-top:6.5pt;width:55.85pt;height:22.25pt;z-index:251666944">
            <v:textbox>
              <w:txbxContent>
                <w:p w:rsidR="005C113D" w:rsidRPr="00E33E77" w:rsidRDefault="005C113D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ısınma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183.7pt;margin-top:6.5pt;width:55.85pt;height:22.25pt;z-index:251665920">
            <v:textbox>
              <w:txbxContent>
                <w:p w:rsidR="005C113D" w:rsidRPr="00E33E77" w:rsidRDefault="005C113D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soğuma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202" style="position:absolute;margin-left:133.9pt;margin-top:6.5pt;width:45.9pt;height:22.25pt;z-index:251664896">
            <v:textbox>
              <w:txbxContent>
                <w:p w:rsidR="005C113D" w:rsidRPr="00E33E77" w:rsidRDefault="005C113D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azalır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81.8pt;margin-top:6.5pt;width:45.9pt;height:22.25pt;z-index:251663872">
            <v:textbox>
              <w:txbxContent>
                <w:p w:rsidR="005C113D" w:rsidRPr="00E33E77" w:rsidRDefault="005C113D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artar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4" type="#_x0000_t202" style="position:absolute;margin-left:2.1pt;margin-top:6.5pt;width:75.8pt;height:22.25pt;z-index:251662848">
            <v:textbox>
              <w:txbxContent>
                <w:p w:rsidR="005C113D" w:rsidRPr="00E33E77" w:rsidRDefault="005C113D">
                  <w:pPr>
                    <w:rPr>
                      <w:b/>
                      <w:sz w:val="22"/>
                      <w:szCs w:val="22"/>
                    </w:rPr>
                  </w:pPr>
                  <w:r w:rsidRPr="00E33E77">
                    <w:rPr>
                      <w:b/>
                      <w:sz w:val="22"/>
                      <w:szCs w:val="22"/>
                    </w:rPr>
                    <w:t>ısı alışverişi</w:t>
                  </w:r>
                </w:p>
              </w:txbxContent>
            </v:textbox>
          </v:shape>
        </w:pict>
      </w:r>
    </w:p>
    <w:p w:rsidR="005C113D" w:rsidRDefault="005C113D" w:rsidP="000E3EFF">
      <w:pPr>
        <w:rPr>
          <w:b/>
          <w:i/>
        </w:rPr>
      </w:pPr>
    </w:p>
    <w:p w:rsidR="005C113D" w:rsidRDefault="005C113D" w:rsidP="000E3EFF">
      <w:pPr>
        <w:rPr>
          <w:b/>
          <w:i/>
        </w:rPr>
      </w:pPr>
    </w:p>
    <w:p w:rsidR="005C113D" w:rsidRDefault="005C113D" w:rsidP="000E3EFF">
      <w:pPr>
        <w:rPr>
          <w:b/>
          <w:i/>
        </w:rPr>
      </w:pPr>
    </w:p>
    <w:p w:rsidR="005C113D" w:rsidRDefault="005C113D" w:rsidP="000E3EFF">
      <w:pPr>
        <w:rPr>
          <w:b/>
          <w:i/>
        </w:rPr>
      </w:pPr>
    </w:p>
    <w:p w:rsidR="005C113D" w:rsidRDefault="005C113D" w:rsidP="000E3EFF">
      <w:pPr>
        <w:rPr>
          <w:b/>
          <w:i/>
        </w:rPr>
      </w:pPr>
    </w:p>
    <w:p w:rsidR="005C113D" w:rsidRDefault="005C113D" w:rsidP="000E3EFF">
      <w:pPr>
        <w:rPr>
          <w:b/>
          <w:i/>
        </w:rPr>
      </w:pPr>
      <w:r>
        <w:rPr>
          <w:noProof/>
        </w:rPr>
        <w:pict>
          <v:rect id="_x0000_s1045" style="position:absolute;margin-left:454.75pt;margin-top:12.5pt;width:87.7pt;height:21pt;z-index:251673088" strokecolor="#c2d69b" strokeweight="1pt">
            <v:fill color2="#d6e3bc" focusposition="1" focussize="" focus="100%" type="gradient"/>
            <v:shadow on="t" type="perspective" color="#4e6128" opacity=".5" offset="1pt" offset2="-3pt"/>
          </v:rect>
        </w:pict>
      </w:r>
      <w:r>
        <w:rPr>
          <w:noProof/>
        </w:rPr>
        <w:pict>
          <v:rect id="_x0000_s1046" style="position:absolute;margin-left:348.75pt;margin-top:12.5pt;width:87.7pt;height:21pt;z-index:251672064" strokecolor="#c2d69b" strokeweight="1pt">
            <v:fill color2="#d6e3bc" focusposition="1" focussize="" focus="100%" type="gradient"/>
            <v:shadow on="t" type="perspective" color="#4e6128" opacity=".5" offset="1pt" offset2="-3pt"/>
          </v:rect>
        </w:pict>
      </w:r>
      <w:r>
        <w:rPr>
          <w:noProof/>
        </w:rPr>
        <w:pict>
          <v:rect id="_x0000_s1047" style="position:absolute;margin-left:244.25pt;margin-top:12.5pt;width:87.7pt;height:21pt;z-index:251671040" strokecolor="#c2d69b" strokeweight="1pt">
            <v:fill color2="#d6e3bc" focusposition="1" focussize="" focus="100%" type="gradient"/>
            <v:shadow on="t" type="perspective" color="#4e6128" opacity=".5" offset="1pt" offset2="-3pt"/>
          </v:rect>
        </w:pict>
      </w:r>
    </w:p>
    <w:p w:rsidR="005C113D" w:rsidRDefault="005C113D" w:rsidP="000E3EFF">
      <w:pPr>
        <w:rPr>
          <w:b/>
          <w:i/>
        </w:rPr>
      </w:pPr>
      <w:r>
        <w:rPr>
          <w:b/>
          <w:i/>
        </w:rPr>
        <w:t>E) Maddenin hallerini kutulara yazın. (3 Puan)</w:t>
      </w:r>
    </w:p>
    <w:p w:rsidR="005C113D" w:rsidRDefault="005C113D" w:rsidP="000E3EFF">
      <w:pPr>
        <w:rPr>
          <w:b/>
          <w:i/>
        </w:rPr>
      </w:pPr>
    </w:p>
    <w:p w:rsidR="005C113D" w:rsidRDefault="005C113D" w:rsidP="000E3EFF">
      <w:pPr>
        <w:rPr>
          <w:b/>
          <w:i/>
        </w:rPr>
      </w:pPr>
      <w:r>
        <w:rPr>
          <w:noProof/>
        </w:rPr>
        <w:pict>
          <v:shape id="_x0000_s1048" type="#_x0000_t202" style="position:absolute;margin-left:267.85pt;margin-top:.7pt;width:269.65pt;height:191.5pt;z-index:251667968">
            <v:textbox>
              <w:txbxContent>
                <w:p w:rsidR="005C113D" w:rsidRPr="00D87053" w:rsidRDefault="005C113D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 xml:space="preserve">G) </w:t>
                  </w:r>
                  <w:r w:rsidRPr="00D87053">
                    <w:rPr>
                      <w:b/>
                      <w:i/>
                    </w:rPr>
                    <w:t>Verilen tüketim mallarını, tablodaki uygun yerlere yerleştiriniz. (10 Puan)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1701"/>
                    <w:gridCol w:w="1702"/>
                    <w:gridCol w:w="1702"/>
                  </w:tblGrid>
                  <w:tr w:rsidR="005C113D" w:rsidTr="000C5D24">
                    <w:tc>
                      <w:tcPr>
                        <w:tcW w:w="5105" w:type="dxa"/>
                        <w:gridSpan w:val="3"/>
                      </w:tcPr>
                      <w:p w:rsidR="005C113D" w:rsidRPr="000C5D24" w:rsidRDefault="005C113D" w:rsidP="000C5D24">
                        <w:pPr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0C5D24">
                          <w:rPr>
                            <w:b/>
                            <w:sz w:val="20"/>
                            <w:szCs w:val="20"/>
                          </w:rPr>
                          <w:t>TÜKETİM MADDELERİ</w:t>
                        </w:r>
                      </w:p>
                    </w:tc>
                  </w:tr>
                  <w:tr w:rsidR="005C113D" w:rsidTr="000C5D24">
                    <w:tc>
                      <w:tcPr>
                        <w:tcW w:w="1701" w:type="dxa"/>
                      </w:tcPr>
                      <w:p w:rsidR="005C113D" w:rsidRPr="000C5D24" w:rsidRDefault="005C113D">
                        <w:pPr>
                          <w:rPr>
                            <w:i/>
                          </w:rPr>
                        </w:pPr>
                        <w:r w:rsidRPr="000C5D24">
                          <w:rPr>
                            <w:i/>
                          </w:rPr>
                          <w:t>Doğal</w:t>
                        </w:r>
                      </w:p>
                    </w:tc>
                    <w:tc>
                      <w:tcPr>
                        <w:tcW w:w="1702" w:type="dxa"/>
                      </w:tcPr>
                      <w:p w:rsidR="005C113D" w:rsidRPr="000C5D24" w:rsidRDefault="005C113D">
                        <w:pPr>
                          <w:rPr>
                            <w:i/>
                          </w:rPr>
                        </w:pPr>
                        <w:r w:rsidRPr="000C5D24">
                          <w:rPr>
                            <w:i/>
                          </w:rPr>
                          <w:t>İşlenmiş</w:t>
                        </w:r>
                      </w:p>
                    </w:tc>
                    <w:tc>
                      <w:tcPr>
                        <w:tcW w:w="1702" w:type="dxa"/>
                      </w:tcPr>
                      <w:p w:rsidR="005C113D" w:rsidRPr="000C5D24" w:rsidRDefault="005C113D">
                        <w:pPr>
                          <w:rPr>
                            <w:i/>
                          </w:rPr>
                        </w:pPr>
                        <w:r w:rsidRPr="000C5D24">
                          <w:rPr>
                            <w:i/>
                          </w:rPr>
                          <w:t>Yapay</w:t>
                        </w:r>
                      </w:p>
                    </w:tc>
                  </w:tr>
                  <w:tr w:rsidR="005C113D" w:rsidTr="000C5D24">
                    <w:trPr>
                      <w:trHeight w:val="1591"/>
                    </w:trPr>
                    <w:tc>
                      <w:tcPr>
                        <w:tcW w:w="1701" w:type="dxa"/>
                      </w:tcPr>
                      <w:p w:rsidR="005C113D" w:rsidRPr="000C5D24" w:rsidRDefault="005C113D">
                        <w:pPr>
                          <w:rPr>
                            <w:i/>
                          </w:rPr>
                        </w:pPr>
                      </w:p>
                    </w:tc>
                    <w:tc>
                      <w:tcPr>
                        <w:tcW w:w="1702" w:type="dxa"/>
                      </w:tcPr>
                      <w:p w:rsidR="005C113D" w:rsidRPr="000C5D24" w:rsidRDefault="005C113D">
                        <w:pPr>
                          <w:rPr>
                            <w:i/>
                          </w:rPr>
                        </w:pPr>
                      </w:p>
                    </w:tc>
                    <w:tc>
                      <w:tcPr>
                        <w:tcW w:w="1702" w:type="dxa"/>
                      </w:tcPr>
                      <w:p w:rsidR="005C113D" w:rsidRPr="000C5D24" w:rsidRDefault="005C113D">
                        <w:pPr>
                          <w:rPr>
                            <w:i/>
                          </w:rPr>
                        </w:pPr>
                      </w:p>
                    </w:tc>
                  </w:tr>
                </w:tbl>
                <w:p w:rsidR="005C113D" w:rsidRPr="00D87053" w:rsidRDefault="005C113D" w:rsidP="00D8705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87053">
                    <w:rPr>
                      <w:b/>
                      <w:sz w:val="28"/>
                      <w:szCs w:val="28"/>
                    </w:rPr>
                    <w:t>limon, şampuan, süt tozu, süt, benzin, kömür</w:t>
                  </w:r>
                  <w:r>
                    <w:rPr>
                      <w:b/>
                      <w:sz w:val="28"/>
                      <w:szCs w:val="28"/>
                    </w:rPr>
                    <w:t>, çay, deterjan, bisküvi, kağıt</w:t>
                  </w:r>
                </w:p>
                <w:p w:rsidR="005C113D" w:rsidRPr="00D87053" w:rsidRDefault="005C113D">
                  <w:pPr>
                    <w:rPr>
                      <w:i/>
                    </w:rPr>
                  </w:pPr>
                </w:p>
              </w:txbxContent>
            </v:textbox>
          </v:shape>
        </w:pict>
      </w:r>
      <w:r>
        <w:rPr>
          <w:b/>
          <w:i/>
        </w:rPr>
        <w:t xml:space="preserve">F) Aşağıdaki termometreleri altında yazılan </w:t>
      </w:r>
    </w:p>
    <w:p w:rsidR="005C113D" w:rsidRDefault="005C113D" w:rsidP="000E3EFF">
      <w:pPr>
        <w:rPr>
          <w:b/>
          <w:i/>
        </w:rPr>
      </w:pPr>
      <w:r>
        <w:rPr>
          <w:b/>
          <w:i/>
        </w:rPr>
        <w:t>sıcaklıklara göre boyayınız. (5 Puan)</w:t>
      </w:r>
    </w:p>
    <w:p w:rsidR="005C113D" w:rsidRDefault="005C113D" w:rsidP="000E3EFF">
      <w:pPr>
        <w:rPr>
          <w:b/>
          <w:i/>
        </w:rPr>
      </w:pPr>
      <w:r>
        <w:rPr>
          <w:noProof/>
        </w:rPr>
        <w:pict>
          <v:shape id="Resim 1" o:spid="_x0000_s1049" type="#_x0000_t75" style="position:absolute;margin-left:-5.6pt;margin-top:6.8pt;width:262.25pt;height:134.05pt;z-index:-251661824;visibility:visible">
            <v:imagedata r:id="rId8" o:title=""/>
          </v:shape>
        </w:pict>
      </w:r>
    </w:p>
    <w:p w:rsidR="005C113D" w:rsidRDefault="005C113D" w:rsidP="000E3EFF">
      <w:pPr>
        <w:rPr>
          <w:b/>
          <w:i/>
        </w:rPr>
      </w:pPr>
    </w:p>
    <w:p w:rsidR="005C113D" w:rsidRDefault="005C113D" w:rsidP="000E3EFF">
      <w:pPr>
        <w:rPr>
          <w:b/>
          <w:i/>
        </w:rPr>
      </w:pPr>
    </w:p>
    <w:p w:rsidR="005C113D" w:rsidRDefault="005C113D" w:rsidP="000E3EFF">
      <w:pPr>
        <w:rPr>
          <w:b/>
          <w:i/>
        </w:rPr>
      </w:pPr>
    </w:p>
    <w:p w:rsidR="005C113D" w:rsidRDefault="005C113D" w:rsidP="000E3EFF">
      <w:pPr>
        <w:rPr>
          <w:b/>
          <w:i/>
        </w:rPr>
      </w:pPr>
    </w:p>
    <w:p w:rsidR="005C113D" w:rsidRDefault="005C113D" w:rsidP="000E3EFF">
      <w:pPr>
        <w:rPr>
          <w:b/>
          <w:i/>
        </w:rPr>
      </w:pPr>
    </w:p>
    <w:p w:rsidR="005C113D" w:rsidRDefault="005C113D" w:rsidP="000E3EFF">
      <w:pPr>
        <w:rPr>
          <w:b/>
          <w:i/>
        </w:rPr>
      </w:pPr>
    </w:p>
    <w:p w:rsidR="005C113D" w:rsidRDefault="005C113D" w:rsidP="000E3EFF">
      <w:pPr>
        <w:rPr>
          <w:b/>
          <w:i/>
        </w:rPr>
      </w:pPr>
    </w:p>
    <w:p w:rsidR="005C113D" w:rsidRDefault="005C113D" w:rsidP="000E3EFF">
      <w:pPr>
        <w:rPr>
          <w:b/>
          <w:i/>
        </w:rPr>
      </w:pPr>
    </w:p>
    <w:p w:rsidR="005C113D" w:rsidRDefault="005C113D" w:rsidP="000E3EFF">
      <w:pPr>
        <w:rPr>
          <w:b/>
          <w:i/>
        </w:rPr>
      </w:pPr>
    </w:p>
    <w:p w:rsidR="005C113D" w:rsidRDefault="005C113D" w:rsidP="000E3EFF">
      <w:pPr>
        <w:rPr>
          <w:b/>
          <w:i/>
        </w:rPr>
      </w:pPr>
      <w:r>
        <w:rPr>
          <w:noProof/>
        </w:rPr>
        <w:pict>
          <v:shape id="_x0000_s1050" type="#_x0000_t202" style="position:absolute;margin-left:208.2pt;margin-top:7.45pt;width:46pt;height:24.5pt;z-index:251659776">
            <v:textbox>
              <w:txbxContent>
                <w:p w:rsidR="005C113D" w:rsidRPr="002365F1" w:rsidRDefault="005C113D">
                  <w:pPr>
                    <w:rPr>
                      <w:b/>
                    </w:rPr>
                  </w:pPr>
                  <w:r>
                    <w:rPr>
                      <w:b/>
                    </w:rPr>
                    <w:t>69</w:t>
                  </w:r>
                  <w:r w:rsidRPr="002365F1">
                    <w:rPr>
                      <w:b/>
                    </w:rPr>
                    <w:t xml:space="preserve"> </w:t>
                  </w:r>
                  <w:r w:rsidRPr="002365F1">
                    <w:rPr>
                      <w:b/>
                      <w:vertAlign w:val="superscript"/>
                    </w:rPr>
                    <w:t>0</w:t>
                  </w:r>
                  <w:r w:rsidRPr="002365F1">
                    <w:rPr>
                      <w:b/>
                    </w:rPr>
                    <w:t>C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1" type="#_x0000_t202" style="position:absolute;margin-left:155.35pt;margin-top:7.45pt;width:46pt;height:24.5pt;z-index:251658752">
            <v:textbox>
              <w:txbxContent>
                <w:p w:rsidR="005C113D" w:rsidRPr="002365F1" w:rsidRDefault="005C113D">
                  <w:pPr>
                    <w:rPr>
                      <w:b/>
                    </w:rPr>
                  </w:pPr>
                  <w:r>
                    <w:rPr>
                      <w:b/>
                    </w:rPr>
                    <w:t>30</w:t>
                  </w:r>
                  <w:r w:rsidRPr="002365F1">
                    <w:rPr>
                      <w:b/>
                    </w:rPr>
                    <w:t xml:space="preserve"> </w:t>
                  </w:r>
                  <w:r w:rsidRPr="002365F1">
                    <w:rPr>
                      <w:b/>
                      <w:vertAlign w:val="superscript"/>
                    </w:rPr>
                    <w:t>0</w:t>
                  </w:r>
                  <w:r w:rsidRPr="002365F1">
                    <w:rPr>
                      <w:b/>
                    </w:rPr>
                    <w:t>C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2" type="#_x0000_t202" style="position:absolute;margin-left:105.5pt;margin-top:7.45pt;width:46pt;height:24.5pt;z-index:251657728">
            <v:textbox>
              <w:txbxContent>
                <w:p w:rsidR="005C113D" w:rsidRPr="002365F1" w:rsidRDefault="005C113D">
                  <w:pPr>
                    <w:rPr>
                      <w:b/>
                    </w:rPr>
                  </w:pPr>
                  <w:r>
                    <w:rPr>
                      <w:b/>
                    </w:rPr>
                    <w:t>13</w:t>
                  </w:r>
                  <w:r w:rsidRPr="002365F1">
                    <w:rPr>
                      <w:b/>
                    </w:rPr>
                    <w:t xml:space="preserve"> </w:t>
                  </w:r>
                  <w:r w:rsidRPr="002365F1">
                    <w:rPr>
                      <w:b/>
                      <w:vertAlign w:val="superscript"/>
                    </w:rPr>
                    <w:t>0</w:t>
                  </w:r>
                  <w:r w:rsidRPr="002365F1">
                    <w:rPr>
                      <w:b/>
                    </w:rPr>
                    <w:t>C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3" type="#_x0000_t202" style="position:absolute;margin-left:51.9pt;margin-top:7.45pt;width:46pt;height:24.5pt;z-index:251656704">
            <v:textbox>
              <w:txbxContent>
                <w:p w:rsidR="005C113D" w:rsidRPr="002365F1" w:rsidRDefault="005C113D">
                  <w:pPr>
                    <w:rPr>
                      <w:b/>
                    </w:rPr>
                  </w:pPr>
                  <w:r>
                    <w:rPr>
                      <w:b/>
                    </w:rPr>
                    <w:t>41</w:t>
                  </w:r>
                  <w:r w:rsidRPr="002365F1">
                    <w:rPr>
                      <w:b/>
                    </w:rPr>
                    <w:t xml:space="preserve"> </w:t>
                  </w:r>
                  <w:r w:rsidRPr="002365F1">
                    <w:rPr>
                      <w:b/>
                      <w:vertAlign w:val="superscript"/>
                    </w:rPr>
                    <w:t>0</w:t>
                  </w:r>
                  <w:r w:rsidRPr="002365F1">
                    <w:rPr>
                      <w:b/>
                    </w:rPr>
                    <w:t>C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4" type="#_x0000_t202" style="position:absolute;margin-left:-4.05pt;margin-top:7.45pt;width:46pt;height:24.5pt;z-index:251655680">
            <v:textbox>
              <w:txbxContent>
                <w:p w:rsidR="005C113D" w:rsidRPr="002365F1" w:rsidRDefault="005C113D">
                  <w:pPr>
                    <w:rPr>
                      <w:b/>
                    </w:rPr>
                  </w:pPr>
                  <w:r w:rsidRPr="002365F1">
                    <w:rPr>
                      <w:b/>
                    </w:rPr>
                    <w:t xml:space="preserve">25 </w:t>
                  </w:r>
                  <w:r w:rsidRPr="002365F1">
                    <w:rPr>
                      <w:b/>
                      <w:vertAlign w:val="superscript"/>
                    </w:rPr>
                    <w:t>0</w:t>
                  </w:r>
                  <w:r w:rsidRPr="002365F1">
                    <w:rPr>
                      <w:b/>
                    </w:rPr>
                    <w:t>C</w:t>
                  </w:r>
                </w:p>
              </w:txbxContent>
            </v:textbox>
          </v:shape>
        </w:pict>
      </w:r>
    </w:p>
    <w:p w:rsidR="005C113D" w:rsidRDefault="005C113D" w:rsidP="000E3EFF">
      <w:pPr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</w:p>
    <w:p w:rsidR="005C113D" w:rsidRPr="009A2585" w:rsidRDefault="005C113D" w:rsidP="000E3EFF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H</w:t>
      </w:r>
      <w:r w:rsidRPr="009A2585">
        <w:rPr>
          <w:b/>
          <w:i/>
          <w:sz w:val="28"/>
          <w:szCs w:val="28"/>
        </w:rPr>
        <w:t>) Aşağıdaki çoktan seçmeli sorulardan doğru olanları işaretleyiniz. (</w:t>
      </w:r>
      <w:r>
        <w:rPr>
          <w:b/>
          <w:i/>
          <w:sz w:val="28"/>
          <w:szCs w:val="28"/>
        </w:rPr>
        <w:t>14x3=42</w:t>
      </w:r>
      <w:r w:rsidRPr="009A2585">
        <w:rPr>
          <w:b/>
          <w:i/>
          <w:sz w:val="28"/>
          <w:szCs w:val="28"/>
        </w:rPr>
        <w:t xml:space="preserve"> Puan)</w:t>
      </w:r>
    </w:p>
    <w:p w:rsidR="005C113D" w:rsidRDefault="005C113D" w:rsidP="009A2585">
      <w:pPr>
        <w:rPr>
          <w:b/>
        </w:rPr>
        <w:sectPr w:rsidR="005C113D" w:rsidSect="00C90AF5">
          <w:type w:val="continuous"/>
          <w:pgSz w:w="11906" w:h="16838"/>
          <w:pgMar w:top="568" w:right="707" w:bottom="567" w:left="709" w:header="708" w:footer="708" w:gutter="0"/>
          <w:cols w:space="708"/>
          <w:docGrid w:linePitch="360"/>
        </w:sectPr>
      </w:pPr>
    </w:p>
    <w:p w:rsidR="005C113D" w:rsidRDefault="005C113D" w:rsidP="009A2585">
      <w:pPr>
        <w:rPr>
          <w:b/>
        </w:rPr>
      </w:pPr>
      <w:r>
        <w:rPr>
          <w:noProof/>
        </w:rPr>
        <w:pict>
          <v:shape id="_x0000_s1055" type="#_x0000_t202" style="position:absolute;margin-left:-17.7pt;margin-top:5.85pt;width:271.9pt;height:556.1pt;z-index:251668992">
            <v:textbox>
              <w:txbxContent>
                <w:p w:rsidR="005C113D" w:rsidRPr="00E85F06" w:rsidRDefault="005C113D" w:rsidP="00377535">
                  <w:pPr>
                    <w:rPr>
                      <w:b/>
                    </w:rPr>
                  </w:pPr>
                  <w:r w:rsidRPr="00E85F06">
                    <w:rPr>
                      <w:b/>
                    </w:rPr>
                    <w:t xml:space="preserve">1) Sıvı maddelerin özellikleri hangi seçenekte doğru olarak verilmiştir? </w:t>
                  </w:r>
                </w:p>
                <w:p w:rsidR="005C113D" w:rsidRPr="006230BE" w:rsidRDefault="005C113D" w:rsidP="00377535">
                  <w:r w:rsidRPr="006230BE">
                    <w:t xml:space="preserve">A) Akışkan-sıkıştırılabilir           </w:t>
                  </w:r>
                </w:p>
                <w:p w:rsidR="005C113D" w:rsidRPr="006230BE" w:rsidRDefault="005C113D" w:rsidP="00377535">
                  <w:r w:rsidRPr="006230BE">
                    <w:t xml:space="preserve">B) Akışkan-şekli belirli  </w:t>
                  </w:r>
                </w:p>
                <w:p w:rsidR="005C113D" w:rsidRPr="006230BE" w:rsidRDefault="005C113D" w:rsidP="00377535">
                  <w:r w:rsidRPr="006230BE">
                    <w:t xml:space="preserve">C) Akışkan-sıkıştırılamazlar       </w:t>
                  </w:r>
                </w:p>
                <w:p w:rsidR="005C113D" w:rsidRPr="006230BE" w:rsidRDefault="005C113D" w:rsidP="00377535">
                  <w:r w:rsidRPr="006230BE">
                    <w:t>D) Kabın şeklini alır-Akışkan değildir</w:t>
                  </w:r>
                </w:p>
                <w:p w:rsidR="005C113D" w:rsidRPr="006230BE" w:rsidRDefault="005C113D" w:rsidP="00377535"/>
                <w:p w:rsidR="005C113D" w:rsidRPr="00E85F06" w:rsidRDefault="005C113D" w:rsidP="00377535">
                  <w:pPr>
                    <w:ind w:right="-792"/>
                    <w:rPr>
                      <w:b/>
                    </w:rPr>
                  </w:pPr>
                  <w:r w:rsidRPr="00E85F06">
                    <w:rPr>
                      <w:b/>
                    </w:rPr>
                    <w:t xml:space="preserve">2) Aşağıdakilerden hangisinde maddenin ölçülebilir özellikleri doğru olarak verilmiştir? </w:t>
                  </w:r>
                </w:p>
                <w:p w:rsidR="005C113D" w:rsidRPr="006230BE" w:rsidRDefault="005C113D" w:rsidP="00377535">
                  <w:r w:rsidRPr="006230BE">
                    <w:t xml:space="preserve">A) kütle-renk   </w:t>
                  </w:r>
                  <w:r>
                    <w:tab/>
                    <w:t xml:space="preserve">        </w:t>
                  </w:r>
                  <w:r w:rsidRPr="006230BE">
                    <w:t xml:space="preserve">B) yumuşaklık-hacim    </w:t>
                  </w:r>
                </w:p>
                <w:p w:rsidR="005C113D" w:rsidRPr="006230BE" w:rsidRDefault="005C113D" w:rsidP="00377535">
                  <w:r w:rsidRPr="006230BE">
                    <w:t xml:space="preserve">C) esneklik-kütle   </w:t>
                  </w:r>
                  <w:r>
                    <w:t xml:space="preserve">             </w:t>
                  </w:r>
                  <w:r w:rsidRPr="006230BE">
                    <w:t>D) kütle-hacim</w:t>
                  </w:r>
                </w:p>
                <w:p w:rsidR="005C113D" w:rsidRPr="006230BE" w:rsidRDefault="005C113D" w:rsidP="00377535"/>
                <w:p w:rsidR="005C113D" w:rsidRPr="00E85F06" w:rsidRDefault="005C113D" w:rsidP="00377535">
                  <w:pPr>
                    <w:rPr>
                      <w:b/>
                    </w:rPr>
                  </w:pPr>
                  <w:r w:rsidRPr="00E85F06">
                    <w:rPr>
                      <w:b/>
                    </w:rPr>
                    <w:t xml:space="preserve">3) Brüt </w:t>
                  </w:r>
                  <w:smartTag w:uri="urn:schemas-microsoft-com:office:smarttags" w:element="metricconverter">
                    <w:smartTagPr>
                      <w:attr w:name="ProductID" w:val="950 gram"/>
                    </w:smartTagPr>
                    <w:r w:rsidRPr="00E85F06">
                      <w:rPr>
                        <w:b/>
                      </w:rPr>
                      <w:t>950 gram</w:t>
                    </w:r>
                  </w:smartTag>
                  <w:r w:rsidRPr="00E85F06">
                    <w:rPr>
                      <w:b/>
                    </w:rPr>
                    <w:t xml:space="preserve"> gelen  bir konserve kutusu  net </w:t>
                  </w:r>
                  <w:smartTag w:uri="urn:schemas-microsoft-com:office:smarttags" w:element="metricconverter">
                    <w:smartTagPr>
                      <w:attr w:name="ProductID" w:val="760 gram"/>
                    </w:smartTagPr>
                    <w:r w:rsidRPr="00E85F06">
                      <w:rPr>
                        <w:b/>
                      </w:rPr>
                      <w:t>760 gram</w:t>
                    </w:r>
                  </w:smartTag>
                  <w:r w:rsidRPr="00E85F06">
                    <w:rPr>
                      <w:b/>
                    </w:rPr>
                    <w:t xml:space="preserve"> geliyor.Bu kutunun darası kaç gramdır? </w:t>
                  </w:r>
                </w:p>
                <w:p w:rsidR="005C113D" w:rsidRPr="006230BE" w:rsidRDefault="005C113D" w:rsidP="00377535">
                  <w:r w:rsidRPr="006230BE">
                    <w:t xml:space="preserve">A) 190 kg    B) 1950 g     </w:t>
                  </w:r>
                  <w:r>
                    <w:t xml:space="preserve">  </w:t>
                  </w:r>
                  <w:r w:rsidRPr="006230BE">
                    <w:t xml:space="preserve">C) 190 g     </w:t>
                  </w:r>
                  <w:r>
                    <w:t xml:space="preserve">  </w:t>
                  </w:r>
                  <w:r w:rsidRPr="006230BE">
                    <w:t>D) 1900 g</w:t>
                  </w:r>
                </w:p>
                <w:p w:rsidR="005C113D" w:rsidRPr="006230BE" w:rsidRDefault="005C113D" w:rsidP="00377535"/>
                <w:p w:rsidR="005C113D" w:rsidRPr="00E85F06" w:rsidRDefault="005C113D" w:rsidP="00377535">
                  <w:pPr>
                    <w:rPr>
                      <w:b/>
                    </w:rPr>
                  </w:pPr>
                  <w:r w:rsidRPr="00E85F06">
                    <w:rPr>
                      <w:b/>
                    </w:rPr>
                    <w:t>4) Aşağıdaki maddelerden hangisi sıkıştırılabilir?</w:t>
                  </w:r>
                </w:p>
                <w:p w:rsidR="005C113D" w:rsidRPr="006230BE" w:rsidRDefault="005C113D" w:rsidP="00377535">
                  <w:r w:rsidRPr="006230BE">
                    <w:t xml:space="preserve">A) sıra     </w:t>
                  </w:r>
                  <w:r w:rsidRPr="006230BE">
                    <w:tab/>
                  </w:r>
                  <w:r w:rsidRPr="006230BE">
                    <w:tab/>
                    <w:t xml:space="preserve">B) su      </w:t>
                  </w:r>
                </w:p>
                <w:p w:rsidR="005C113D" w:rsidRPr="006230BE" w:rsidRDefault="005C113D" w:rsidP="00377535">
                  <w:r w:rsidRPr="006230BE">
                    <w:t xml:space="preserve">C) sunta       </w:t>
                  </w:r>
                  <w:r w:rsidRPr="006230BE">
                    <w:tab/>
                  </w:r>
                  <w:r>
                    <w:tab/>
                  </w:r>
                  <w:r w:rsidRPr="006230BE">
                    <w:t xml:space="preserve">D) oksijen </w:t>
                  </w:r>
                </w:p>
                <w:p w:rsidR="005C113D" w:rsidRPr="006230BE" w:rsidRDefault="005C113D" w:rsidP="00377535"/>
                <w:p w:rsidR="005C113D" w:rsidRPr="00E85F06" w:rsidRDefault="005C113D" w:rsidP="00377535">
                  <w:pPr>
                    <w:ind w:right="-552"/>
                    <w:rPr>
                      <w:b/>
                    </w:rPr>
                  </w:pPr>
                  <w:r w:rsidRPr="00E85F06">
                    <w:rPr>
                      <w:b/>
                    </w:rPr>
                    <w:t>5) Aşağıdakilerden hangisi maddenin duyu organlarıyla gözlenebilen özelliklerindendir?</w:t>
                  </w:r>
                </w:p>
                <w:p w:rsidR="005C113D" w:rsidRPr="006230BE" w:rsidRDefault="005C113D" w:rsidP="00377535">
                  <w:r w:rsidRPr="006230BE">
                    <w:t xml:space="preserve">A) renk-koku      </w:t>
                  </w:r>
                  <w:r w:rsidRPr="006230BE">
                    <w:tab/>
                    <w:t xml:space="preserve">B) sertlik-hacim     </w:t>
                  </w:r>
                </w:p>
                <w:p w:rsidR="005C113D" w:rsidRPr="006230BE" w:rsidRDefault="005C113D" w:rsidP="00377535">
                  <w:r w:rsidRPr="006230BE">
                    <w:t xml:space="preserve">C) tat-kütle      </w:t>
                  </w:r>
                  <w:r w:rsidRPr="006230BE">
                    <w:tab/>
                    <w:t>D) yumuşaklık-hacim</w:t>
                  </w:r>
                </w:p>
                <w:p w:rsidR="005C113D" w:rsidRPr="006230BE" w:rsidRDefault="005C113D" w:rsidP="00377535"/>
                <w:p w:rsidR="005C113D" w:rsidRPr="00E074F3" w:rsidRDefault="005C113D" w:rsidP="00377535">
                  <w:pPr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  <w:r w:rsidRPr="00E074F3">
                    <w:rPr>
                      <w:b/>
                    </w:rPr>
                    <w:t xml:space="preserve">) Evlerimiz beton, tuğla, demir ve çimento gibi maddelerden yapılır. Bu maddeler hangi özelliklerden dolayı ev yapımında kullanılırlar? </w:t>
                  </w:r>
                </w:p>
                <w:p w:rsidR="005C113D" w:rsidRDefault="005C113D" w:rsidP="00377535">
                  <w:r w:rsidRPr="00E074F3">
                    <w:t xml:space="preserve">A) Sert ve saydam oldukları için                                </w:t>
                  </w:r>
                  <w:r>
                    <w:t>B</w:t>
                  </w:r>
                  <w:r w:rsidRPr="00E074F3">
                    <w:t>) Sağlam ve opak oldukları için</w:t>
                  </w:r>
                </w:p>
                <w:p w:rsidR="005C113D" w:rsidRPr="00E074F3" w:rsidRDefault="005C113D" w:rsidP="00377535">
                  <w:r>
                    <w:t>C</w:t>
                  </w:r>
                  <w:r w:rsidRPr="00E074F3">
                    <w:t>) Kırılgan ve saydam oldukları için                         D)</w:t>
                  </w:r>
                  <w:r>
                    <w:t xml:space="preserve"> </w:t>
                  </w:r>
                  <w:r w:rsidRPr="00E074F3">
                    <w:t xml:space="preserve">Yumuşak ve esnek oldukları için   </w:t>
                  </w:r>
                </w:p>
                <w:p w:rsidR="005C113D" w:rsidRDefault="005C113D" w:rsidP="00377535">
                  <w:pPr>
                    <w:rPr>
                      <w:i/>
                    </w:rPr>
                  </w:pPr>
                </w:p>
                <w:p w:rsidR="005C113D" w:rsidRPr="00E074F3" w:rsidRDefault="005C113D" w:rsidP="00377535">
                  <w:pPr>
                    <w:rPr>
                      <w:i/>
                    </w:rPr>
                  </w:pPr>
                </w:p>
                <w:p w:rsidR="005C113D" w:rsidRDefault="005C113D" w:rsidP="00377535">
                  <w:r>
                    <w:rPr>
                      <w:b/>
                    </w:rPr>
                    <w:t>7</w:t>
                  </w:r>
                  <w:r w:rsidRPr="00E074F3">
                    <w:rPr>
                      <w:b/>
                    </w:rPr>
                    <w:t>) Cam şişe gibi baktığımızda içini görebildiğimiz maddelere verilen ad</w:t>
                  </w:r>
                  <w:r>
                    <w:t xml:space="preserve"> </w:t>
                  </w:r>
                  <w:r w:rsidRPr="00E074F3">
                    <w:t>aşağıdakilerden hangisidir?</w:t>
                  </w:r>
                </w:p>
                <w:p w:rsidR="005C113D" w:rsidRDefault="005C113D" w:rsidP="00377535">
                  <w:r w:rsidRPr="00E074F3">
                    <w:t xml:space="preserve">A) Saydam madde </w:t>
                  </w:r>
                  <w:r w:rsidRPr="00E074F3">
                    <w:tab/>
                    <w:t xml:space="preserve">          </w:t>
                  </w:r>
                  <w:r>
                    <w:tab/>
                  </w:r>
                  <w:r w:rsidRPr="00E074F3">
                    <w:t xml:space="preserve">B) </w:t>
                  </w:r>
                  <w:r>
                    <w:t>Esnek madde</w:t>
                  </w:r>
                </w:p>
                <w:p w:rsidR="005C113D" w:rsidRPr="00E074F3" w:rsidRDefault="005C113D" w:rsidP="00377535">
                  <w:r w:rsidRPr="00E074F3">
                    <w:t>C) Berk madde</w:t>
                  </w:r>
                  <w:r w:rsidRPr="00E074F3">
                    <w:tab/>
                  </w:r>
                  <w:r>
                    <w:t xml:space="preserve">        </w:t>
                  </w:r>
                  <w:r>
                    <w:tab/>
                  </w:r>
                  <w:r w:rsidRPr="00E074F3">
                    <w:t>D) Opak madde</w:t>
                  </w:r>
                </w:p>
                <w:p w:rsidR="005C113D" w:rsidRDefault="005C113D"/>
              </w:txbxContent>
            </v:textbox>
          </v:shape>
        </w:pict>
      </w:r>
      <w:r>
        <w:rPr>
          <w:noProof/>
        </w:rPr>
        <w:pict>
          <v:shape id="_x0000_s1056" type="#_x0000_t202" style="position:absolute;margin-left:265.6pt;margin-top:5.85pt;width:271.9pt;height:556.1pt;z-index:251670016">
            <v:textbox>
              <w:txbxContent>
                <w:p w:rsidR="005C113D" w:rsidRPr="00E85F06" w:rsidRDefault="005C113D" w:rsidP="00377535">
                  <w:pPr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  <w:r w:rsidRPr="00E85F06">
                    <w:rPr>
                      <w:b/>
                    </w:rPr>
                    <w:t>) İçinde 235 ml su bulunan bir dereceli silindire elimdeki mıknatısı bıraktım. Dereceli kaptaki su 465 mililitreye çıktı. Mıknatısın hacmi kaç mL’dir?</w:t>
                  </w:r>
                </w:p>
                <w:p w:rsidR="005C113D" w:rsidRPr="006230BE" w:rsidRDefault="005C113D" w:rsidP="00377535">
                  <w:r w:rsidRPr="006230BE">
                    <w:t xml:space="preserve">A) 700 mL   B) 265 mL    C) 695 mL </w:t>
                  </w:r>
                  <w:r>
                    <w:t xml:space="preserve"> </w:t>
                  </w:r>
                  <w:r w:rsidRPr="006230BE">
                    <w:t xml:space="preserve"> D) 230 mL    </w:t>
                  </w:r>
                </w:p>
                <w:p w:rsidR="005C113D" w:rsidRPr="006230BE" w:rsidRDefault="005C113D" w:rsidP="00377535"/>
                <w:p w:rsidR="005C113D" w:rsidRPr="00E85F06" w:rsidRDefault="005C113D" w:rsidP="00377535">
                  <w:pPr>
                    <w:rPr>
                      <w:b/>
                    </w:rPr>
                  </w:pPr>
                  <w:r>
                    <w:rPr>
                      <w:b/>
                    </w:rPr>
                    <w:t>9</w:t>
                  </w:r>
                  <w:r w:rsidRPr="00E85F06">
                    <w:rPr>
                      <w:b/>
                    </w:rPr>
                    <w:t>) Aşağıdakilerden hangisi işlenmiş bir maddedir?</w:t>
                  </w:r>
                </w:p>
                <w:p w:rsidR="005C113D" w:rsidRDefault="005C113D" w:rsidP="00377535">
                  <w:r w:rsidRPr="006230BE">
                    <w:t xml:space="preserve">A) buğday   </w:t>
                  </w:r>
                  <w:r>
                    <w:t xml:space="preserve"> 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 w:rsidRPr="006230BE">
                    <w:t xml:space="preserve">B) bulgur  </w:t>
                  </w:r>
                  <w:r>
                    <w:t xml:space="preserve"> </w:t>
                  </w:r>
                </w:p>
                <w:p w:rsidR="005C113D" w:rsidRDefault="005C113D" w:rsidP="00377535">
                  <w:r w:rsidRPr="006230BE">
                    <w:t xml:space="preserve">C) nohut      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 w:rsidRPr="006230BE">
                    <w:t xml:space="preserve">D) yulaf </w:t>
                  </w:r>
                </w:p>
                <w:p w:rsidR="005C113D" w:rsidRPr="006230BE" w:rsidRDefault="005C113D" w:rsidP="00377535"/>
                <w:p w:rsidR="005C113D" w:rsidRPr="00E85F06" w:rsidRDefault="005C113D" w:rsidP="00377535">
                  <w:pPr>
                    <w:ind w:right="-672"/>
                    <w:rPr>
                      <w:b/>
                    </w:rPr>
                  </w:pPr>
                  <w:r>
                    <w:rPr>
                      <w:b/>
                    </w:rPr>
                    <w:t>10</w:t>
                  </w:r>
                  <w:r w:rsidRPr="00E85F06">
                    <w:rPr>
                      <w:b/>
                    </w:rPr>
                    <w:t>) Kurşun kalem,</w:t>
                  </w:r>
                  <w:r>
                    <w:rPr>
                      <w:b/>
                    </w:rPr>
                    <w:t xml:space="preserve"> </w:t>
                  </w:r>
                  <w:r w:rsidRPr="00E85F06">
                    <w:rPr>
                      <w:b/>
                    </w:rPr>
                    <w:t>bilye,</w:t>
                  </w:r>
                  <w:r>
                    <w:rPr>
                      <w:b/>
                    </w:rPr>
                    <w:t xml:space="preserve"> </w:t>
                  </w:r>
                  <w:r w:rsidRPr="00E85F06">
                    <w:rPr>
                      <w:b/>
                    </w:rPr>
                    <w:t>anahtar ve toplu iğne suya atılıyor.</w:t>
                  </w:r>
                  <w:r>
                    <w:rPr>
                      <w:b/>
                    </w:rPr>
                    <w:t xml:space="preserve"> </w:t>
                  </w:r>
                  <w:r w:rsidRPr="00E85F06">
                    <w:rPr>
                      <w:b/>
                    </w:rPr>
                    <w:t>Hangisi su üzerinde kalır?</w:t>
                  </w:r>
                </w:p>
                <w:p w:rsidR="005C113D" w:rsidRPr="006230BE" w:rsidRDefault="005C113D" w:rsidP="00377535">
                  <w:r w:rsidRPr="006230BE">
                    <w:t xml:space="preserve">A) bilye       </w:t>
                  </w:r>
                  <w:r w:rsidRPr="006230BE">
                    <w:tab/>
                  </w:r>
                  <w:r w:rsidRPr="006230BE">
                    <w:tab/>
                  </w:r>
                  <w:r>
                    <w:tab/>
                  </w:r>
                  <w:r w:rsidRPr="006230BE">
                    <w:t xml:space="preserve">B) toplu iğne    </w:t>
                  </w:r>
                </w:p>
                <w:p w:rsidR="005C113D" w:rsidRPr="006230BE" w:rsidRDefault="005C113D" w:rsidP="00377535">
                  <w:r w:rsidRPr="006230BE">
                    <w:t xml:space="preserve">C) anahtar   </w:t>
                  </w:r>
                  <w:r w:rsidRPr="006230BE">
                    <w:tab/>
                  </w:r>
                  <w:r w:rsidRPr="006230BE">
                    <w:tab/>
                  </w:r>
                  <w:r>
                    <w:tab/>
                  </w:r>
                  <w:r w:rsidRPr="006230BE">
                    <w:t>D) kurşun kalem</w:t>
                  </w:r>
                </w:p>
                <w:p w:rsidR="005C113D" w:rsidRDefault="005C113D"/>
                <w:p w:rsidR="005C113D" w:rsidRPr="00E85F06" w:rsidRDefault="005C113D" w:rsidP="00501B32">
                  <w:pPr>
                    <w:tabs>
                      <w:tab w:val="left" w:pos="2820"/>
                    </w:tabs>
                    <w:rPr>
                      <w:b/>
                    </w:rPr>
                  </w:pPr>
                  <w:r w:rsidRPr="00501B32">
                    <w:rPr>
                      <w:b/>
                    </w:rPr>
                    <w:t>11)</w:t>
                  </w:r>
                  <w:r w:rsidRPr="00E85F06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Ayla, bir miktar tuzu tavaya koyup mutfak tüpünde ısıtıyor. Tuzda nasıl bir değişim gözlenir?</w:t>
                  </w:r>
                </w:p>
                <w:p w:rsidR="005C113D" w:rsidRDefault="005C113D" w:rsidP="00501B32">
                  <w:pPr>
                    <w:tabs>
                      <w:tab w:val="left" w:pos="2820"/>
                    </w:tabs>
                  </w:pPr>
                  <w:r w:rsidRPr="006230BE">
                    <w:t xml:space="preserve">A) </w:t>
                  </w:r>
                  <w:r>
                    <w:t>erime</w:t>
                  </w:r>
                  <w:r w:rsidRPr="006230BE">
                    <w:t xml:space="preserve">   </w:t>
                  </w:r>
                  <w:r>
                    <w:tab/>
                  </w:r>
                  <w:r w:rsidRPr="006230BE">
                    <w:t xml:space="preserve">B) </w:t>
                  </w:r>
                  <w:r>
                    <w:t>buharlaşma</w:t>
                  </w:r>
                  <w:r w:rsidRPr="006230BE">
                    <w:t xml:space="preserve">   </w:t>
                  </w:r>
                </w:p>
                <w:p w:rsidR="005C113D" w:rsidRDefault="005C113D" w:rsidP="00501B32">
                  <w:r w:rsidRPr="006230BE">
                    <w:t xml:space="preserve">C) </w:t>
                  </w:r>
                  <w:r>
                    <w:t>bozunma</w:t>
                  </w:r>
                  <w:r w:rsidRPr="006230BE">
                    <w:t xml:space="preserve">  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 w:rsidRPr="006230BE">
                    <w:t>D)</w:t>
                  </w:r>
                  <w:r>
                    <w:t>donma</w:t>
                  </w:r>
                </w:p>
                <w:p w:rsidR="005C113D" w:rsidRDefault="005C113D" w:rsidP="00501B32"/>
                <w:p w:rsidR="005C113D" w:rsidRPr="00E074F3" w:rsidRDefault="005C113D" w:rsidP="00501B32">
                  <w:pPr>
                    <w:rPr>
                      <w:b/>
                    </w:rPr>
                  </w:pPr>
                  <w:r w:rsidRPr="00E074F3">
                    <w:rPr>
                      <w:b/>
                    </w:rPr>
                    <w:t xml:space="preserve">12) Vücudumuzda kan dolaşımı sağlayan organlar hangi seçenekte doğru olarak verilmiştir? </w:t>
                  </w:r>
                </w:p>
                <w:p w:rsidR="005C113D" w:rsidRDefault="005C113D" w:rsidP="00501B32">
                  <w:r w:rsidRPr="00E074F3">
                    <w:t xml:space="preserve">A) kalp-eklem              </w:t>
                  </w:r>
                  <w:r>
                    <w:tab/>
                  </w:r>
                  <w:r w:rsidRPr="00E074F3">
                    <w:t xml:space="preserve">B) damar – akciğer         </w:t>
                  </w:r>
                </w:p>
                <w:p w:rsidR="005C113D" w:rsidRPr="00E074F3" w:rsidRDefault="005C113D" w:rsidP="00501B32">
                  <w:r w:rsidRPr="00E074F3">
                    <w:t xml:space="preserve">C) kaburga-damar         </w:t>
                  </w:r>
                  <w:r>
                    <w:tab/>
                  </w:r>
                  <w:r w:rsidRPr="00E074F3">
                    <w:t>D) damar- kalp</w:t>
                  </w:r>
                </w:p>
                <w:p w:rsidR="005C113D" w:rsidRDefault="005C113D" w:rsidP="00501B32"/>
                <w:p w:rsidR="005C113D" w:rsidRPr="00E074F3" w:rsidRDefault="005C113D" w:rsidP="00501B32">
                  <w:pPr>
                    <w:rPr>
                      <w:b/>
                    </w:rPr>
                  </w:pPr>
                  <w:r w:rsidRPr="00E074F3">
                    <w:rPr>
                      <w:b/>
                    </w:rPr>
                    <w:t xml:space="preserve">13) Aşağıdakilerden hangisi uzun kemiklere örnektir?              </w:t>
                  </w:r>
                </w:p>
                <w:p w:rsidR="005C113D" w:rsidRDefault="005C113D" w:rsidP="00501B32">
                  <w:r w:rsidRPr="00E074F3">
                    <w:t>A) Kol ve bacak kemikleri</w:t>
                  </w:r>
                  <w:r w:rsidRPr="00E074F3">
                    <w:tab/>
                    <w:t xml:space="preserve">                              </w:t>
                  </w:r>
                </w:p>
                <w:p w:rsidR="005C113D" w:rsidRDefault="005C113D" w:rsidP="00501B32">
                  <w:r>
                    <w:t>B</w:t>
                  </w:r>
                  <w:r w:rsidRPr="00E074F3">
                    <w:t xml:space="preserve">) Kafatası kemikleri            </w:t>
                  </w:r>
                </w:p>
                <w:p w:rsidR="005C113D" w:rsidRDefault="005C113D" w:rsidP="00501B32">
                  <w:r>
                    <w:t>C</w:t>
                  </w:r>
                  <w:r w:rsidRPr="00E074F3">
                    <w:t xml:space="preserve">) Bilek kemikleri                                                </w:t>
                  </w:r>
                </w:p>
                <w:p w:rsidR="005C113D" w:rsidRPr="00E074F3" w:rsidRDefault="005C113D" w:rsidP="00501B32">
                  <w:r w:rsidRPr="00E074F3">
                    <w:t xml:space="preserve">D) Omurga kemikleri </w:t>
                  </w:r>
                </w:p>
                <w:p w:rsidR="005C113D" w:rsidRDefault="005C113D" w:rsidP="00501B32"/>
                <w:p w:rsidR="005C113D" w:rsidRDefault="005C113D" w:rsidP="00501B32">
                  <w:pPr>
                    <w:rPr>
                      <w:b/>
                    </w:rPr>
                  </w:pPr>
                  <w:r w:rsidRPr="00E074F3">
                    <w:rPr>
                      <w:b/>
                    </w:rPr>
                    <w:t>1</w:t>
                  </w:r>
                  <w:r>
                    <w:rPr>
                      <w:b/>
                    </w:rPr>
                    <w:t>4</w:t>
                  </w:r>
                  <w:r w:rsidRPr="00E074F3">
                    <w:rPr>
                      <w:b/>
                    </w:rPr>
                    <w:t xml:space="preserve">) Aşağıdakilerden hangisi maddenin gaz halindedir? </w:t>
                  </w:r>
                </w:p>
                <w:p w:rsidR="005C113D" w:rsidRDefault="005C113D" w:rsidP="00501B32">
                  <w:r>
                    <w:t xml:space="preserve">A) Su buharı              </w:t>
                  </w:r>
                  <w:r w:rsidRPr="00E074F3">
                    <w:t xml:space="preserve">B) Göl suyu                     </w:t>
                  </w:r>
                </w:p>
                <w:p w:rsidR="005C113D" w:rsidRPr="00095EAF" w:rsidRDefault="005C113D" w:rsidP="00501B32">
                  <w:pPr>
                    <w:rPr>
                      <w:b/>
                    </w:rPr>
                  </w:pPr>
                  <w:r w:rsidRPr="00E074F3">
                    <w:t>C) Buzul                    D) Deniz suyu</w:t>
                  </w:r>
                </w:p>
                <w:p w:rsidR="005C113D" w:rsidRDefault="005C113D" w:rsidP="00501B32"/>
              </w:txbxContent>
            </v:textbox>
          </v:shape>
        </w:pict>
      </w:r>
    </w:p>
    <w:p w:rsidR="005C113D" w:rsidRDefault="005C113D" w:rsidP="009A2585">
      <w:pPr>
        <w:rPr>
          <w:b/>
        </w:rPr>
      </w:pPr>
    </w:p>
    <w:p w:rsidR="005C113D" w:rsidRDefault="005C113D" w:rsidP="009A2585">
      <w:pPr>
        <w:rPr>
          <w:b/>
        </w:rPr>
      </w:pPr>
    </w:p>
    <w:p w:rsidR="005C113D" w:rsidRDefault="005C113D" w:rsidP="009A2585">
      <w:pPr>
        <w:rPr>
          <w:b/>
        </w:rPr>
      </w:pPr>
    </w:p>
    <w:p w:rsidR="005C113D" w:rsidRDefault="005C113D" w:rsidP="009A2585">
      <w:pPr>
        <w:rPr>
          <w:b/>
        </w:rPr>
      </w:pPr>
    </w:p>
    <w:p w:rsidR="005C113D" w:rsidRDefault="005C113D" w:rsidP="009A2585">
      <w:pPr>
        <w:rPr>
          <w:b/>
        </w:rPr>
      </w:pPr>
    </w:p>
    <w:p w:rsidR="005C113D" w:rsidRDefault="005C113D" w:rsidP="009A2585">
      <w:pPr>
        <w:rPr>
          <w:b/>
        </w:rPr>
      </w:pPr>
    </w:p>
    <w:p w:rsidR="005C113D" w:rsidRDefault="005C113D" w:rsidP="009A2585">
      <w:pPr>
        <w:rPr>
          <w:b/>
        </w:rPr>
      </w:pPr>
    </w:p>
    <w:p w:rsidR="005C113D" w:rsidRDefault="005C113D" w:rsidP="009A2585">
      <w:pPr>
        <w:rPr>
          <w:b/>
        </w:rPr>
      </w:pPr>
    </w:p>
    <w:p w:rsidR="005C113D" w:rsidRDefault="005C113D" w:rsidP="009A2585">
      <w:pPr>
        <w:rPr>
          <w:b/>
        </w:rPr>
      </w:pPr>
    </w:p>
    <w:p w:rsidR="005C113D" w:rsidRDefault="005C113D" w:rsidP="009A2585">
      <w:pPr>
        <w:rPr>
          <w:b/>
        </w:rPr>
      </w:pPr>
    </w:p>
    <w:p w:rsidR="005C113D" w:rsidRDefault="005C113D" w:rsidP="009A2585">
      <w:pPr>
        <w:rPr>
          <w:b/>
        </w:rPr>
      </w:pPr>
    </w:p>
    <w:p w:rsidR="005C113D" w:rsidRDefault="005C113D" w:rsidP="009A2585">
      <w:pPr>
        <w:rPr>
          <w:b/>
        </w:rPr>
      </w:pPr>
    </w:p>
    <w:p w:rsidR="005C113D" w:rsidRDefault="005C113D" w:rsidP="009A2585">
      <w:pPr>
        <w:rPr>
          <w:b/>
        </w:rPr>
      </w:pPr>
    </w:p>
    <w:p w:rsidR="005C113D" w:rsidRDefault="005C113D" w:rsidP="009A2585">
      <w:pPr>
        <w:rPr>
          <w:b/>
        </w:rPr>
      </w:pPr>
    </w:p>
    <w:p w:rsidR="005C113D" w:rsidRDefault="005C113D" w:rsidP="009A2585">
      <w:pPr>
        <w:rPr>
          <w:b/>
        </w:rPr>
      </w:pPr>
    </w:p>
    <w:p w:rsidR="005C113D" w:rsidRDefault="005C113D" w:rsidP="009A2585">
      <w:pPr>
        <w:rPr>
          <w:b/>
        </w:rPr>
      </w:pPr>
    </w:p>
    <w:p w:rsidR="005C113D" w:rsidRDefault="005C113D" w:rsidP="009A2585">
      <w:pPr>
        <w:rPr>
          <w:b/>
        </w:rPr>
      </w:pPr>
    </w:p>
    <w:p w:rsidR="005C113D" w:rsidRDefault="005C113D" w:rsidP="009A2585">
      <w:pPr>
        <w:rPr>
          <w:b/>
        </w:rPr>
      </w:pPr>
    </w:p>
    <w:p w:rsidR="005C113D" w:rsidRDefault="005C113D" w:rsidP="009A2585">
      <w:pPr>
        <w:rPr>
          <w:b/>
        </w:rPr>
      </w:pPr>
    </w:p>
    <w:p w:rsidR="005C113D" w:rsidRDefault="005C113D" w:rsidP="009A2585">
      <w:pPr>
        <w:rPr>
          <w:b/>
        </w:rPr>
      </w:pPr>
    </w:p>
    <w:p w:rsidR="005C113D" w:rsidRDefault="005C113D" w:rsidP="009A2585">
      <w:pPr>
        <w:rPr>
          <w:b/>
        </w:rPr>
      </w:pPr>
    </w:p>
    <w:p w:rsidR="005C113D" w:rsidRDefault="005C113D" w:rsidP="009A2585">
      <w:pPr>
        <w:rPr>
          <w:b/>
        </w:rPr>
      </w:pPr>
    </w:p>
    <w:p w:rsidR="005C113D" w:rsidRDefault="005C113D" w:rsidP="009A2585">
      <w:pPr>
        <w:rPr>
          <w:b/>
        </w:rPr>
      </w:pPr>
    </w:p>
    <w:p w:rsidR="005C113D" w:rsidRDefault="005C113D" w:rsidP="009A2585">
      <w:pPr>
        <w:rPr>
          <w:b/>
        </w:rPr>
      </w:pPr>
    </w:p>
    <w:p w:rsidR="005C113D" w:rsidRDefault="005C113D" w:rsidP="009A2585">
      <w:pPr>
        <w:rPr>
          <w:b/>
        </w:rPr>
      </w:pPr>
    </w:p>
    <w:p w:rsidR="005C113D" w:rsidRDefault="005C113D" w:rsidP="009A2585">
      <w:pPr>
        <w:rPr>
          <w:b/>
        </w:rPr>
      </w:pPr>
    </w:p>
    <w:p w:rsidR="005C113D" w:rsidRDefault="005C113D" w:rsidP="009A2585">
      <w:pPr>
        <w:rPr>
          <w:b/>
        </w:rPr>
      </w:pPr>
    </w:p>
    <w:p w:rsidR="005C113D" w:rsidRDefault="005C113D" w:rsidP="009A2585">
      <w:pPr>
        <w:rPr>
          <w:b/>
        </w:rPr>
      </w:pPr>
    </w:p>
    <w:p w:rsidR="005C113D" w:rsidRDefault="005C113D" w:rsidP="009A2585">
      <w:pPr>
        <w:rPr>
          <w:b/>
        </w:rPr>
      </w:pPr>
    </w:p>
    <w:p w:rsidR="005C113D" w:rsidRDefault="005C113D" w:rsidP="009A2585">
      <w:pPr>
        <w:rPr>
          <w:b/>
        </w:rPr>
      </w:pPr>
    </w:p>
    <w:p w:rsidR="005C113D" w:rsidRDefault="005C113D" w:rsidP="009A2585">
      <w:pPr>
        <w:rPr>
          <w:b/>
        </w:rPr>
      </w:pPr>
    </w:p>
    <w:p w:rsidR="005C113D" w:rsidRDefault="005C113D" w:rsidP="009A2585">
      <w:pPr>
        <w:rPr>
          <w:b/>
        </w:rPr>
      </w:pPr>
    </w:p>
    <w:p w:rsidR="005C113D" w:rsidRDefault="005C113D" w:rsidP="009A2585">
      <w:pPr>
        <w:rPr>
          <w:b/>
        </w:rPr>
      </w:pPr>
    </w:p>
    <w:p w:rsidR="005C113D" w:rsidRDefault="005C113D" w:rsidP="009A2585">
      <w:pPr>
        <w:rPr>
          <w:b/>
        </w:rPr>
      </w:pPr>
    </w:p>
    <w:p w:rsidR="005C113D" w:rsidRDefault="005C113D" w:rsidP="009A2585">
      <w:pPr>
        <w:rPr>
          <w:b/>
        </w:rPr>
      </w:pPr>
    </w:p>
    <w:p w:rsidR="005C113D" w:rsidRDefault="005C113D" w:rsidP="009A2585">
      <w:pPr>
        <w:rPr>
          <w:b/>
        </w:rPr>
      </w:pPr>
    </w:p>
    <w:p w:rsidR="005C113D" w:rsidRDefault="005C113D" w:rsidP="009A2585">
      <w:pPr>
        <w:rPr>
          <w:b/>
        </w:rPr>
      </w:pPr>
    </w:p>
    <w:p w:rsidR="005C113D" w:rsidRDefault="005C113D" w:rsidP="009A2585">
      <w:pPr>
        <w:rPr>
          <w:b/>
        </w:rPr>
      </w:pPr>
    </w:p>
    <w:p w:rsidR="005C113D" w:rsidRDefault="005C113D" w:rsidP="009A2585">
      <w:pPr>
        <w:rPr>
          <w:b/>
        </w:rPr>
      </w:pPr>
    </w:p>
    <w:p w:rsidR="005C113D" w:rsidRDefault="005C113D" w:rsidP="000E3EFF">
      <w:pPr>
        <w:rPr>
          <w:b/>
          <w:i/>
        </w:rPr>
      </w:pPr>
    </w:p>
    <w:p w:rsidR="005C113D" w:rsidRDefault="005C113D" w:rsidP="000E3EFF">
      <w:pPr>
        <w:rPr>
          <w:b/>
          <w:i/>
        </w:rPr>
      </w:pPr>
    </w:p>
    <w:p w:rsidR="005C113D" w:rsidRDefault="005C113D" w:rsidP="000E3EFF">
      <w:pPr>
        <w:rPr>
          <w:b/>
          <w:i/>
        </w:rPr>
      </w:pPr>
    </w:p>
    <w:p w:rsidR="005C113D" w:rsidRDefault="005C113D" w:rsidP="000E3EFF">
      <w:pPr>
        <w:rPr>
          <w:b/>
          <w:i/>
        </w:rPr>
      </w:pPr>
    </w:p>
    <w:p w:rsidR="005C113D" w:rsidRDefault="005C113D" w:rsidP="000E3EFF">
      <w:pPr>
        <w:rPr>
          <w:b/>
          <w:i/>
        </w:rPr>
      </w:pPr>
    </w:p>
    <w:p w:rsidR="005C113D" w:rsidRDefault="005C113D" w:rsidP="000E3EFF">
      <w:pPr>
        <w:rPr>
          <w:b/>
          <w:i/>
        </w:rPr>
      </w:pPr>
    </w:p>
    <w:p w:rsidR="005C113D" w:rsidRDefault="005C113D" w:rsidP="000E3EFF">
      <w:pPr>
        <w:rPr>
          <w:b/>
          <w:i/>
        </w:rPr>
      </w:pPr>
    </w:p>
    <w:p w:rsidR="005C113D" w:rsidRDefault="005C113D" w:rsidP="000E3EFF">
      <w:pPr>
        <w:rPr>
          <w:b/>
          <w:i/>
        </w:rPr>
      </w:pPr>
    </w:p>
    <w:p w:rsidR="005C113D" w:rsidRDefault="005C113D" w:rsidP="000E3EFF">
      <w:pPr>
        <w:rPr>
          <w:b/>
          <w:i/>
        </w:rPr>
        <w:sectPr w:rsidR="005C113D" w:rsidSect="009A2585">
          <w:type w:val="continuous"/>
          <w:pgSz w:w="11906" w:h="16838"/>
          <w:pgMar w:top="568" w:right="707" w:bottom="567" w:left="709" w:header="708" w:footer="708" w:gutter="0"/>
          <w:cols w:num="2" w:space="708"/>
          <w:docGrid w:linePitch="360"/>
        </w:sectPr>
      </w:pPr>
    </w:p>
    <w:p w:rsidR="005C113D" w:rsidRDefault="005C113D" w:rsidP="000E3EFF">
      <w:pPr>
        <w:rPr>
          <w:b/>
          <w:i/>
        </w:rPr>
      </w:pPr>
    </w:p>
    <w:sectPr w:rsidR="005C113D" w:rsidSect="00C90AF5">
      <w:type w:val="continuous"/>
      <w:pgSz w:w="11906" w:h="16838"/>
      <w:pgMar w:top="568" w:right="707" w:bottom="56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113D" w:rsidRDefault="005C113D" w:rsidP="00C03BBE">
      <w:r>
        <w:separator/>
      </w:r>
    </w:p>
  </w:endnote>
  <w:endnote w:type="continuationSeparator" w:id="0">
    <w:p w:rsidR="005C113D" w:rsidRDefault="005C113D" w:rsidP="00C03B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 Hv Bt">
    <w:altName w:val="Eras Bold IT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lfabe Hv Bt Tur"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113D" w:rsidRDefault="005C113D" w:rsidP="00C03BBE">
      <w:r>
        <w:separator/>
      </w:r>
    </w:p>
  </w:footnote>
  <w:footnote w:type="continuationSeparator" w:id="0">
    <w:p w:rsidR="005C113D" w:rsidRDefault="005C113D" w:rsidP="00C03B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40B14"/>
    <w:multiLevelType w:val="hybridMultilevel"/>
    <w:tmpl w:val="6D8AA14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8431E6F"/>
    <w:multiLevelType w:val="hybridMultilevel"/>
    <w:tmpl w:val="724079D6"/>
    <w:lvl w:ilvl="0" w:tplc="AC34D020">
      <w:start w:val="15"/>
      <w:numFmt w:val="decimal"/>
      <w:lvlText w:val="%1."/>
      <w:lvlJc w:val="left"/>
      <w:pPr>
        <w:tabs>
          <w:tab w:val="num" w:pos="2351"/>
        </w:tabs>
        <w:ind w:left="2351" w:hanging="598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8DA3C29"/>
    <w:multiLevelType w:val="hybridMultilevel"/>
    <w:tmpl w:val="98F804B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F143F28"/>
    <w:multiLevelType w:val="hybridMultilevel"/>
    <w:tmpl w:val="6A743C48"/>
    <w:lvl w:ilvl="0" w:tplc="041F0019">
      <w:start w:val="1"/>
      <w:numFmt w:val="lowerLetter"/>
      <w:lvlText w:val="%1."/>
      <w:lvlJc w:val="left"/>
      <w:pPr>
        <w:tabs>
          <w:tab w:val="num" w:pos="1213"/>
        </w:tabs>
        <w:ind w:left="1213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  <w:rPr>
        <w:rFonts w:cs="Times New Roman"/>
      </w:rPr>
    </w:lvl>
  </w:abstractNum>
  <w:abstractNum w:abstractNumId="4">
    <w:nsid w:val="320F1539"/>
    <w:multiLevelType w:val="hybridMultilevel"/>
    <w:tmpl w:val="C6A65B0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685659"/>
    <w:multiLevelType w:val="hybridMultilevel"/>
    <w:tmpl w:val="ECE6D712"/>
    <w:lvl w:ilvl="0" w:tplc="4CC0D3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3AE2259E"/>
    <w:multiLevelType w:val="hybridMultilevel"/>
    <w:tmpl w:val="5B5400A8"/>
    <w:lvl w:ilvl="0" w:tplc="BAD062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45D0EFA"/>
    <w:multiLevelType w:val="hybridMultilevel"/>
    <w:tmpl w:val="A140B2E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E154838"/>
    <w:multiLevelType w:val="hybridMultilevel"/>
    <w:tmpl w:val="75A4B4D4"/>
    <w:lvl w:ilvl="0" w:tplc="0D0AAD58">
      <w:start w:val="1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3"/>
  </w:num>
  <w:num w:numId="7">
    <w:abstractNumId w:val="1"/>
  </w:num>
  <w:num w:numId="8">
    <w:abstractNumId w:val="6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4E6A"/>
    <w:rsid w:val="00034649"/>
    <w:rsid w:val="00037002"/>
    <w:rsid w:val="000561D5"/>
    <w:rsid w:val="000646F1"/>
    <w:rsid w:val="00095EAF"/>
    <w:rsid w:val="000A4451"/>
    <w:rsid w:val="000C5D24"/>
    <w:rsid w:val="000E3EFF"/>
    <w:rsid w:val="000E5D82"/>
    <w:rsid w:val="000F65CB"/>
    <w:rsid w:val="00115CB7"/>
    <w:rsid w:val="001229E3"/>
    <w:rsid w:val="001231E5"/>
    <w:rsid w:val="001528D6"/>
    <w:rsid w:val="001674D3"/>
    <w:rsid w:val="001A33D0"/>
    <w:rsid w:val="001B6B6A"/>
    <w:rsid w:val="0022359A"/>
    <w:rsid w:val="00226D66"/>
    <w:rsid w:val="002365F1"/>
    <w:rsid w:val="002523E5"/>
    <w:rsid w:val="00260392"/>
    <w:rsid w:val="002646FF"/>
    <w:rsid w:val="002A06FD"/>
    <w:rsid w:val="002D50BD"/>
    <w:rsid w:val="002F5C6D"/>
    <w:rsid w:val="00313AFE"/>
    <w:rsid w:val="003158CB"/>
    <w:rsid w:val="00324AB5"/>
    <w:rsid w:val="003275C6"/>
    <w:rsid w:val="00377535"/>
    <w:rsid w:val="003C4E8A"/>
    <w:rsid w:val="00403D1D"/>
    <w:rsid w:val="00411439"/>
    <w:rsid w:val="004218E2"/>
    <w:rsid w:val="00424760"/>
    <w:rsid w:val="004260EC"/>
    <w:rsid w:val="0043535A"/>
    <w:rsid w:val="004F0D9A"/>
    <w:rsid w:val="00501B32"/>
    <w:rsid w:val="00520A29"/>
    <w:rsid w:val="00581B93"/>
    <w:rsid w:val="00581BD4"/>
    <w:rsid w:val="00594289"/>
    <w:rsid w:val="005C113D"/>
    <w:rsid w:val="005C5700"/>
    <w:rsid w:val="006213FB"/>
    <w:rsid w:val="006230BE"/>
    <w:rsid w:val="00634B41"/>
    <w:rsid w:val="00634E6A"/>
    <w:rsid w:val="006A1319"/>
    <w:rsid w:val="006A1CAD"/>
    <w:rsid w:val="006D7B04"/>
    <w:rsid w:val="006F7C54"/>
    <w:rsid w:val="007D119A"/>
    <w:rsid w:val="007F64EA"/>
    <w:rsid w:val="0080011A"/>
    <w:rsid w:val="00847C0D"/>
    <w:rsid w:val="008505E2"/>
    <w:rsid w:val="008F35EE"/>
    <w:rsid w:val="009312DF"/>
    <w:rsid w:val="00996BE3"/>
    <w:rsid w:val="009A2585"/>
    <w:rsid w:val="009C0B4B"/>
    <w:rsid w:val="009E30A0"/>
    <w:rsid w:val="009F6B7A"/>
    <w:rsid w:val="00A3007C"/>
    <w:rsid w:val="00A67687"/>
    <w:rsid w:val="00A85774"/>
    <w:rsid w:val="00A96CD9"/>
    <w:rsid w:val="00AF6728"/>
    <w:rsid w:val="00B276F2"/>
    <w:rsid w:val="00B92FC7"/>
    <w:rsid w:val="00BD6C3E"/>
    <w:rsid w:val="00BF01DE"/>
    <w:rsid w:val="00C03BBE"/>
    <w:rsid w:val="00C2520A"/>
    <w:rsid w:val="00C60745"/>
    <w:rsid w:val="00C82008"/>
    <w:rsid w:val="00C90AF5"/>
    <w:rsid w:val="00CA3F86"/>
    <w:rsid w:val="00CD21FA"/>
    <w:rsid w:val="00CE2CB5"/>
    <w:rsid w:val="00CE6819"/>
    <w:rsid w:val="00D0014D"/>
    <w:rsid w:val="00D05B1D"/>
    <w:rsid w:val="00D140EB"/>
    <w:rsid w:val="00D87053"/>
    <w:rsid w:val="00DC1BF4"/>
    <w:rsid w:val="00E074F3"/>
    <w:rsid w:val="00E33E77"/>
    <w:rsid w:val="00E73DB3"/>
    <w:rsid w:val="00E85F06"/>
    <w:rsid w:val="00EA2B7E"/>
    <w:rsid w:val="00EE1282"/>
    <w:rsid w:val="00EE27AF"/>
    <w:rsid w:val="00F3615B"/>
    <w:rsid w:val="00F576A8"/>
    <w:rsid w:val="00F83045"/>
    <w:rsid w:val="00FB1A28"/>
    <w:rsid w:val="00FE6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E6A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634E6A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634E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34E6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C0B4B"/>
    <w:pPr>
      <w:ind w:left="720"/>
      <w:contextualSpacing/>
    </w:pPr>
  </w:style>
  <w:style w:type="table" w:styleId="TableGrid">
    <w:name w:val="Table Grid"/>
    <w:basedOn w:val="TableNormal"/>
    <w:uiPriority w:val="99"/>
    <w:rsid w:val="00C820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6F7C54"/>
    <w:rPr>
      <w:rFonts w:cs="Times New Roman"/>
      <w:color w:val="808080"/>
    </w:rPr>
  </w:style>
  <w:style w:type="paragraph" w:styleId="Header">
    <w:name w:val="header"/>
    <w:basedOn w:val="Normal"/>
    <w:link w:val="HeaderChar"/>
    <w:uiPriority w:val="99"/>
    <w:semiHidden/>
    <w:rsid w:val="00C03BB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03BBE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C03BB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03BBE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236</TotalTime>
  <Pages>2</Pages>
  <Words>341</Words>
  <Characters>1944</Characters>
  <Application>Microsoft Office Outlook</Application>
  <DocSecurity>0</DocSecurity>
  <Lines>0</Lines>
  <Paragraphs>0</Paragraphs>
  <ScaleCrop>false</ScaleCrop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EDANUR HANIM</cp:lastModifiedBy>
  <cp:revision>50</cp:revision>
  <cp:lastPrinted>2011-01-11T21:33:00Z</cp:lastPrinted>
  <dcterms:created xsi:type="dcterms:W3CDTF">2010-10-29T21:31:00Z</dcterms:created>
  <dcterms:modified xsi:type="dcterms:W3CDTF">2011-11-20T13:58:00Z</dcterms:modified>
</cp:coreProperties>
</file>