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4" w:rsidRDefault="00EF0974" w:rsidP="004E5D26">
      <w:pPr>
        <w:spacing w:line="480" w:lineRule="auto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22.8pt;margin-top:18.55pt;width:89.25pt;height:50.25pt;z-index:251654144">
            <v:textbox>
              <w:txbxContent>
                <w:p w:rsidR="00EF0974" w:rsidRDefault="00EF0974">
                  <w:r>
                    <w:t>Aldığı Puan</w:t>
                  </w:r>
                </w:p>
              </w:txbxContent>
            </v:textbox>
          </v:shape>
        </w:pict>
      </w:r>
      <w:r>
        <w:rPr>
          <w:b/>
          <w:bCs/>
        </w:rPr>
        <w:t>Adı Soyadı:</w:t>
      </w:r>
      <w:r>
        <w:t>……………………….</w:t>
      </w:r>
      <w:r>
        <w:rPr>
          <w:b/>
          <w:bCs/>
        </w:rPr>
        <w:t>Sınıf:…………No:</w:t>
      </w:r>
      <w:r>
        <w:t>…….</w:t>
      </w:r>
      <w:r>
        <w:tab/>
      </w:r>
      <w:r>
        <w:tab/>
      </w:r>
      <w:r>
        <w:tab/>
      </w:r>
      <w:r>
        <w:tab/>
        <w:t>07/01/2012 Cuma</w:t>
      </w:r>
    </w:p>
    <w:p w:rsidR="00EF0974" w:rsidRPr="004E5D26" w:rsidRDefault="00EF0974" w:rsidP="004E5D26">
      <w:pPr>
        <w:jc w:val="center"/>
        <w:rPr>
          <w:sz w:val="18"/>
          <w:szCs w:val="18"/>
        </w:rPr>
      </w:pPr>
      <w:r w:rsidRPr="004E5D26">
        <w:rPr>
          <w:sz w:val="18"/>
          <w:szCs w:val="18"/>
        </w:rPr>
        <w:t>75. YIL İLKÖĞRETİM OKULU</w:t>
      </w:r>
    </w:p>
    <w:p w:rsidR="00EF0974" w:rsidRPr="00974285" w:rsidRDefault="00EF0974" w:rsidP="004E5D26">
      <w:pPr>
        <w:jc w:val="center"/>
        <w:rPr>
          <w:b/>
        </w:rPr>
      </w:pPr>
      <w:r w:rsidRPr="00974285">
        <w:rPr>
          <w:b/>
        </w:rPr>
        <w:t>DİN KÜLTÜRÜ VE AHLAK BİLGİSİ</w:t>
      </w:r>
    </w:p>
    <w:p w:rsidR="00EF0974" w:rsidRPr="004E5D26" w:rsidRDefault="00EF0974" w:rsidP="004E5D26">
      <w:pPr>
        <w:jc w:val="center"/>
        <w:rPr>
          <w:sz w:val="22"/>
          <w:szCs w:val="22"/>
        </w:rPr>
      </w:pPr>
      <w:r w:rsidRPr="004E5D26">
        <w:rPr>
          <w:sz w:val="22"/>
          <w:szCs w:val="22"/>
        </w:rPr>
        <w:t>4. SINIF 1.DÖNEM 2.YAZILI SORULARI (ORTAK SINAV)</w:t>
      </w:r>
    </w:p>
    <w:p w:rsidR="00EF0974" w:rsidRDefault="00EF0974" w:rsidP="004E5D26">
      <w:pPr>
        <w:rPr>
          <w:b/>
          <w:bCs/>
        </w:rPr>
      </w:pPr>
    </w:p>
    <w:p w:rsidR="00EF0974" w:rsidRPr="005614B6" w:rsidRDefault="00EF0974" w:rsidP="004E5D26">
      <w:pPr>
        <w:spacing w:line="360" w:lineRule="auto"/>
        <w:rPr>
          <w:rFonts w:ascii="Arial" w:hAnsi="Arial" w:cs="Arial"/>
          <w:sz w:val="22"/>
          <w:szCs w:val="22"/>
        </w:rPr>
      </w:pPr>
      <w:r w:rsidRPr="004E5D26">
        <w:rPr>
          <w:rFonts w:ascii="Arial" w:hAnsi="Arial" w:cs="Arial"/>
          <w:b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 xml:space="preserve"> </w:t>
      </w:r>
      <w:r w:rsidRPr="005614B6">
        <w:rPr>
          <w:rFonts w:ascii="Arial" w:hAnsi="Arial" w:cs="Arial"/>
          <w:sz w:val="22"/>
          <w:szCs w:val="22"/>
        </w:rPr>
        <w:t>Aşağıdaki ifadelerden doğru olanların başına ( D ), yanlış olanların başına ( Y ) koyunuz.</w:t>
      </w:r>
      <w:r>
        <w:rPr>
          <w:rFonts w:ascii="Arial" w:hAnsi="Arial" w:cs="Arial"/>
          <w:sz w:val="22"/>
          <w:szCs w:val="22"/>
        </w:rPr>
        <w:t xml:space="preserve"> (</w:t>
      </w:r>
      <w:r w:rsidRPr="00460DE5">
        <w:rPr>
          <w:rFonts w:ascii="Arial" w:hAnsi="Arial" w:cs="Arial"/>
          <w:b/>
          <w:sz w:val="22"/>
          <w:szCs w:val="22"/>
        </w:rPr>
        <w:t>1</w:t>
      </w:r>
      <w:r w:rsidRPr="00955882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 xml:space="preserve"> Puan</w:t>
      </w:r>
      <w:r>
        <w:rPr>
          <w:rFonts w:ascii="Arial" w:hAnsi="Arial" w:cs="Arial"/>
          <w:sz w:val="22"/>
          <w:szCs w:val="22"/>
        </w:rPr>
        <w:t>)</w:t>
      </w:r>
    </w:p>
    <w:p w:rsidR="00EF0974" w:rsidRPr="0008212E" w:rsidRDefault="00EF0974" w:rsidP="003766E5">
      <w:pPr>
        <w:ind w:left="360"/>
        <w:jc w:val="both"/>
        <w:rPr>
          <w:rFonts w:ascii="Alfabe Hv Bt" w:hAnsi="Alfabe Hv Bt" w:cs="Arial"/>
        </w:rPr>
      </w:pPr>
      <w:r w:rsidRPr="0008212E">
        <w:rPr>
          <w:rFonts w:ascii="Alfabe Hv Bt Tur" w:hAnsi="Alfabe Hv Bt Tur" w:cs="Arial"/>
        </w:rPr>
        <w:t xml:space="preserve">(     ) Günah, dinimizin yapılmasını uygun gördüğü iş ve davranışlardır. </w:t>
      </w:r>
    </w:p>
    <w:p w:rsidR="00EF0974" w:rsidRPr="0008212E" w:rsidRDefault="00EF0974" w:rsidP="003766E5">
      <w:pPr>
        <w:ind w:left="360"/>
        <w:jc w:val="both"/>
        <w:rPr>
          <w:rFonts w:ascii="Alfabe Hv Bt" w:hAnsi="Alfabe Hv Bt" w:cs="Arial"/>
        </w:rPr>
      </w:pPr>
      <w:r w:rsidRPr="0008212E">
        <w:rPr>
          <w:rFonts w:ascii="Alfabe Hv Bt" w:hAnsi="Alfabe Hv Bt" w:cs="Arial"/>
        </w:rPr>
        <w:t xml:space="preserve">(     ) Cenazede taziyede bulunurken “Allah rahmet eylesin.” deriz. </w:t>
      </w:r>
    </w:p>
    <w:p w:rsidR="00EF0974" w:rsidRPr="0008212E" w:rsidRDefault="00EF0974" w:rsidP="003766E5">
      <w:pPr>
        <w:ind w:left="360"/>
        <w:rPr>
          <w:rFonts w:ascii="Alfabe Hv Bt" w:hAnsi="Alfabe Hv Bt" w:cs="Arial"/>
        </w:rPr>
      </w:pPr>
      <w:r w:rsidRPr="0008212E">
        <w:rPr>
          <w:rFonts w:ascii="Alfabe Hv Bt Tur" w:hAnsi="Alfabe Hv Bt Tur" w:cs="Arial"/>
        </w:rPr>
        <w:t>(     ) Güzel ahlak, güzel söz ve davranışlarda</w:t>
      </w:r>
      <w:r>
        <w:rPr>
          <w:rFonts w:ascii="Alfabe Hv Bt Tur" w:hAnsi="Alfabe Hv Bt Tur" w:cs="Arial"/>
        </w:rPr>
        <w:t>n kaçınmaktır.</w:t>
      </w:r>
    </w:p>
    <w:p w:rsidR="00EF0974" w:rsidRPr="0008212E" w:rsidRDefault="00EF0974" w:rsidP="003766E5">
      <w:pPr>
        <w:ind w:left="360"/>
        <w:rPr>
          <w:rFonts w:ascii="Alfabe Hv Bt" w:hAnsi="Alfabe Hv Bt" w:cs="Arial"/>
        </w:rPr>
      </w:pPr>
      <w:r w:rsidRPr="0008212E">
        <w:rPr>
          <w:rFonts w:ascii="Alfabe Hv Bt" w:hAnsi="Alfabe Hv Bt" w:cs="Arial"/>
        </w:rPr>
        <w:t xml:space="preserve">(     ) Temiz insan </w:t>
      </w:r>
      <w:r w:rsidRPr="0008212E">
        <w:rPr>
          <w:rFonts w:ascii="Alfabe Hv Bt Tur" w:hAnsi="Alfabe Hv Bt Tur" w:cs="Arial"/>
        </w:rPr>
        <w:t>çevresinden saygı ve sevgi görmez.</w:t>
      </w:r>
    </w:p>
    <w:p w:rsidR="00EF0974" w:rsidRPr="0008212E" w:rsidRDefault="00EF0974" w:rsidP="003766E5">
      <w:pPr>
        <w:ind w:left="360"/>
        <w:rPr>
          <w:rFonts w:ascii="Alfabe Hv Bt" w:hAnsi="Alfabe Hv Bt" w:cs="Arial"/>
        </w:rPr>
      </w:pPr>
      <w:r w:rsidRPr="0008212E">
        <w:rPr>
          <w:rFonts w:ascii="Alfabe Hv Bt Tur" w:hAnsi="Alfabe Hv Bt Tur" w:cs="Arial"/>
        </w:rPr>
        <w:t>(     ) Sağlığımızı korumanın en önemli yolu temizliktir</w:t>
      </w:r>
      <w:r>
        <w:rPr>
          <w:rFonts w:ascii="Alfabe Hv Bt" w:hAnsi="Alfabe Hv Bt" w:cs="Arial"/>
        </w:rPr>
        <w:t>.</w:t>
      </w:r>
    </w:p>
    <w:p w:rsidR="00EF0974" w:rsidRPr="0008212E" w:rsidRDefault="00EF0974" w:rsidP="003766E5">
      <w:pPr>
        <w:ind w:left="360"/>
        <w:jc w:val="both"/>
        <w:rPr>
          <w:rFonts w:ascii="Alfabe Hv Bt" w:hAnsi="Alfabe Hv Bt"/>
        </w:rPr>
      </w:pPr>
      <w:r w:rsidRPr="0008212E">
        <w:rPr>
          <w:rFonts w:ascii="Alfabe Hv Bt" w:hAnsi="Alfabe Hv Bt"/>
        </w:rPr>
        <w:t xml:space="preserve">(     ) </w:t>
      </w:r>
      <w:r>
        <w:rPr>
          <w:rFonts w:ascii="Alfabe Hv Bt Tur" w:hAnsi="Alfabe Hv Bt Tur"/>
        </w:rPr>
        <w:t>Selamlaşma insanlar arasında huzursuzluğa neden olur.</w:t>
      </w:r>
    </w:p>
    <w:p w:rsidR="00EF0974" w:rsidRPr="0008212E" w:rsidRDefault="00EF0974" w:rsidP="003766E5">
      <w:pPr>
        <w:ind w:left="360"/>
        <w:jc w:val="both"/>
        <w:rPr>
          <w:rFonts w:ascii="Alfabe Hv Bt" w:hAnsi="Alfabe Hv Bt"/>
        </w:rPr>
      </w:pPr>
      <w:r w:rsidRPr="0008212E">
        <w:rPr>
          <w:rFonts w:ascii="Alfabe Hv Bt" w:hAnsi="Alfabe Hv Bt"/>
        </w:rPr>
        <w:t xml:space="preserve">(     ) </w:t>
      </w:r>
      <w:r>
        <w:rPr>
          <w:rFonts w:ascii="Alfabe Hv Bt Tur" w:hAnsi="Alfabe Hv Bt Tur"/>
        </w:rPr>
        <w:t>Dürüstlük, nerede ve ne zaman olursa olsun hakkın ve haklının yanında olmaktır.</w:t>
      </w:r>
    </w:p>
    <w:p w:rsidR="00EF0974" w:rsidRDefault="00EF0974" w:rsidP="003766E5">
      <w:pPr>
        <w:ind w:left="360"/>
        <w:jc w:val="both"/>
        <w:rPr>
          <w:rFonts w:ascii="Alfabe Hv Bt" w:hAnsi="Alfabe Hv Bt"/>
        </w:rPr>
      </w:pPr>
      <w:r w:rsidRPr="0008212E">
        <w:rPr>
          <w:rFonts w:ascii="Alfabe Hv Bt" w:hAnsi="Alfabe Hv Bt"/>
        </w:rPr>
        <w:t xml:space="preserve">(     ) </w:t>
      </w:r>
      <w:r w:rsidRPr="000C3C3C">
        <w:rPr>
          <w:rFonts w:ascii="Alfabe Hv Bt" w:hAnsi="Alfabe Hv Bt"/>
        </w:rPr>
        <w:t>Dinim</w:t>
      </w:r>
      <w:r w:rsidRPr="000C3C3C">
        <w:rPr>
          <w:rFonts w:ascii="Alfabe Hv Bt Tur" w:hAnsi="Alfabe Hv Bt Tur"/>
        </w:rPr>
        <w:t>izin yasakladığı yiyecek, içecek ve davranışlara helal denir.</w:t>
      </w:r>
    </w:p>
    <w:p w:rsidR="00EF0974" w:rsidRPr="0008212E" w:rsidRDefault="00EF0974" w:rsidP="003766E5">
      <w:pPr>
        <w:ind w:left="360"/>
        <w:jc w:val="both"/>
        <w:rPr>
          <w:rFonts w:ascii="Alfabe Hv Bt" w:hAnsi="Alfabe Hv Bt"/>
        </w:rPr>
      </w:pPr>
      <w:r w:rsidRPr="0008212E">
        <w:rPr>
          <w:rFonts w:ascii="Alfabe Hv Bt" w:hAnsi="Alfabe Hv Bt"/>
        </w:rPr>
        <w:t xml:space="preserve">(     ) </w:t>
      </w:r>
      <w:r>
        <w:rPr>
          <w:rFonts w:ascii="Alfabe Hv Bt Tur" w:hAnsi="Alfabe Hv Bt Tur"/>
        </w:rPr>
        <w:t>Ahlaklı insan, hileci insandır</w:t>
      </w:r>
      <w:r w:rsidRPr="0008212E">
        <w:rPr>
          <w:rFonts w:ascii="Alfabe Hv Bt" w:hAnsi="Alfabe Hv Bt"/>
        </w:rPr>
        <w:t xml:space="preserve">. </w:t>
      </w:r>
    </w:p>
    <w:p w:rsidR="00EF0974" w:rsidRPr="0008212E" w:rsidRDefault="00EF0974" w:rsidP="003766E5">
      <w:pPr>
        <w:ind w:left="360"/>
        <w:jc w:val="both"/>
        <w:rPr>
          <w:rFonts w:ascii="Alfabe Hv Bt" w:hAnsi="Alfabe Hv Bt"/>
        </w:rPr>
      </w:pPr>
      <w:r w:rsidRPr="0008212E">
        <w:rPr>
          <w:rFonts w:ascii="Alfabe Hv Bt Tur" w:hAnsi="Alfabe Hv Bt Tur"/>
        </w:rPr>
        <w:t xml:space="preserve">(     ) Dinin amacı, insanları güzel ahlak sahibi yapmaktır. </w:t>
      </w:r>
    </w:p>
    <w:p w:rsidR="00EF0974" w:rsidRPr="005614B6" w:rsidRDefault="00EF0974" w:rsidP="004E5D26">
      <w:pPr>
        <w:ind w:left="360"/>
        <w:rPr>
          <w:rFonts w:ascii="Arial" w:hAnsi="Arial" w:cs="Arial"/>
          <w:sz w:val="22"/>
          <w:szCs w:val="22"/>
        </w:rPr>
      </w:pPr>
    </w:p>
    <w:p w:rsidR="00EF0974" w:rsidRDefault="00EF0974" w:rsidP="004E5D26">
      <w:pPr>
        <w:rPr>
          <w:rFonts w:ascii="Comic Sans MS" w:hAnsi="Comic Sans MS"/>
          <w:sz w:val="22"/>
          <w:szCs w:val="22"/>
        </w:rPr>
      </w:pPr>
    </w:p>
    <w:p w:rsidR="00EF0974" w:rsidRPr="00533C67" w:rsidRDefault="00EF0974" w:rsidP="004E5D26">
      <w:pPr>
        <w:spacing w:line="480" w:lineRule="auto"/>
        <w:rPr>
          <w:rFonts w:ascii="Arial" w:hAnsi="Arial" w:cs="Arial"/>
          <w:sz w:val="22"/>
          <w:szCs w:val="22"/>
        </w:rPr>
      </w:pPr>
      <w:r>
        <w:rPr>
          <w:noProof/>
        </w:rPr>
        <w:pict>
          <v:group id="_x0000_s1027" style="position:absolute;margin-left:471.5pt;margin-top:22.65pt;width:54pt;height:27pt;z-index:251648000;mso-wrap-distance-left:0;mso-wrap-distance-right:0" coordorigin=",87" coordsize="1799,582">
            <o:lock v:ext="edit" text="t"/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_x0000_s1028" type="#_x0000_t116" style="position:absolute;top:87;width:1799;height:582;mso-wrap-style:none;v-text-anchor:middle" strokeweight=".26mm">
              <v:fill color2="black"/>
            </v:shape>
            <v:shape id="_x0000_s1029" type="#_x0000_t202" style="position:absolute;left:88;top:171;width:1623;height:412;v-text-anchor:middle" filled="f" stroked="f">
              <v:stroke joinstyle="round"/>
              <v:textbox style="mso-next-textbox:#_x0000_s1029;mso-rotate-with-shape:t">
                <w:txbxContent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  <w:r w:rsidRPr="00533C6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güven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30" style="position:absolute;margin-left:408.5pt;margin-top:22.65pt;width:63pt;height:27pt;z-index:251669504;mso-wrap-distance-left:0;mso-wrap-distance-right:0" coordorigin=",87" coordsize="1799,582">
            <o:lock v:ext="edit" text="t"/>
            <v:shape id="_x0000_s1031" type="#_x0000_t116" style="position:absolute;top:87;width:1799;height:582;mso-wrap-style:none;v-text-anchor:middle" strokeweight=".26mm">
              <v:fill color2="black"/>
            </v:shape>
            <v:shape id="_x0000_s1032" type="#_x0000_t202" style="position:absolute;left:88;top:171;width:1623;height:412;v-text-anchor:middle" filled="f" stroked="f">
              <v:stroke joinstyle="round"/>
              <v:textbox style="mso-next-textbox:#_x0000_s1032;mso-rotate-with-shape:t">
                <w:txbxContent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  <w:r w:rsidRPr="00533C6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manevi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33" style="position:absolute;margin-left:336.5pt;margin-top:22.65pt;width:1in;height:27pt;z-index:251653120;mso-wrap-distance-left:0;mso-wrap-distance-right:0" coordorigin=",87" coordsize="1799,582">
            <o:lock v:ext="edit" text="t"/>
            <v:shape id="_x0000_s1034" type="#_x0000_t116" style="position:absolute;top:87;width:1799;height:582;mso-wrap-style:none;v-text-anchor:middle" strokeweight=".26mm">
              <v:fill color2="black"/>
            </v:shape>
            <v:shape id="_x0000_s1035" type="#_x0000_t202" style="position:absolute;left:88;top:171;width:1623;height:412;v-text-anchor:middle" filled="f" stroked="f">
              <v:stroke joinstyle="round"/>
              <v:textbox style="mso-next-textbox:#_x0000_s1035;mso-rotate-with-shape:t">
                <w:txbxContent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tertemiz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36" style="position:absolute;margin-left:282.5pt;margin-top:22.65pt;width:54pt;height:27pt;z-index:251652096;mso-wrap-distance-left:0;mso-wrap-distance-right:0" coordorigin=",87" coordsize="1799,582">
            <o:lock v:ext="edit" text="t"/>
            <v:shape id="_x0000_s1037" type="#_x0000_t116" style="position:absolute;top:87;width:1799;height:582;mso-wrap-style:none;v-text-anchor:middle" strokeweight=".26mm">
              <v:fill color2="black"/>
            </v:shape>
            <v:shape id="_x0000_s1038" type="#_x0000_t202" style="position:absolute;left:88;top:171;width:1623;height:412;v-text-anchor:middle" filled="f" stroked="f">
              <v:stroke joinstyle="round"/>
              <v:textbox style="mso-next-textbox:#_x0000_s1038;mso-rotate-with-shape:t">
                <w:txbxContent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  <w:r w:rsidRPr="00533C6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nimet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39" style="position:absolute;margin-left:237.5pt;margin-top:23.25pt;width:45pt;height:27pt;z-index:251651072;mso-wrap-distance-left:0;mso-wrap-distance-right:0" coordorigin=",87" coordsize="1799,582">
            <o:lock v:ext="edit" text="t"/>
            <v:shape id="_x0000_s1040" type="#_x0000_t116" style="position:absolute;top:87;width:1799;height:582;mso-wrap-style:none;v-text-anchor:middle" strokeweight=".26mm">
              <v:fill color2="black"/>
            </v:shape>
            <v:shape id="_x0000_s1041" type="#_x0000_t202" style="position:absolute;left:88;top:171;width:1623;height:412;v-text-anchor:middle" filled="f" stroked="f">
              <v:stroke joinstyle="round"/>
              <v:textbox style="mso-next-textbox:#_x0000_s1041;mso-rotate-with-shape:t">
                <w:txbxContent>
                  <w:p w:rsidR="00EF0974" w:rsidRDefault="00EF0974" w:rsidP="004E5D26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tatlı</w:t>
                    </w:r>
                  </w:p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2" style="position:absolute;margin-left:126pt;margin-top:23.25pt;width:56.8pt;height:27pt;z-index:251668480;mso-wrap-distance-left:0;mso-wrap-distance-right:0" coordorigin=",87" coordsize="1799,582">
            <o:lock v:ext="edit" text="t"/>
            <v:shape id="_x0000_s1043" type="#_x0000_t116" style="position:absolute;top:87;width:1799;height:582;mso-wrap-style:none;v-text-anchor:middle" strokeweight=".26mm">
              <v:fill color2="black"/>
            </v:shape>
            <v:shape id="_x0000_s1044" type="#_x0000_t202" style="position:absolute;left:88;top:171;width:1623;height:412;v-text-anchor:middle" filled="f" stroked="f">
              <v:stroke joinstyle="round"/>
              <v:textbox style="mso-next-textbox:#_x0000_s1044;mso-rotate-with-shape:t">
                <w:txbxContent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madd</w:t>
                    </w:r>
                    <w:r w:rsidRPr="00533C6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i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5" style="position:absolute;margin-left:180pt;margin-top:23.25pt;width:57.5pt;height:27pt;z-index:251655168;mso-wrap-distance-left:0;mso-wrap-distance-right:0" coordorigin=",87" coordsize="1799,582">
            <o:lock v:ext="edit" text="t"/>
            <v:shape id="_x0000_s1046" type="#_x0000_t116" style="position:absolute;top:87;width:1799;height:582;mso-wrap-style:none;v-text-anchor:middle" strokeweight=".26mm">
              <v:fill color2="black"/>
            </v:shape>
            <v:shape id="_x0000_s1047" type="#_x0000_t202" style="position:absolute;left:88;top:171;width:1623;height:412;v-text-anchor:middle" filled="f" stroked="f">
              <v:stroke joinstyle="round"/>
              <v:textbox style="mso-next-textbox:#_x0000_s1047;mso-rotate-with-shape:t">
                <w:txbxContent>
                  <w:p w:rsidR="00EF0974" w:rsidRPr="00CB3613" w:rsidRDefault="00EF0974" w:rsidP="00CB3613">
                    <w:pP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</w:pPr>
                    <w:r w:rsidRPr="00CB3613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dürüst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48" style="position:absolute;margin-left:-10.4pt;margin-top:23.25pt;width:73.4pt;height:27pt;z-index:251645952;mso-wrap-distance-left:0;mso-wrap-distance-right:0" coordorigin=",87" coordsize="1799,582">
            <o:lock v:ext="edit" text="t"/>
            <v:shape id="_x0000_s1049" type="#_x0000_t116" style="position:absolute;top:87;width:1799;height:582;mso-wrap-style:none;v-text-anchor:middle" strokeweight=".26mm">
              <v:fill color2="black"/>
            </v:shape>
            <v:shape id="_x0000_s1050" type="#_x0000_t202" style="position:absolute;left:88;top:171;width:1623;height:412;v-text-anchor:middle" filled="f" stroked="f">
              <v:stroke joinstyle="round"/>
              <v:textbox style="mso-next-textbox:#_x0000_s1050;mso-rotate-with-shape:t">
                <w:txbxContent>
                  <w:p w:rsidR="00EF0974" w:rsidRPr="007F44C1" w:rsidRDefault="00EF0974" w:rsidP="004E5D26">
                    <w:pPr>
                      <w:jc w:val="center"/>
                      <w:rPr>
                        <w:szCs w:val="20"/>
                      </w:rPr>
                    </w:pPr>
                    <w:r w:rsidRPr="00032D79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imanda</w:t>
                    </w: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n</w:t>
                    </w:r>
                    <w:r>
                      <w:rPr>
                        <w:rFonts w:ascii="Arial" w:hAnsi="Arial" w:cs="Arial"/>
                      </w:rPr>
                      <w:t>n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1" style="position:absolute;margin-left:63pt;margin-top:23.25pt;width:63pt;height:27pt;z-index:251646976;mso-wrap-distance-left:0;mso-wrap-distance-right:0" coordorigin=",87" coordsize="1799,582">
            <o:lock v:ext="edit" text="t"/>
            <v:shape id="_x0000_s1052" type="#_x0000_t116" style="position:absolute;top:87;width:1799;height:582;mso-wrap-style:none;v-text-anchor:middle" strokeweight=".26mm">
              <v:fill color2="black"/>
            </v:shape>
            <v:shape id="_x0000_s1053" type="#_x0000_t202" style="position:absolute;left:88;top:171;width:1623;height:412;v-text-anchor:middle" filled="f" stroked="f">
              <v:stroke joinstyle="round"/>
              <v:textbox style="mso-next-textbox:#_x0000_s1053;mso-rotate-with-shape:t">
                <w:txbxContent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  <w:r w:rsidRPr="00533C6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manevi</w:t>
                    </w:r>
                  </w:p>
                </w:txbxContent>
              </v:textbox>
            </v:shape>
          </v:group>
        </w:pict>
      </w:r>
      <w:r w:rsidRPr="004E5D26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Aşağıdaki ifadelerde</w:t>
      </w:r>
      <w:r w:rsidRPr="00533C67">
        <w:rPr>
          <w:rFonts w:ascii="Arial" w:hAnsi="Arial" w:cs="Arial"/>
          <w:sz w:val="22"/>
          <w:szCs w:val="22"/>
        </w:rPr>
        <w:t xml:space="preserve"> boş bırakılan yerlere</w:t>
      </w:r>
      <w:r>
        <w:rPr>
          <w:rFonts w:ascii="Arial" w:hAnsi="Arial" w:cs="Arial"/>
          <w:sz w:val="22"/>
          <w:szCs w:val="22"/>
        </w:rPr>
        <w:t>,</w:t>
      </w:r>
      <w:r w:rsidRPr="00533C67">
        <w:rPr>
          <w:rFonts w:ascii="Arial" w:hAnsi="Arial" w:cs="Arial"/>
          <w:sz w:val="22"/>
          <w:szCs w:val="22"/>
        </w:rPr>
        <w:t xml:space="preserve"> verilen kelimelerden  uygun olanları</w:t>
      </w:r>
      <w:r>
        <w:rPr>
          <w:rFonts w:ascii="Arial" w:hAnsi="Arial" w:cs="Arial"/>
          <w:sz w:val="22"/>
          <w:szCs w:val="22"/>
        </w:rPr>
        <w:t>nı</w:t>
      </w:r>
      <w:r w:rsidRPr="00533C67">
        <w:rPr>
          <w:rFonts w:ascii="Arial" w:hAnsi="Arial" w:cs="Arial"/>
          <w:sz w:val="22"/>
          <w:szCs w:val="22"/>
        </w:rPr>
        <w:t xml:space="preserve"> yazınız.</w:t>
      </w:r>
      <w:r>
        <w:rPr>
          <w:rFonts w:ascii="Arial" w:hAnsi="Arial" w:cs="Arial"/>
          <w:sz w:val="22"/>
          <w:szCs w:val="22"/>
        </w:rPr>
        <w:t xml:space="preserve"> (</w:t>
      </w:r>
      <w:r w:rsidRPr="00460DE5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2 Puan</w:t>
      </w:r>
      <w:r>
        <w:rPr>
          <w:rFonts w:ascii="Arial" w:hAnsi="Arial" w:cs="Arial"/>
          <w:sz w:val="22"/>
          <w:szCs w:val="22"/>
        </w:rPr>
        <w:t>)</w:t>
      </w:r>
    </w:p>
    <w:p w:rsidR="00EF0974" w:rsidRPr="00533C67" w:rsidRDefault="00EF0974" w:rsidP="004E5D26">
      <w:pPr>
        <w:spacing w:line="600" w:lineRule="auto"/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group id="_x0000_s1054" style="position:absolute;margin-left:454.35pt;margin-top:24.35pt;width:1in;height:27pt;z-index:251656192;mso-wrap-distance-left:0;mso-wrap-distance-right:0" coordorigin=",87" coordsize="1799,582">
            <o:lock v:ext="edit" text="t"/>
            <v:shape id="_x0000_s1055" type="#_x0000_t116" style="position:absolute;top:87;width:1799;height:582;mso-wrap-style:none;v-text-anchor:middle" strokeweight=".26mm">
              <v:fill color2="black"/>
            </v:shape>
            <v:shape id="_x0000_s1056" type="#_x0000_t202" style="position:absolute;left:88;top:171;width:1623;height:412;v-text-anchor:middle" filled="f" stroked="f">
              <v:stroke joinstyle="round"/>
              <v:textbox style="mso-next-textbox:#_x0000_s1056;mso-rotate-with-shape:t">
                <w:txbxContent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bilginizle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057" style="position:absolute;margin-left:355.15pt;margin-top:24.95pt;width:99.2pt;height:27pt;z-index:251650048;mso-wrap-distance-left:0;mso-wrap-distance-right:0" coordorigin=",87" coordsize="1799,582">
            <o:lock v:ext="edit" text="t"/>
            <v:shape id="_x0000_s1058" type="#_x0000_t116" style="position:absolute;top:87;width:1799;height:582;mso-wrap-style:none;v-text-anchor:middle" strokeweight=".26mm">
              <v:fill color2="black"/>
            </v:shape>
            <v:shape id="_x0000_s1059" type="#_x0000_t202" style="position:absolute;left:88;top:171;width:1623;height:412;v-text-anchor:middle" filled="f" stroked="f">
              <v:stroke joinstyle="round"/>
              <v:textbox style="mso-next-textbox:#_x0000_s1059;mso-rotate-with-shape:t">
                <w:txbxContent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  <w:r w:rsidRPr="00533C6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temiz</w:t>
                    </w:r>
                    <w:r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lenenleri</w:t>
                    </w:r>
                  </w:p>
                </w:txbxContent>
              </v:textbox>
            </v:shape>
          </v:group>
        </w:pict>
      </w:r>
    </w:p>
    <w:p w:rsidR="00EF0974" w:rsidRPr="00CA3A21" w:rsidRDefault="00EF0974" w:rsidP="003766E5">
      <w:pPr>
        <w:rPr>
          <w:rFonts w:ascii="Arial" w:hAnsi="Arial" w:cs="Arial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 w:rsidRPr="00CA3A21">
        <w:rPr>
          <w:rFonts w:ascii="Arial" w:hAnsi="Arial" w:cs="Arial"/>
          <w:sz w:val="22"/>
          <w:szCs w:val="22"/>
        </w:rPr>
        <w:t xml:space="preserve">…………………………. </w:t>
      </w:r>
      <w:r w:rsidRPr="0008212E">
        <w:rPr>
          <w:rFonts w:ascii="Alfabe Hv Bt Tur" w:hAnsi="Alfabe Hv Bt Tur" w:cs="Arial"/>
          <w:sz w:val="22"/>
          <w:szCs w:val="22"/>
        </w:rPr>
        <w:t xml:space="preserve"> Suresi Kur’an-ı Kerim’in ilk suresidir</w:t>
      </w:r>
      <w:r w:rsidRPr="00CA3A21">
        <w:rPr>
          <w:rFonts w:ascii="Arial" w:hAnsi="Arial" w:cs="Arial"/>
          <w:sz w:val="22"/>
          <w:szCs w:val="22"/>
        </w:rPr>
        <w:t>.</w:t>
      </w:r>
    </w:p>
    <w:p w:rsidR="00EF0974" w:rsidRPr="0008212E" w:rsidRDefault="00EF0974" w:rsidP="003766E5">
      <w:pPr>
        <w:rPr>
          <w:rFonts w:ascii="Alfabe Hv Bt" w:hAnsi="Alfabe Hv Bt" w:cs="Arial"/>
          <w:sz w:val="22"/>
          <w:szCs w:val="22"/>
        </w:rPr>
      </w:pPr>
      <w:r>
        <w:rPr>
          <w:noProof/>
        </w:rPr>
        <w:pict>
          <v:group id="_x0000_s1060" style="position:absolute;margin-left:468.85pt;margin-top:4.75pt;width:54pt;height:27pt;z-index:251649024;mso-wrap-distance-left:0;mso-wrap-distance-right:0" coordorigin=",87" coordsize="1799,582">
            <o:lock v:ext="edit" text="t"/>
            <v:shape id="_x0000_s1061" type="#_x0000_t116" style="position:absolute;top:87;width:1799;height:582;mso-wrap-style:none;v-text-anchor:middle" strokeweight=".26mm">
              <v:fill color2="black"/>
            </v:shape>
            <v:shape id="_x0000_s1062" type="#_x0000_t202" style="position:absolute;left:88;top:171;width:1623;height:412;v-text-anchor:middle" filled="f" stroked="f">
              <v:stroke joinstyle="round"/>
              <v:textbox style="mso-next-textbox:#_x0000_s1062;mso-rotate-with-shape:t">
                <w:txbxContent>
                  <w:p w:rsidR="00EF0974" w:rsidRPr="0072561D" w:rsidRDefault="00EF0974" w:rsidP="004E5D26">
                    <w:pPr>
                      <w:rPr>
                        <w:szCs w:val="20"/>
                      </w:rPr>
                    </w:pPr>
                    <w:r w:rsidRPr="00533C67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>fatiha</w:t>
                    </w:r>
                  </w:p>
                </w:txbxContent>
              </v:textbox>
            </v:shape>
          </v:group>
        </w:pict>
      </w:r>
      <w:r w:rsidRPr="004E5D26">
        <w:rPr>
          <w:rFonts w:ascii="Wingdings" w:hAnsi="Wingdings" w:cs="Arial"/>
          <w:sz w:val="28"/>
          <w:szCs w:val="28"/>
        </w:rPr>
        <w:t></w:t>
      </w:r>
      <w:r w:rsidRPr="00CA3A21">
        <w:rPr>
          <w:rFonts w:ascii="Arial" w:hAnsi="Arial" w:cs="Arial"/>
          <w:sz w:val="22"/>
          <w:szCs w:val="22"/>
        </w:rPr>
        <w:t xml:space="preserve"> </w:t>
      </w:r>
      <w:r>
        <w:rPr>
          <w:rFonts w:ascii="Alfabe Hv Bt" w:hAnsi="Alfabe Hv Bt" w:cs="Arial"/>
          <w:sz w:val="22"/>
          <w:szCs w:val="22"/>
        </w:rPr>
        <w:t>Allah tövbe edenleri ve …………………………..sever.</w:t>
      </w:r>
    </w:p>
    <w:p w:rsidR="00EF0974" w:rsidRPr="00CA3A21" w:rsidRDefault="00EF0974" w:rsidP="003766E5">
      <w:pPr>
        <w:rPr>
          <w:rFonts w:ascii="Arial" w:hAnsi="Arial" w:cs="Arial"/>
          <w:color w:val="000000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 w:rsidRPr="00CA3A21">
        <w:rPr>
          <w:rFonts w:ascii="Arial" w:hAnsi="Arial" w:cs="Arial"/>
          <w:color w:val="000000"/>
          <w:sz w:val="22"/>
          <w:szCs w:val="22"/>
        </w:rPr>
        <w:t xml:space="preserve"> </w:t>
      </w:r>
      <w:r w:rsidRPr="0008212E">
        <w:rPr>
          <w:rFonts w:ascii="Alfabe Hv Bt Tur" w:hAnsi="Alfabe Hv Bt Tur" w:cs="Arial"/>
          <w:color w:val="000000"/>
          <w:sz w:val="22"/>
          <w:szCs w:val="22"/>
        </w:rPr>
        <w:t>İnsanların içlerinde kötü duygu ve düşünce taşımamasına………………temizlik denir.</w:t>
      </w:r>
      <w:r w:rsidRPr="00CA3A21">
        <w:rPr>
          <w:rFonts w:ascii="Arial" w:hAnsi="Arial" w:cs="Arial"/>
          <w:color w:val="000000"/>
          <w:sz w:val="22"/>
          <w:szCs w:val="22"/>
        </w:rPr>
        <w:t xml:space="preserve">  </w:t>
      </w:r>
    </w:p>
    <w:p w:rsidR="00EF0974" w:rsidRPr="00CA3A21" w:rsidRDefault="00EF0974" w:rsidP="003766E5">
      <w:pPr>
        <w:rPr>
          <w:rFonts w:ascii="Arial" w:hAnsi="Arial" w:cs="Arial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 w:rsidRPr="00CA3A21">
        <w:rPr>
          <w:rFonts w:ascii="Arial" w:hAnsi="Arial" w:cs="Arial"/>
          <w:sz w:val="22"/>
          <w:szCs w:val="22"/>
        </w:rPr>
        <w:t xml:space="preserve"> </w:t>
      </w:r>
      <w:r w:rsidRPr="0008212E">
        <w:rPr>
          <w:rFonts w:ascii="Alfabe Hv Bt Tur" w:hAnsi="Alfabe Hv Bt Tur" w:cs="Arial"/>
          <w:sz w:val="22"/>
          <w:szCs w:val="22"/>
        </w:rPr>
        <w:t>………………………dil yılanı deliğinden çıkarır.</w:t>
      </w:r>
    </w:p>
    <w:p w:rsidR="00EF0974" w:rsidRPr="00CA3A21" w:rsidRDefault="00EF0974" w:rsidP="003766E5">
      <w:pPr>
        <w:rPr>
          <w:rFonts w:ascii="Arial" w:hAnsi="Arial" w:cs="Arial"/>
          <w:color w:val="000000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08212E">
        <w:rPr>
          <w:rFonts w:ascii="Alfabe Hv Bt Tur" w:hAnsi="Alfabe Hv Bt Tur" w:cs="Arial"/>
          <w:color w:val="000000"/>
          <w:sz w:val="22"/>
          <w:szCs w:val="22"/>
        </w:rPr>
        <w:t>Kıyafetinizle karşılanır ………………………. uğurlanırsınız.</w:t>
      </w:r>
    </w:p>
    <w:p w:rsidR="00EF0974" w:rsidRPr="00CA3A21" w:rsidRDefault="00EF0974" w:rsidP="003766E5">
      <w:pPr>
        <w:rPr>
          <w:rFonts w:ascii="Arial" w:hAnsi="Arial" w:cs="Arial"/>
          <w:color w:val="000000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 w:rsidRPr="00CA3A21">
        <w:rPr>
          <w:rFonts w:ascii="Arial" w:hAnsi="Arial" w:cs="Arial"/>
          <w:color w:val="000000"/>
          <w:sz w:val="22"/>
          <w:szCs w:val="22"/>
        </w:rPr>
        <w:t xml:space="preserve"> </w:t>
      </w:r>
      <w:r w:rsidRPr="0008212E">
        <w:rPr>
          <w:rFonts w:ascii="Alfabe Hv Bt Tur" w:hAnsi="Alfabe Hv Bt Tur" w:cs="Arial"/>
          <w:color w:val="000000"/>
          <w:sz w:val="22"/>
          <w:szCs w:val="22"/>
        </w:rPr>
        <w:t xml:space="preserve">Allah’ın insanların yararına verdiği her şeye …………………… </w:t>
      </w:r>
      <w:r w:rsidRPr="0008212E">
        <w:rPr>
          <w:rFonts w:ascii="Alfabe Hv Bt" w:hAnsi="Alfabe Hv Bt" w:cs="Arial"/>
          <w:color w:val="000000"/>
          <w:sz w:val="22"/>
          <w:szCs w:val="22"/>
        </w:rPr>
        <w:t>denir.</w:t>
      </w:r>
    </w:p>
    <w:p w:rsidR="00EF0974" w:rsidRPr="00822BB8" w:rsidRDefault="00EF0974" w:rsidP="003766E5">
      <w:pPr>
        <w:rPr>
          <w:rFonts w:ascii="Arial" w:hAnsi="Arial" w:cs="Arial"/>
          <w:color w:val="000000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 w:rsidRPr="00CA3A21">
        <w:rPr>
          <w:rFonts w:ascii="Arial" w:hAnsi="Arial" w:cs="Arial"/>
          <w:sz w:val="22"/>
          <w:szCs w:val="22"/>
        </w:rPr>
        <w:t xml:space="preserve"> </w:t>
      </w:r>
      <w:r w:rsidRPr="0008212E">
        <w:rPr>
          <w:rFonts w:ascii="Alfabe Hv Bt Tur" w:hAnsi="Alfabe Hv Bt Tur" w:cs="Arial"/>
          <w:sz w:val="22"/>
          <w:szCs w:val="22"/>
        </w:rPr>
        <w:t>Beden temizliği kişilere ……………………. ve mutluluk verir.</w:t>
      </w:r>
    </w:p>
    <w:p w:rsidR="00EF0974" w:rsidRPr="00CA3A21" w:rsidRDefault="00EF0974" w:rsidP="003766E5">
      <w:pPr>
        <w:rPr>
          <w:rFonts w:ascii="Arial" w:hAnsi="Arial" w:cs="Arial"/>
          <w:color w:val="000000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>
        <w:rPr>
          <w:rFonts w:ascii="Arial" w:hAnsi="Arial" w:cs="Arial"/>
          <w:sz w:val="22"/>
          <w:szCs w:val="22"/>
        </w:rPr>
        <w:t xml:space="preserve"> </w:t>
      </w:r>
      <w:r w:rsidRPr="0008212E">
        <w:rPr>
          <w:rFonts w:ascii="Alfabe Hv Bt" w:hAnsi="Alfabe Hv Bt" w:cs="Arial"/>
          <w:sz w:val="22"/>
          <w:szCs w:val="22"/>
        </w:rPr>
        <w:t>Temizlik ……………………… gelir.</w:t>
      </w:r>
    </w:p>
    <w:p w:rsidR="00EF0974" w:rsidRPr="00CB3613" w:rsidRDefault="00EF0974" w:rsidP="003766E5">
      <w:pPr>
        <w:rPr>
          <w:rFonts w:ascii="Alfabe Hv Bt" w:hAnsi="Alfabe Hv Bt" w:cs="Arial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 w:rsidRPr="00CA3A21">
        <w:rPr>
          <w:rFonts w:ascii="Arial" w:hAnsi="Arial" w:cs="Arial"/>
          <w:sz w:val="22"/>
          <w:szCs w:val="22"/>
        </w:rPr>
        <w:t xml:space="preserve"> </w:t>
      </w:r>
      <w:r w:rsidRPr="00CB3613">
        <w:rPr>
          <w:rFonts w:ascii="Alfabe Hv Bt Tur" w:hAnsi="Alfabe Hv Bt Tur" w:cs="Arial"/>
          <w:sz w:val="22"/>
          <w:szCs w:val="22"/>
        </w:rPr>
        <w:t xml:space="preserve">Herkes kapısının önünü süpürürse şehir </w:t>
      </w:r>
      <w:r>
        <w:rPr>
          <w:rFonts w:ascii="Alfabe Hv Bt" w:hAnsi="Alfabe Hv Bt" w:cs="Arial"/>
          <w:sz w:val="22"/>
          <w:szCs w:val="22"/>
        </w:rPr>
        <w:t>………………..</w:t>
      </w:r>
      <w:r w:rsidRPr="00CB3613">
        <w:rPr>
          <w:rFonts w:ascii="Alfabe Hv Bt" w:hAnsi="Alfabe Hv Bt" w:cs="Arial"/>
          <w:sz w:val="22"/>
          <w:szCs w:val="22"/>
        </w:rPr>
        <w:t xml:space="preserve"> olur.</w:t>
      </w:r>
    </w:p>
    <w:p w:rsidR="00EF0974" w:rsidRDefault="00EF0974" w:rsidP="003766E5">
      <w:pPr>
        <w:rPr>
          <w:rFonts w:ascii="Alfabe Hv Bt" w:hAnsi="Alfabe Hv Bt" w:cs="Arial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lfabe Hv Bt" w:hAnsi="Alfabe Hv Bt" w:cs="Arial"/>
          <w:sz w:val="22"/>
          <w:szCs w:val="22"/>
        </w:rPr>
        <w:t>Sözünde durmak, …………… ve güvenilir olmak da temizliktir.</w:t>
      </w:r>
    </w:p>
    <w:p w:rsidR="00EF0974" w:rsidRDefault="00EF0974" w:rsidP="00E6182B">
      <w:pPr>
        <w:rPr>
          <w:rFonts w:ascii="Alfabe Hv Bt" w:hAnsi="Alfabe Hv Bt" w:cs="Arial"/>
          <w:sz w:val="22"/>
          <w:szCs w:val="22"/>
        </w:rPr>
      </w:pPr>
      <w:r w:rsidRPr="004E5D26">
        <w:rPr>
          <w:rFonts w:ascii="Wingdings" w:hAnsi="Wingdings" w:cs="Arial"/>
          <w:sz w:val="28"/>
          <w:szCs w:val="28"/>
        </w:rPr>
        <w:t>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lfabe Hv Bt" w:hAnsi="Alfabe Hv Bt" w:cs="Arial"/>
          <w:sz w:val="22"/>
          <w:szCs w:val="22"/>
        </w:rPr>
        <w:t xml:space="preserve">Temizlik, ……..……temizlik ve ……….…….temizlik </w:t>
      </w:r>
      <w:r>
        <w:rPr>
          <w:rFonts w:ascii="Alfabe Hv Bt Tur" w:hAnsi="Alfabe Hv Bt Tur" w:cs="Arial"/>
          <w:sz w:val="22"/>
          <w:szCs w:val="22"/>
        </w:rPr>
        <w:t>olmak üzere ikiye ayrılır.</w:t>
      </w:r>
    </w:p>
    <w:p w:rsidR="00EF0974" w:rsidRPr="00E6182B" w:rsidRDefault="00EF0974" w:rsidP="00B43A58">
      <w:pPr>
        <w:tabs>
          <w:tab w:val="left" w:pos="540"/>
        </w:tabs>
        <w:spacing w:line="480" w:lineRule="auto"/>
        <w:rPr>
          <w:rFonts w:ascii="Arial" w:hAnsi="Arial" w:cs="Arial"/>
          <w:b/>
          <w:sz w:val="6"/>
          <w:szCs w:val="6"/>
        </w:rPr>
      </w:pPr>
    </w:p>
    <w:p w:rsidR="00EF0974" w:rsidRPr="00AF2A70" w:rsidRDefault="00EF0974" w:rsidP="00B43A58">
      <w:pPr>
        <w:tabs>
          <w:tab w:val="left" w:pos="540"/>
        </w:tabs>
        <w:spacing w:line="480" w:lineRule="auto"/>
        <w:rPr>
          <w:rFonts w:ascii="Arial" w:hAnsi="Arial" w:cs="Arial"/>
          <w:b/>
          <w:sz w:val="22"/>
          <w:szCs w:val="22"/>
        </w:rPr>
      </w:pPr>
      <w:r w:rsidRPr="00B43A58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Aşağıdaki deyimleri anlamları ile eşleştiriniz (</w:t>
      </w:r>
      <w:r>
        <w:rPr>
          <w:rFonts w:ascii="Arial" w:hAnsi="Arial" w:cs="Arial"/>
          <w:b/>
          <w:sz w:val="22"/>
          <w:szCs w:val="22"/>
        </w:rPr>
        <w:t>8 Puan</w:t>
      </w:r>
      <w:r>
        <w:rPr>
          <w:rFonts w:ascii="Arial" w:hAnsi="Arial" w:cs="Arial"/>
          <w:sz w:val="22"/>
          <w:szCs w:val="22"/>
        </w:rPr>
        <w:t>)</w:t>
      </w:r>
    </w:p>
    <w:p w:rsidR="00EF0974" w:rsidRDefault="00EF0974" w:rsidP="00AF2A70">
      <w:pPr>
        <w:tabs>
          <w:tab w:val="left" w:pos="540"/>
        </w:tabs>
        <w:spacing w:line="480" w:lineRule="auto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63" type="#_x0000_t202" style="position:absolute;margin-left:237.5pt;margin-top:1.75pt;width:236pt;height:25.5pt;z-index:251661312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F0974" w:rsidRPr="00AF2A70" w:rsidRDefault="00EF0974" w:rsidP="00AF2A70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Hak edilerek kazanılan para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4" type="#_x0000_t202" style="position:absolute;margin-left:41.05pt;margin-top:1.75pt;width:149.95pt;height:25.5pt;z-index:25165721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EF0974" w:rsidRPr="00AF2A70" w:rsidRDefault="00EF0974" w:rsidP="00AF2A7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F2A70">
                    <w:rPr>
                      <w:rFonts w:ascii="Arial" w:hAnsi="Arial" w:cs="Arial"/>
                      <w:b/>
                    </w:rPr>
                    <w:t>Helâl süt emmiş</w:t>
                  </w:r>
                </w:p>
              </w:txbxContent>
            </v:textbox>
          </v:shape>
        </w:pict>
      </w:r>
    </w:p>
    <w:p w:rsidR="00EF0974" w:rsidRDefault="00EF0974" w:rsidP="00AF2A70">
      <w:pPr>
        <w:tabs>
          <w:tab w:val="left" w:pos="540"/>
        </w:tabs>
        <w:spacing w:line="480" w:lineRule="auto"/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65" type="#_x0000_t202" style="position:absolute;margin-left:237.5pt;margin-top:6.45pt;width:236pt;height:25.5pt;z-index:251662336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F0974" w:rsidRPr="00AF2A70" w:rsidRDefault="00EF0974" w:rsidP="00AF2A70">
                  <w:pPr>
                    <w:rPr>
                      <w:b/>
                    </w:rPr>
                  </w:pPr>
                  <w:r w:rsidRPr="00AF2A70">
                    <w:rPr>
                      <w:rFonts w:ascii="Arial" w:hAnsi="Arial" w:cs="Arial"/>
                      <w:b/>
                    </w:rPr>
                    <w:t>Geçen hakkını, emeğini bağışlamak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6" type="#_x0000_t202" style="position:absolute;margin-left:41.05pt;margin-top:6.45pt;width:149.95pt;height:25.5pt;z-index:25165824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EF0974" w:rsidRPr="00AF2A70" w:rsidRDefault="00EF0974" w:rsidP="00AF2A70">
                  <w:pPr>
                    <w:jc w:val="center"/>
                    <w:rPr>
                      <w:b/>
                    </w:rPr>
                  </w:pPr>
                  <w:r w:rsidRPr="00AF2A70">
                    <w:rPr>
                      <w:rFonts w:ascii="Arial" w:hAnsi="Arial" w:cs="Arial"/>
                      <w:b/>
                    </w:rPr>
                    <w:t>Helal olsun</w:t>
                  </w:r>
                </w:p>
              </w:txbxContent>
            </v:textbox>
          </v:shape>
        </w:pict>
      </w:r>
    </w:p>
    <w:p w:rsidR="00EF0974" w:rsidRDefault="00EF0974" w:rsidP="00AF2A70">
      <w:pPr>
        <w:tabs>
          <w:tab w:val="left" w:pos="540"/>
        </w:tabs>
        <w:spacing w:line="480" w:lineRule="auto"/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shape id="_x0000_s1067" type="#_x0000_t202" style="position:absolute;margin-left:237.5pt;margin-top:11.15pt;width:236pt;height:25.5pt;z-index:251663360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F0974" w:rsidRPr="00AF2A70" w:rsidRDefault="00EF0974" w:rsidP="00AF2A70">
                  <w:pPr>
                    <w:tabs>
                      <w:tab w:val="left" w:pos="540"/>
                      <w:tab w:val="left" w:pos="4500"/>
                    </w:tabs>
                    <w:rPr>
                      <w:rFonts w:ascii="Arial" w:hAnsi="Arial" w:cs="Arial"/>
                      <w:b/>
                    </w:rPr>
                  </w:pPr>
                  <w:r w:rsidRPr="00AF2A70">
                    <w:rPr>
                      <w:rFonts w:ascii="Arial" w:hAnsi="Arial" w:cs="Arial"/>
                      <w:b/>
                    </w:rPr>
                    <w:t>İyi huylu, doğru yoldan sapmayan</w:t>
                  </w:r>
                </w:p>
                <w:p w:rsidR="00EF0974" w:rsidRPr="00AF2A70" w:rsidRDefault="00EF0974" w:rsidP="00AF2A70"/>
              </w:txbxContent>
            </v:textbox>
          </v:shape>
        </w:pict>
      </w:r>
      <w:r>
        <w:rPr>
          <w:noProof/>
        </w:rPr>
        <w:pict>
          <v:shape id="_x0000_s1068" type="#_x0000_t202" style="position:absolute;margin-left:41.05pt;margin-top:11.15pt;width:149.95pt;height:25.5pt;z-index:251659264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EF0974" w:rsidRPr="00AF2A70" w:rsidRDefault="00EF0974" w:rsidP="00AF2A7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Helal kazanç</w:t>
                  </w:r>
                </w:p>
              </w:txbxContent>
            </v:textbox>
          </v:shape>
        </w:pict>
      </w:r>
    </w:p>
    <w:p w:rsidR="00EF0974" w:rsidRDefault="00EF0974" w:rsidP="00AF2A70">
      <w:pPr>
        <w:tabs>
          <w:tab w:val="left" w:pos="540"/>
        </w:tabs>
        <w:spacing w:line="480" w:lineRule="auto"/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shape id="_x0000_s1069" type="#_x0000_t202" style="position:absolute;margin-left:237.5pt;margin-top:15.85pt;width:236pt;height:25.5pt;z-index:251664384" strokecolor="#c2d69b" strokeweight="1pt">
            <v:fill color2="#d6e3bc" focusposition="1" focussize="" focus="100%" type="gradient"/>
            <v:shadow on="t" type="perspective" color="#4e6128" opacity=".5" offset="1pt" offset2="-3pt"/>
            <v:textbox>
              <w:txbxContent>
                <w:p w:rsidR="00EF0974" w:rsidRPr="00AF2A70" w:rsidRDefault="00EF0974" w:rsidP="00AF2A70">
                  <w:pPr>
                    <w:rPr>
                      <w:b/>
                    </w:rPr>
                  </w:pPr>
                  <w:r w:rsidRPr="00AF2A70">
                    <w:rPr>
                      <w:rFonts w:ascii="Arial" w:hAnsi="Arial" w:cs="Arial"/>
                      <w:b/>
                    </w:rPr>
                    <w:t>Aferin, takdire değer iş yapmak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0" type="#_x0000_t202" style="position:absolute;margin-left:41.05pt;margin-top:15.85pt;width:149.95pt;height:25.5pt;z-index:251660288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EF0974" w:rsidRPr="00AF2A70" w:rsidRDefault="00EF0974" w:rsidP="00AF2A7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Hakkını helal etmek</w:t>
                  </w:r>
                </w:p>
              </w:txbxContent>
            </v:textbox>
          </v:shape>
        </w:pict>
      </w:r>
    </w:p>
    <w:p w:rsidR="00EF0974" w:rsidRDefault="00EF0974" w:rsidP="00AF2A70">
      <w:pPr>
        <w:tabs>
          <w:tab w:val="left" w:pos="540"/>
        </w:tabs>
        <w:spacing w:line="480" w:lineRule="auto"/>
        <w:rPr>
          <w:rFonts w:ascii="Arial" w:hAnsi="Arial" w:cs="Arial"/>
          <w:b/>
          <w:sz w:val="22"/>
          <w:szCs w:val="22"/>
        </w:rPr>
      </w:pPr>
    </w:p>
    <w:p w:rsidR="00EF0974" w:rsidRPr="00B43A58" w:rsidRDefault="00EF0974" w:rsidP="004E5D26">
      <w:pPr>
        <w:tabs>
          <w:tab w:val="num" w:pos="1429"/>
          <w:tab w:val="left" w:pos="4320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noProof/>
        </w:rPr>
        <w:pict>
          <v:shape id="_x0000_s1071" type="#_x0000_t202" style="position:absolute;margin-left:-.05pt;margin-top:15.65pt;width:504.6pt;height:84pt;z-index:251665408">
            <v:textbox>
              <w:txbxContent>
                <w:p w:rsidR="00EF0974" w:rsidRDefault="00EF0974" w:rsidP="00B43A58">
                  <w:pPr>
                    <w:tabs>
                      <w:tab w:val="num" w:pos="1429"/>
                      <w:tab w:val="left" w:pos="4320"/>
                    </w:tabs>
                    <w:spacing w:line="360" w:lineRule="auto"/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</w:pPr>
                  <w:r w:rsidRPr="001B229C"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 xml:space="preserve">Elhamdü </w:t>
                  </w:r>
                  <w:r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>………….</w:t>
                  </w:r>
                  <w:r w:rsidRPr="001B229C"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 xml:space="preserve"> rabbil’alemin. Errahmânir’rahim. </w:t>
                  </w:r>
                  <w:r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 xml:space="preserve"> …………..</w:t>
                  </w:r>
                  <w:r w:rsidRPr="001B229C"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 xml:space="preserve"> yevmiddin. </w:t>
                  </w:r>
                </w:p>
                <w:p w:rsidR="00EF0974" w:rsidRDefault="00EF0974" w:rsidP="00B43A58">
                  <w:pPr>
                    <w:tabs>
                      <w:tab w:val="num" w:pos="1429"/>
                      <w:tab w:val="left" w:pos="4320"/>
                    </w:tabs>
                    <w:spacing w:line="360" w:lineRule="auto"/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</w:pPr>
                  <w:r w:rsidRPr="001B229C"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 xml:space="preserve">İyyâke na’budü ve iyyâke neste’în, İhdinessırâtel </w:t>
                  </w:r>
                  <w:r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>…………</w:t>
                  </w:r>
                  <w:r w:rsidRPr="001B229C"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>. Sırâtellezine en’amte aleyhim</w:t>
                  </w:r>
                  <w:r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>,</w:t>
                  </w:r>
                  <w:r w:rsidRPr="001B229C"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>g</w:t>
                  </w:r>
                  <w:r w:rsidRPr="001B229C"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 xml:space="preserve">ayrilmağdûbi </w:t>
                  </w:r>
                  <w:r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>……………</w:t>
                  </w:r>
                  <w:r w:rsidRPr="001B229C"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 xml:space="preserve"> ve leddâllîn.</w:t>
                  </w:r>
                  <w:r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  <w:t xml:space="preserve"> Amin.</w:t>
                  </w:r>
                </w:p>
                <w:p w:rsidR="00EF0974" w:rsidRDefault="00EF0974" w:rsidP="00B43A58">
                  <w:pPr>
                    <w:tabs>
                      <w:tab w:val="num" w:pos="1429"/>
                      <w:tab w:val="left" w:pos="4320"/>
                    </w:tabs>
                    <w:spacing w:line="360" w:lineRule="auto"/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</w:pPr>
                </w:p>
                <w:p w:rsidR="00EF0974" w:rsidRDefault="00EF0974" w:rsidP="00B43A58">
                  <w:pPr>
                    <w:tabs>
                      <w:tab w:val="num" w:pos="1429"/>
                      <w:tab w:val="left" w:pos="4320"/>
                    </w:tabs>
                    <w:spacing w:line="360" w:lineRule="auto"/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</w:pPr>
                </w:p>
                <w:p w:rsidR="00EF0974" w:rsidRDefault="00EF0974" w:rsidP="00B43A58">
                  <w:pPr>
                    <w:tabs>
                      <w:tab w:val="num" w:pos="1429"/>
                      <w:tab w:val="left" w:pos="4320"/>
                    </w:tabs>
                    <w:spacing w:line="360" w:lineRule="auto"/>
                    <w:rPr>
                      <w:rFonts w:ascii="Maiandra GD" w:hAnsi="Maiandra GD"/>
                      <w:color w:val="000000"/>
                      <w:sz w:val="28"/>
                      <w:szCs w:val="28"/>
                    </w:rPr>
                  </w:pPr>
                </w:p>
                <w:p w:rsidR="00EF0974" w:rsidRDefault="00EF0974"/>
              </w:txbxContent>
            </v:textbox>
          </v:shape>
        </w:pict>
      </w:r>
      <w:r>
        <w:rPr>
          <w:rFonts w:ascii="Arial" w:hAnsi="Arial" w:cs="Arial"/>
          <w:color w:val="000000"/>
          <w:sz w:val="22"/>
          <w:szCs w:val="22"/>
        </w:rPr>
        <w:t>4. Fatiha Suresinde eksik bırakılan yerleri tamamlayınız. (</w:t>
      </w:r>
      <w:r w:rsidRPr="00E6182B">
        <w:rPr>
          <w:rFonts w:ascii="Arial" w:hAnsi="Arial" w:cs="Arial"/>
          <w:b/>
          <w:color w:val="000000"/>
          <w:sz w:val="22"/>
          <w:szCs w:val="22"/>
        </w:rPr>
        <w:t>16 Puan</w:t>
      </w:r>
      <w:r>
        <w:rPr>
          <w:rFonts w:ascii="Arial" w:hAnsi="Arial" w:cs="Arial"/>
          <w:color w:val="000000"/>
          <w:sz w:val="22"/>
          <w:szCs w:val="22"/>
        </w:rPr>
        <w:t>)</w:t>
      </w:r>
    </w:p>
    <w:p w:rsidR="00EF0974" w:rsidRDefault="00EF0974" w:rsidP="004E5D26">
      <w:pPr>
        <w:tabs>
          <w:tab w:val="num" w:pos="1429"/>
          <w:tab w:val="left" w:pos="4320"/>
        </w:tabs>
        <w:spacing w:line="360" w:lineRule="auto"/>
        <w:rPr>
          <w:rFonts w:ascii="Maiandra GD" w:hAnsi="Maiandra GD"/>
          <w:color w:val="000000"/>
          <w:sz w:val="28"/>
          <w:szCs w:val="28"/>
        </w:rPr>
      </w:pPr>
    </w:p>
    <w:p w:rsidR="00EF0974" w:rsidRDefault="00EF0974" w:rsidP="004E5D26">
      <w:pPr>
        <w:tabs>
          <w:tab w:val="num" w:pos="1429"/>
          <w:tab w:val="left" w:pos="4320"/>
        </w:tabs>
        <w:spacing w:line="360" w:lineRule="auto"/>
        <w:rPr>
          <w:rFonts w:ascii="Maiandra GD" w:hAnsi="Maiandra GD"/>
          <w:color w:val="000000"/>
          <w:sz w:val="28"/>
          <w:szCs w:val="28"/>
        </w:rPr>
      </w:pPr>
    </w:p>
    <w:p w:rsidR="00EF0974" w:rsidRDefault="00EF0974" w:rsidP="004E5D26">
      <w:pPr>
        <w:tabs>
          <w:tab w:val="num" w:pos="1429"/>
          <w:tab w:val="left" w:pos="4320"/>
        </w:tabs>
        <w:spacing w:line="360" w:lineRule="auto"/>
        <w:rPr>
          <w:rFonts w:ascii="Maiandra GD" w:hAnsi="Maiandra GD"/>
          <w:color w:val="000000"/>
          <w:sz w:val="28"/>
          <w:szCs w:val="28"/>
        </w:rPr>
      </w:pPr>
    </w:p>
    <w:p w:rsidR="00EF0974" w:rsidRDefault="00EF0974" w:rsidP="00E6182B">
      <w:pPr>
        <w:spacing w:line="360" w:lineRule="auto"/>
        <w:ind w:left="357"/>
        <w:rPr>
          <w:rFonts w:ascii="Arial" w:hAnsi="Arial" w:cs="Arial"/>
          <w:color w:val="000000"/>
        </w:rPr>
        <w:sectPr w:rsidR="00EF0974" w:rsidSect="004E5D26">
          <w:pgSz w:w="11906" w:h="16838"/>
          <w:pgMar w:top="709" w:right="707" w:bottom="709" w:left="709" w:header="708" w:footer="708" w:gutter="0"/>
          <w:cols w:space="708"/>
          <w:docGrid w:linePitch="360"/>
        </w:sect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noProof/>
        </w:rPr>
        <w:pict>
          <v:shape id="_x0000_s1072" type="#_x0000_t202" style="position:absolute;margin-left:263.35pt;margin-top:-8.45pt;width:270pt;height:790.2pt;z-index:251667456">
            <v:textbox>
              <w:txbxContent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>11</w:t>
                  </w:r>
                  <w:r w:rsidRPr="00A83F19"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>.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 xml:space="preserve"> </w:t>
                  </w:r>
                  <w:r w:rsidRPr="00A83F19"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 xml:space="preserve">Bize iyilik yapan birine teşekkür ederiz. Bize sayamayacağımız kadar çok nimet veren Yüce Rabbimiz bunca nimet karşılığında bizden ne istemektedir? </w:t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A) Çalışmamızı istemektedir.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 xml:space="preserve">B) Hiçbir şey çünkü Allahın hiçbir şeye ihtiyacı yoktur. </w:t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C) Şükretmemizi istemektedir.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D) Kötülük yapanlara iyilik yapmamızı istememektedir.</w:t>
                  </w:r>
                </w:p>
                <w:p w:rsidR="00EF0974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 xml:space="preserve">12. Peygamber Efendimiz “Aranızda selamı yayın.” Buyurmuştur. Bu hadisten yola çıkarak hangisi söylenebilir? </w:t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A) Birbirimizi sevmeliyiz.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B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) Birbirimize iyi davranmalıyız.</w:t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C) Selamlaşmak, aramızda sevgiyi arttırır.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D) Tanımadıklarımıza selam vermemeliyiz.</w:t>
                  </w:r>
                </w:p>
                <w:p w:rsidR="00EF0974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3766E5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</w:pPr>
                  <w:r w:rsidRPr="003766E5"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 xml:space="preserve">13. Aşağıdakilerden hangisi yanlıştır? </w:t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 xml:space="preserve">A) Allah temiz insanları sever. 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B) Temiz olan her yerde ibadet edebiliriz.</w:t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 xml:space="preserve">C) Allah’ın verdiği nimetlere şükretmeliyiz.          </w:t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D) Küfürlü konuşmaktan bir şey olmaz.</w:t>
                  </w:r>
                </w:p>
                <w:p w:rsidR="00EF0974" w:rsidRPr="00A83F19" w:rsidRDefault="00EF0974" w:rsidP="00EA52F3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</w:p>
                <w:p w:rsidR="00EF0974" w:rsidRPr="003766E5" w:rsidRDefault="00EF0974" w:rsidP="00EA52F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766E5">
                    <w:rPr>
                      <w:rFonts w:ascii="Arial" w:hAnsi="Arial" w:cs="Arial"/>
                      <w:b/>
                      <w:sz w:val="22"/>
                      <w:szCs w:val="22"/>
                    </w:rPr>
                    <w:t>14. Aşağıdakilerden hangisi dinin öğütlerinden değildir?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A) Din, sevgi ve saygıyı öğütler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B) Din, insanlara karşı bencilliği öğütler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C) Din, yardımlaşmayı ve dayanışmayı öğütler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D) Din, insana güzel ahlaklı olmayı öğütler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0F6209" w:rsidRDefault="00EF0974" w:rsidP="00EA52F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0F620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15. Hangi seçenekte aile ile ilgili </w:t>
                  </w:r>
                  <w:r w:rsidRPr="000F6209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</w:rPr>
                    <w:t>yanlış</w:t>
                  </w:r>
                  <w:r w:rsidRPr="000F620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bilgi verilmiştir?     </w:t>
                  </w:r>
                </w:p>
                <w:p w:rsidR="00EF0974" w:rsidRPr="00A83F19" w:rsidRDefault="00EF0974" w:rsidP="00EA52F3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) Ailelerde herkes birbirini anlamaya çalışmalıdır.</w:t>
                  </w:r>
                </w:p>
                <w:p w:rsidR="00EF0974" w:rsidRPr="00A83F19" w:rsidRDefault="00EF0974" w:rsidP="00EA52F3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B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) Kardeşler arasında geçimsizlik olmalıdır. </w:t>
                  </w:r>
                </w:p>
                <w:p w:rsidR="00EF0974" w:rsidRPr="00A83F19" w:rsidRDefault="00EF0974" w:rsidP="00EA52F3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) Ailelerde karşılıklı sevgi ve saygı olmalıdır.   </w:t>
                  </w:r>
                </w:p>
                <w:p w:rsidR="00EF0974" w:rsidRPr="00A83F19" w:rsidRDefault="00EF0974" w:rsidP="00EA52F3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D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) Anne ve babalar çocuklarının iyi davranmasını öğütler.</w:t>
                  </w:r>
                </w:p>
                <w:p w:rsidR="00EF0974" w:rsidRDefault="00EF0974" w:rsidP="00EA52F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EF0974" w:rsidRPr="000F6209" w:rsidRDefault="00EF0974" w:rsidP="00EA52F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0F6209">
                    <w:rPr>
                      <w:rFonts w:ascii="Arial" w:hAnsi="Arial" w:cs="Arial"/>
                      <w:b/>
                      <w:sz w:val="22"/>
                      <w:szCs w:val="22"/>
                    </w:rPr>
                    <w:t>16. Aşağıdakilerden hangisi bir yolculuğa çıkarken geride kalanlara söylediğimiz bir sözdür?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A) 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Allah zihin açıklığı versin.                    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B) 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Allah ‘a emanet olun.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C) 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Allah yolunu açık etsin.                         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D) 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Allah rahmet eylesin.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0F6209" w:rsidRDefault="00EF0974" w:rsidP="00EA52F3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0F620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17. Aşağıdakilerden hangisi ahlâklı insanlara özgü bir davranış </w:t>
                  </w:r>
                  <w:r w:rsidRPr="000F6209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</w:rPr>
                    <w:t>olamaz</w:t>
                  </w:r>
                  <w:r w:rsidRPr="000F6209">
                    <w:rPr>
                      <w:rFonts w:ascii="Arial" w:hAnsi="Arial" w:cs="Arial"/>
                      <w:b/>
                      <w:sz w:val="22"/>
                      <w:szCs w:val="22"/>
                    </w:rPr>
                    <w:t>?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A) Hoşgörülü olmak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B) Yalan söylemek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C) Güzel sözler söylemek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D) Küçükleri sevmek</w:t>
                  </w:r>
                </w:p>
                <w:p w:rsidR="00EF0974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A83F19" w:rsidRDefault="00EF0974" w:rsidP="00E4599F">
                  <w:pPr>
                    <w:tabs>
                      <w:tab w:val="left" w:pos="5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18</w:t>
                  </w:r>
                  <w:r w:rsidRPr="00A83F19">
                    <w:rPr>
                      <w:rFonts w:ascii="Arial" w:hAnsi="Arial" w:cs="Arial"/>
                      <w:b/>
                      <w:sz w:val="22"/>
                      <w:szCs w:val="22"/>
                    </w:rPr>
                    <w:t>. Allah’ın bize verdiği nimetlere karşı teşekkürümüzü ifade eden sözcük hangisidir?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</w:p>
                <w:p w:rsidR="00EF0974" w:rsidRPr="00A83F19" w:rsidRDefault="00EF0974" w:rsidP="00E459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A) Ya Allah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  <w:t>B) Hayırlısı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EF0974" w:rsidRDefault="00EF0974" w:rsidP="00E4599F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C) Allah’a şükür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  <w:t>D) Maşallah</w:t>
                  </w:r>
                </w:p>
                <w:p w:rsidR="00EF0974" w:rsidRPr="00A83F19" w:rsidRDefault="00EF0974" w:rsidP="00EA52F3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B43A58" w:rsidRDefault="00EF0974" w:rsidP="00EA52F3">
                  <w:pPr>
                    <w:rPr>
                      <w:b/>
                      <w:i/>
                    </w:rPr>
                  </w:pPr>
                  <w:r w:rsidRPr="00B43A58">
                    <w:rPr>
                      <w:b/>
                      <w:i/>
                    </w:rPr>
                    <w:t xml:space="preserve">Test soruları </w:t>
                  </w:r>
                  <w:r>
                    <w:rPr>
                      <w:b/>
                      <w:i/>
                    </w:rPr>
                    <w:t>18x</w:t>
                  </w:r>
                  <w:r w:rsidRPr="00B43A58">
                    <w:rPr>
                      <w:b/>
                      <w:i/>
                    </w:rPr>
                    <w:t>3</w:t>
                  </w:r>
                  <w:r>
                    <w:rPr>
                      <w:b/>
                      <w:i/>
                    </w:rPr>
                    <w:t>= 54</w:t>
                  </w:r>
                  <w:r w:rsidRPr="00B43A58">
                    <w:rPr>
                      <w:b/>
                      <w:i/>
                    </w:rPr>
                    <w:t xml:space="preserve"> puandır. BAŞARILAR…</w:t>
                  </w:r>
                </w:p>
                <w:p w:rsidR="00EF0974" w:rsidRDefault="00EF0974"/>
              </w:txbxContent>
            </v:textbox>
          </v:shape>
        </w:pict>
      </w:r>
      <w:r>
        <w:rPr>
          <w:noProof/>
        </w:rPr>
        <w:pict>
          <v:shape id="_x0000_s1073" type="#_x0000_t202" style="position:absolute;margin-left:-6.65pt;margin-top:-8.45pt;width:270pt;height:790.2pt;z-index:251666432">
            <v:textbox>
              <w:txbxContent>
                <w:p w:rsidR="00EF0974" w:rsidRPr="00B94121" w:rsidRDefault="00EF0974" w:rsidP="00B9412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B94121">
                    <w:rPr>
                      <w:rFonts w:ascii="Arial" w:hAnsi="Arial" w:cs="Arial"/>
                      <w:b/>
                      <w:sz w:val="22"/>
                      <w:szCs w:val="22"/>
                    </w:rPr>
                    <w:t>1.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Pr="00B94121">
                    <w:rPr>
                      <w:rFonts w:ascii="Arial" w:hAnsi="Arial" w:cs="Arial"/>
                      <w:b/>
                      <w:sz w:val="22"/>
                      <w:szCs w:val="22"/>
                    </w:rPr>
                    <w:t>Aşağıdakilerden hangisi temiz olmanın sonuçlarından biri değildir?</w:t>
                  </w:r>
                </w:p>
                <w:p w:rsidR="00EF0974" w:rsidRDefault="00EF0974" w:rsidP="00B9412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</w:t>
                  </w:r>
                  <w:r w:rsidRPr="00B94121"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94121">
                    <w:rPr>
                      <w:rFonts w:ascii="Arial" w:hAnsi="Arial" w:cs="Arial"/>
                      <w:sz w:val="22"/>
                      <w:szCs w:val="22"/>
                    </w:rPr>
                    <w:t xml:space="preserve">İnsanlarla daha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sağlıklı ilişkiler kurabiliriz.</w:t>
                  </w:r>
                </w:p>
                <w:p w:rsidR="00EF0974" w:rsidRDefault="00EF0974" w:rsidP="00B9412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B</w:t>
                  </w:r>
                  <w:r w:rsidRPr="00B94121"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Sağlıklı bir yaşam süreriz.</w:t>
                  </w:r>
                </w:p>
                <w:p w:rsidR="00EF0974" w:rsidRDefault="00EF0974" w:rsidP="00B9412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</w:t>
                  </w:r>
                  <w:r w:rsidRPr="00B94121"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94121">
                    <w:rPr>
                      <w:rFonts w:ascii="Arial" w:hAnsi="Arial" w:cs="Arial"/>
                      <w:sz w:val="22"/>
                      <w:szCs w:val="22"/>
                    </w:rPr>
                    <w:t>Alla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h’ın sevgisini kazanmış oluruz.</w:t>
                  </w:r>
                </w:p>
                <w:p w:rsidR="00EF0974" w:rsidRDefault="00EF0974" w:rsidP="00B9412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D</w:t>
                  </w:r>
                  <w:r w:rsidRPr="00B94121"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B94121">
                    <w:rPr>
                      <w:rFonts w:ascii="Arial" w:hAnsi="Arial" w:cs="Arial"/>
                      <w:sz w:val="22"/>
                      <w:szCs w:val="22"/>
                    </w:rPr>
                    <w:t>İnsanlar tarafından dışlanırız.</w:t>
                  </w:r>
                </w:p>
                <w:p w:rsidR="00EF0974" w:rsidRDefault="00EF0974" w:rsidP="00B94121">
                  <w:pP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</w:p>
                <w:p w:rsidR="00EF0974" w:rsidRDefault="00EF0974" w:rsidP="00B94121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B94121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>2. Doğruluk ne demektir?</w:t>
                  </w:r>
                </w:p>
                <w:p w:rsidR="00EF0974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A) Kimseyi kandırmamak</w:t>
                  </w:r>
                  <w:r w:rsidRPr="005614B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EF0974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B</w:t>
                  </w:r>
                  <w:r w:rsidRPr="005614B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 Zayıf ve ince olma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k</w:t>
                  </w:r>
                  <w:r w:rsidRPr="005614B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EF0974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C</w:t>
                  </w:r>
                  <w:r w:rsidRPr="005614B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 B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aşkasının karşısında eğilmemek</w:t>
                  </w:r>
                </w:p>
                <w:p w:rsidR="00EF0974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D) Uzun boylu olmak</w:t>
                  </w:r>
                </w:p>
                <w:p w:rsidR="00EF0974" w:rsidRPr="005614B6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:rsidR="00EF0974" w:rsidRPr="00B94121" w:rsidRDefault="00EF0974" w:rsidP="00B94121">
                  <w:pPr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B94121"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  <w:t xml:space="preserve">3. Allah’ın kesinlikle yapmamızı yasakladığı iş ve davranışlara ne denir? </w:t>
                  </w:r>
                </w:p>
                <w:p w:rsidR="00EF0974" w:rsidRDefault="00EF0974" w:rsidP="00B94121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</w:t>
                  </w:r>
                  <w:r w:rsidRPr="005614B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) Helal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ab/>
                    <w:t>B</w:t>
                  </w:r>
                  <w:r w:rsidRPr="005614B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) Haram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             </w:t>
                  </w:r>
                </w:p>
                <w:p w:rsidR="00EF0974" w:rsidRPr="005614B6" w:rsidRDefault="00EF0974" w:rsidP="00B94121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C</w:t>
                  </w:r>
                  <w:r w:rsidRPr="005614B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) Farz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ab/>
                    <w:t>D</w:t>
                  </w:r>
                  <w:r w:rsidRPr="005614B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 Sevap</w:t>
                  </w:r>
                </w:p>
                <w:p w:rsidR="00EF0974" w:rsidRPr="005614B6" w:rsidRDefault="00EF0974" w:rsidP="00B94121">
                  <w:pP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</w:p>
                <w:p w:rsidR="00EF0974" w:rsidRPr="00E4599F" w:rsidRDefault="00EF0974" w:rsidP="00E4599F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E4599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4. Aşağıdakilerden hangisi ahlâklı insanlara özgü bir davranış </w:t>
                  </w:r>
                  <w:r w:rsidRPr="00E4599F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</w:rPr>
                    <w:t>olamaz</w:t>
                  </w:r>
                  <w:r w:rsidRPr="00E4599F">
                    <w:rPr>
                      <w:rFonts w:ascii="Arial" w:hAnsi="Arial" w:cs="Arial"/>
                      <w:b/>
                      <w:sz w:val="22"/>
                      <w:szCs w:val="22"/>
                    </w:rPr>
                    <w:t>?</w:t>
                  </w:r>
                </w:p>
                <w:p w:rsidR="00EF0974" w:rsidRPr="005614B6" w:rsidRDefault="00EF0974" w:rsidP="00E4599F">
                  <w:pPr>
                    <w:tabs>
                      <w:tab w:val="num" w:pos="1429"/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A) Hoşgörülü olmak             B</w:t>
                  </w:r>
                  <w:r w:rsidRPr="005614B6">
                    <w:rPr>
                      <w:rFonts w:ascii="Arial" w:hAnsi="Arial" w:cs="Arial"/>
                      <w:sz w:val="22"/>
                      <w:szCs w:val="22"/>
                    </w:rPr>
                    <w:t>) Yalan söylemek</w:t>
                  </w:r>
                  <w:r w:rsidRPr="005614B6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EF0974" w:rsidRPr="005614B6" w:rsidRDefault="00EF0974" w:rsidP="00E4599F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C</w:t>
                  </w:r>
                  <w:r w:rsidRPr="005614B6">
                    <w:rPr>
                      <w:rFonts w:ascii="Arial" w:hAnsi="Arial" w:cs="Arial"/>
                      <w:sz w:val="22"/>
                      <w:szCs w:val="22"/>
                    </w:rPr>
                    <w:t>) Güzel sözler söylemek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   D</w:t>
                  </w:r>
                  <w:r w:rsidRPr="005614B6">
                    <w:rPr>
                      <w:rFonts w:ascii="Arial" w:hAnsi="Arial" w:cs="Arial"/>
                      <w:sz w:val="22"/>
                      <w:szCs w:val="22"/>
                    </w:rPr>
                    <w:t>) Küçükleri sevmek</w:t>
                  </w:r>
                </w:p>
                <w:p w:rsidR="00EF0974" w:rsidRPr="005614B6" w:rsidRDefault="00EF0974" w:rsidP="00B9412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Default="00EF0974" w:rsidP="00E4599F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E4599F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5. Aşağıdakilerden hangisi temizlik türü açısından diğerlerinden farklıdır? </w:t>
                  </w:r>
                </w:p>
                <w:p w:rsidR="00EF0974" w:rsidRPr="00E4599F" w:rsidRDefault="00EF0974" w:rsidP="00E4599F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A) </w:t>
                  </w:r>
                  <w:r w:rsidRPr="005614B6">
                    <w:rPr>
                      <w:rFonts w:ascii="Arial" w:hAnsi="Arial" w:cs="Arial"/>
                      <w:sz w:val="22"/>
                      <w:szCs w:val="22"/>
                    </w:rPr>
                    <w:t>Elleri yıkamak</w:t>
                  </w:r>
                </w:p>
                <w:p w:rsidR="00EF0974" w:rsidRPr="005614B6" w:rsidRDefault="00EF0974" w:rsidP="00E4599F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B) </w:t>
                  </w:r>
                  <w:r w:rsidRPr="005614B6">
                    <w:rPr>
                      <w:rFonts w:ascii="Arial" w:hAnsi="Arial" w:cs="Arial"/>
                      <w:sz w:val="22"/>
                      <w:szCs w:val="22"/>
                    </w:rPr>
                    <w:t>Çevreyi temiz tutmak.</w:t>
                  </w:r>
                </w:p>
                <w:p w:rsidR="00EF0974" w:rsidRDefault="00EF0974" w:rsidP="00E4599F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C) </w:t>
                  </w:r>
                  <w:r w:rsidRPr="005614B6">
                    <w:rPr>
                      <w:rFonts w:ascii="Arial" w:hAnsi="Arial" w:cs="Arial"/>
                      <w:sz w:val="22"/>
                      <w:szCs w:val="22"/>
                    </w:rPr>
                    <w:t>Kötü sözlerden uzak durmak.</w:t>
                  </w:r>
                </w:p>
                <w:p w:rsidR="00EF0974" w:rsidRPr="005614B6" w:rsidRDefault="00EF0974" w:rsidP="00E4599F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D) </w:t>
                  </w:r>
                  <w:r w:rsidRPr="005614B6">
                    <w:rPr>
                      <w:rFonts w:ascii="Arial" w:hAnsi="Arial" w:cs="Arial"/>
                      <w:sz w:val="22"/>
                      <w:szCs w:val="22"/>
                    </w:rPr>
                    <w:t>Elbiseleri temiz tutmak</w:t>
                  </w:r>
                </w:p>
                <w:p w:rsidR="00EF0974" w:rsidRDefault="00EF0974" w:rsidP="00B9412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EF0974" w:rsidRPr="00A83F19" w:rsidRDefault="00EF0974" w:rsidP="00B9412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  <w:r w:rsidRPr="00A83F1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“Dürüstlük” ile ilgili olarak aşağıdakilerden hangisi yanlıştır</w:t>
                  </w:r>
                  <w:r w:rsidRPr="00A83F1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? </w:t>
                  </w:r>
                </w:p>
                <w:p w:rsidR="00EF0974" w:rsidRPr="00A83F19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A)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Dürüst kişilerden oluşan toplumlar, huzurlu ve mutlu olurlar.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B)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Dürüstlük, iç temizliğin bir göstergesidir.</w:t>
                  </w:r>
                </w:p>
                <w:p w:rsidR="00EF0974" w:rsidRPr="00A83F19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C)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Dürüst insanlar hem Allah hem de insanlar tarafından sevilir.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D)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Dürüst insanlar başarısız olurlar.</w:t>
                  </w:r>
                </w:p>
                <w:p w:rsidR="00EF0974" w:rsidRPr="00A83F19" w:rsidRDefault="00EF0974" w:rsidP="00B9412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A83F19" w:rsidRDefault="00EF0974" w:rsidP="00B9412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7</w:t>
                  </w:r>
                  <w:r w:rsidRPr="00A83F1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Bütün işlerimize ne ile başlamalıyız? </w:t>
                  </w:r>
                </w:p>
                <w:p w:rsidR="00EF0974" w:rsidRDefault="00EF0974" w:rsidP="00B9412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A)Besmele ile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  <w:t>B)Namazla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  <w:t xml:space="preserve">       </w:t>
                  </w:r>
                </w:p>
                <w:p w:rsidR="00EF0974" w:rsidRPr="00A83F19" w:rsidRDefault="00EF0974" w:rsidP="00B9412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C)Oruçla 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  <w:t xml:space="preserve">         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  <w:t>D)Selamla</w:t>
                  </w:r>
                </w:p>
                <w:p w:rsidR="00EF0974" w:rsidRPr="00A83F19" w:rsidRDefault="00EF0974" w:rsidP="00B94121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A83F19" w:rsidRDefault="00EF0974" w:rsidP="00B94121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8</w:t>
                  </w:r>
                  <w:r w:rsidRPr="00A83F1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Aşağıdakilerden hangisi okulda uymamız gereken bir temizlik kuralı </w:t>
                  </w:r>
                  <w:r w:rsidRPr="00A83F19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</w:rPr>
                    <w:t>değildir</w:t>
                  </w:r>
                  <w:r w:rsidRPr="00A83F19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? </w:t>
                  </w:r>
                </w:p>
                <w:p w:rsidR="00EF0974" w:rsidRPr="00A83F19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A) Yere çöp atmamak      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B94121">
                  <w:pPr>
                    <w:tabs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B) Sınıfı havalandırmak </w:t>
                  </w:r>
                </w:p>
                <w:p w:rsidR="00EF0974" w:rsidRPr="00A83F19" w:rsidRDefault="00EF0974" w:rsidP="00B94121">
                  <w:pPr>
                    <w:tabs>
                      <w:tab w:val="left" w:pos="360"/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 xml:space="preserve">C) Duvarları kirletmemek </w:t>
                  </w: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B94121">
                  <w:pPr>
                    <w:tabs>
                      <w:tab w:val="left" w:pos="360"/>
                      <w:tab w:val="left" w:pos="50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Fonts w:ascii="Arial" w:hAnsi="Arial" w:cs="Arial"/>
                      <w:sz w:val="22"/>
                      <w:szCs w:val="22"/>
                    </w:rPr>
                    <w:t>D) Yere çöp atanları uyarmamak</w:t>
                  </w:r>
                </w:p>
                <w:p w:rsidR="00EF0974" w:rsidRPr="00A83F19" w:rsidRDefault="00EF0974" w:rsidP="00B94121">
                  <w:pPr>
                    <w:tabs>
                      <w:tab w:val="left" w:pos="360"/>
                      <w:tab w:val="left" w:pos="4140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A83F19" w:rsidRDefault="00EF0974" w:rsidP="00E4599F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>9</w:t>
                  </w:r>
                  <w:r w:rsidRPr="00A83F19"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 xml:space="preserve">. Müslümanların ibadet ettikleri yere ne denir?  </w:t>
                  </w:r>
                </w:p>
                <w:p w:rsidR="00EF0974" w:rsidRPr="00A83F19" w:rsidRDefault="00EF0974" w:rsidP="00E4599F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 xml:space="preserve">A) Kilise         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 xml:space="preserve">B) Havra                                 </w:t>
                  </w:r>
                </w:p>
                <w:p w:rsidR="00EF0974" w:rsidRPr="00A83F19" w:rsidRDefault="00EF0974" w:rsidP="00E4599F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 xml:space="preserve">C) Mabet                      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  <w:t>D) Cami</w:t>
                  </w:r>
                </w:p>
                <w:p w:rsidR="00EF0974" w:rsidRDefault="00EF0974" w:rsidP="00E4599F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</w:pPr>
                </w:p>
                <w:p w:rsidR="00EF0974" w:rsidRPr="003D4182" w:rsidRDefault="00EF0974" w:rsidP="003D4182"/>
                <w:p w:rsidR="00EF0974" w:rsidRPr="00A83F19" w:rsidRDefault="00EF0974" w:rsidP="00E4599F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>10</w:t>
                  </w:r>
                  <w:r w:rsidRPr="00A83F19"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 xml:space="preserve">. Her hayırlı işe başlarken besmele ile başlamalıyız. Besmelenin anlamı nedir? </w:t>
                  </w:r>
                </w:p>
                <w:p w:rsidR="00EF0974" w:rsidRPr="00A83F19" w:rsidRDefault="00EF0974" w:rsidP="00E4599F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A) Ben tanıklık ederim ki Allah birdir.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</w:p>
                <w:p w:rsidR="00EF0974" w:rsidRPr="00A83F19" w:rsidRDefault="00EF0974" w:rsidP="00E4599F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B) Esirgeyen Bağışlayan Allah’ın adıyla başlarım.</w:t>
                  </w:r>
                </w:p>
                <w:p w:rsidR="00EF0974" w:rsidRPr="00A83F19" w:rsidRDefault="00EF0974" w:rsidP="00E4599F">
                  <w:pPr>
                    <w:pStyle w:val="Subtitle"/>
                    <w:spacing w:after="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C) Allah’a çok şükür.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  <w:t xml:space="preserve">           </w:t>
                  </w:r>
                </w:p>
                <w:p w:rsidR="00EF0974" w:rsidRPr="00A83F19" w:rsidRDefault="00EF0974" w:rsidP="00B94121">
                  <w:pPr>
                    <w:pStyle w:val="Subtitle"/>
                    <w:spacing w:after="24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>D) Şeytanın şerrinden Allah’a sığınırım.</w:t>
                  </w:r>
                </w:p>
                <w:p w:rsidR="00EF0974" w:rsidRDefault="00EF0974" w:rsidP="00B94121">
                  <w:pPr>
                    <w:spacing w:after="240"/>
                  </w:pPr>
                </w:p>
                <w:p w:rsidR="00EF0974" w:rsidRDefault="00EF0974" w:rsidP="00B94121">
                  <w:pPr>
                    <w:pStyle w:val="Subtitle"/>
                    <w:spacing w:after="240"/>
                    <w:jc w:val="left"/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>1</w:t>
                  </w:r>
                  <w:r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>0</w:t>
                  </w:r>
                  <w:r w:rsidRPr="00A83F19"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>. İçki içmek, kumar oynamak, arkadaşları</w:t>
                  </w:r>
                  <w:r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>-</w:t>
                  </w:r>
                  <w:r w:rsidRPr="00A83F19">
                    <w:rPr>
                      <w:rStyle w:val="Strong"/>
                      <w:rFonts w:ascii="Arial" w:hAnsi="Arial" w:cs="Arial"/>
                      <w:sz w:val="22"/>
                      <w:szCs w:val="22"/>
                    </w:rPr>
                    <w:t xml:space="preserve">mızla alay etmek, lakap takmak gibi dinimizce yasaklanan davranışlara ne ad verilir? </w:t>
                  </w:r>
                </w:p>
                <w:p w:rsidR="00EF0974" w:rsidRDefault="00EF0974" w:rsidP="00B94121">
                  <w:pPr>
                    <w:pStyle w:val="Subtitle"/>
                    <w:spacing w:after="240"/>
                    <w:jc w:val="left"/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 xml:space="preserve">A) Sevap    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  <w:t xml:space="preserve">B) Helal   </w:t>
                  </w:r>
                </w:p>
                <w:p w:rsidR="00EF0974" w:rsidRDefault="00EF0974" w:rsidP="00B94121">
                  <w:pPr>
                    <w:spacing w:after="240"/>
                  </w:pP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 xml:space="preserve">C) Günah     </w:t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</w:r>
                  <w:r w:rsidRPr="00A83F19">
                    <w:rPr>
                      <w:rStyle w:val="Strong"/>
                      <w:rFonts w:ascii="Arial" w:hAnsi="Arial" w:cs="Arial"/>
                      <w:b w:val="0"/>
                      <w:sz w:val="22"/>
                      <w:szCs w:val="22"/>
                    </w:rPr>
                    <w:tab/>
                    <w:t>D) Sembol</w:t>
                  </w:r>
                </w:p>
              </w:txbxContent>
            </v:textbox>
          </v:shape>
        </w:pict>
      </w: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Default="00EF0974" w:rsidP="00A83F19">
      <w:pPr>
        <w:rPr>
          <w:rFonts w:ascii="Arial" w:hAnsi="Arial" w:cs="Arial"/>
          <w:b/>
          <w:color w:val="000000"/>
          <w:sz w:val="22"/>
          <w:szCs w:val="22"/>
        </w:rPr>
      </w:pPr>
    </w:p>
    <w:p w:rsidR="00EF0974" w:rsidRPr="00A83F19" w:rsidRDefault="00EF0974" w:rsidP="00A83F19">
      <w:pPr>
        <w:rPr>
          <w:rFonts w:ascii="Arial" w:hAnsi="Arial" w:cs="Arial"/>
          <w:sz w:val="22"/>
          <w:szCs w:val="22"/>
        </w:rPr>
      </w:pPr>
    </w:p>
    <w:sectPr w:rsidR="00EF0974" w:rsidRPr="00A83F19" w:rsidSect="00CC1D2B">
      <w:type w:val="continuous"/>
      <w:pgSz w:w="11906" w:h="16838"/>
      <w:pgMar w:top="709" w:right="707" w:bottom="709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 Hv Bt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8579D"/>
    <w:multiLevelType w:val="hybridMultilevel"/>
    <w:tmpl w:val="F4DE8788"/>
    <w:lvl w:ilvl="0" w:tplc="E104DB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AC1C03"/>
    <w:multiLevelType w:val="hybridMultilevel"/>
    <w:tmpl w:val="CDD61006"/>
    <w:lvl w:ilvl="0" w:tplc="41222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cs="Times New Roman"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61A73BC"/>
    <w:multiLevelType w:val="hybridMultilevel"/>
    <w:tmpl w:val="8314338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D26"/>
    <w:rsid w:val="00032D79"/>
    <w:rsid w:val="0008212E"/>
    <w:rsid w:val="000C3C3C"/>
    <w:rsid w:val="000F6209"/>
    <w:rsid w:val="00161D10"/>
    <w:rsid w:val="001B229C"/>
    <w:rsid w:val="00223223"/>
    <w:rsid w:val="002352B2"/>
    <w:rsid w:val="002455B5"/>
    <w:rsid w:val="00371197"/>
    <w:rsid w:val="003766E5"/>
    <w:rsid w:val="00396BAE"/>
    <w:rsid w:val="003D4182"/>
    <w:rsid w:val="00403D1D"/>
    <w:rsid w:val="0040777E"/>
    <w:rsid w:val="00427C4A"/>
    <w:rsid w:val="004333E2"/>
    <w:rsid w:val="004531D8"/>
    <w:rsid w:val="00460DE5"/>
    <w:rsid w:val="00467469"/>
    <w:rsid w:val="004B0E7B"/>
    <w:rsid w:val="004D13F3"/>
    <w:rsid w:val="004E2A9D"/>
    <w:rsid w:val="004E5D26"/>
    <w:rsid w:val="004F4954"/>
    <w:rsid w:val="00533C67"/>
    <w:rsid w:val="005569AC"/>
    <w:rsid w:val="005614B6"/>
    <w:rsid w:val="005A0845"/>
    <w:rsid w:val="005D468B"/>
    <w:rsid w:val="006542FF"/>
    <w:rsid w:val="006A1319"/>
    <w:rsid w:val="0072561D"/>
    <w:rsid w:val="007F44C1"/>
    <w:rsid w:val="00822BB8"/>
    <w:rsid w:val="008D7468"/>
    <w:rsid w:val="00924BE3"/>
    <w:rsid w:val="00955882"/>
    <w:rsid w:val="00974285"/>
    <w:rsid w:val="00A16B61"/>
    <w:rsid w:val="00A57B08"/>
    <w:rsid w:val="00A83F19"/>
    <w:rsid w:val="00A93E19"/>
    <w:rsid w:val="00A96D68"/>
    <w:rsid w:val="00AD7258"/>
    <w:rsid w:val="00AF2A70"/>
    <w:rsid w:val="00B43A58"/>
    <w:rsid w:val="00B61AE1"/>
    <w:rsid w:val="00B94121"/>
    <w:rsid w:val="00BB1E53"/>
    <w:rsid w:val="00C161D2"/>
    <w:rsid w:val="00CA3A21"/>
    <w:rsid w:val="00CB3613"/>
    <w:rsid w:val="00CC1D2B"/>
    <w:rsid w:val="00D661AB"/>
    <w:rsid w:val="00E4599F"/>
    <w:rsid w:val="00E6182B"/>
    <w:rsid w:val="00EA3738"/>
    <w:rsid w:val="00EA52F3"/>
    <w:rsid w:val="00EF0974"/>
    <w:rsid w:val="00F63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D2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E5D26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CB3613"/>
    <w:rPr>
      <w:rFonts w:cs="Times New Roman"/>
      <w:b/>
      <w:bCs/>
    </w:rPr>
  </w:style>
  <w:style w:type="paragraph" w:styleId="Subtitle">
    <w:name w:val="Subtitle"/>
    <w:basedOn w:val="Normal"/>
    <w:next w:val="Normal"/>
    <w:link w:val="SubtitleChar"/>
    <w:uiPriority w:val="99"/>
    <w:qFormat/>
    <w:rsid w:val="00CB3613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B3613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2</Pages>
  <Words>285</Words>
  <Characters>1627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 HANIM</cp:lastModifiedBy>
  <cp:revision>21</cp:revision>
  <dcterms:created xsi:type="dcterms:W3CDTF">2010-12-31T19:28:00Z</dcterms:created>
  <dcterms:modified xsi:type="dcterms:W3CDTF">2011-11-20T13:57:00Z</dcterms:modified>
</cp:coreProperties>
</file>