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577" w:rsidRPr="002D2A6C" w:rsidRDefault="000C1577" w:rsidP="008C6D54">
      <w:pPr>
        <w:tabs>
          <w:tab w:val="center" w:pos="5669"/>
        </w:tabs>
        <w:jc w:val="center"/>
        <w:rPr>
          <w:b/>
          <w:i/>
        </w:rPr>
      </w:pPr>
      <w:r w:rsidRPr="002D2A6C">
        <w:rPr>
          <w:b/>
          <w:i/>
        </w:rPr>
        <w:t>2011–2012 EĞİTİM ÖĞRETİM YILI A.FAZIL AĞANOĞLU İLKÖĞRETİM OKULU</w:t>
      </w:r>
    </w:p>
    <w:p w:rsidR="000C1577" w:rsidRPr="002D2A6C" w:rsidRDefault="000C1577" w:rsidP="008C6D54">
      <w:pPr>
        <w:suppressLineNumbers/>
        <w:ind w:left="-540"/>
        <w:jc w:val="center"/>
        <w:rPr>
          <w:b/>
          <w:i/>
        </w:rPr>
      </w:pPr>
      <w:r w:rsidRPr="002D2A6C">
        <w:rPr>
          <w:b/>
          <w:i/>
        </w:rPr>
        <w:t>4.  SINIFLAR MATEMATİK DERSİ I. DÖNEM II. YAZILISI SORULARI</w:t>
      </w:r>
    </w:p>
    <w:p w:rsidR="000C1577" w:rsidRPr="002D2A6C" w:rsidRDefault="000C1577" w:rsidP="008C6D54">
      <w:pPr>
        <w:rPr>
          <w:b/>
          <w:i/>
        </w:rPr>
      </w:pPr>
    </w:p>
    <w:p w:rsidR="000C1577" w:rsidRPr="002D2A6C" w:rsidRDefault="000C1577" w:rsidP="008C6D54">
      <w:pPr>
        <w:rPr>
          <w:b/>
          <w:i/>
        </w:rPr>
      </w:pPr>
      <w:r w:rsidRPr="002D2A6C">
        <w:rPr>
          <w:b/>
          <w:i/>
        </w:rPr>
        <w:t xml:space="preserve">Adı  Soyadı:……………………….                  </w:t>
      </w:r>
      <w:r w:rsidRPr="002D2A6C">
        <w:rPr>
          <w:b/>
          <w:i/>
        </w:rPr>
        <w:tab/>
      </w:r>
      <w:r w:rsidRPr="002D2A6C">
        <w:rPr>
          <w:b/>
          <w:i/>
        </w:rPr>
        <w:tab/>
      </w:r>
      <w:r w:rsidRPr="002D2A6C">
        <w:rPr>
          <w:b/>
          <w:i/>
        </w:rPr>
        <w:tab/>
        <w:t>Tarih           : …/12/2011</w:t>
      </w:r>
    </w:p>
    <w:p w:rsidR="000C1577" w:rsidRDefault="000C1577" w:rsidP="008C6D54">
      <w:pPr>
        <w:rPr>
          <w:b/>
          <w:i/>
        </w:rPr>
      </w:pPr>
      <w:r w:rsidRPr="002D2A6C">
        <w:rPr>
          <w:b/>
          <w:i/>
        </w:rPr>
        <w:t xml:space="preserve">  </w:t>
      </w:r>
    </w:p>
    <w:p w:rsidR="000C1577" w:rsidRPr="0046299D" w:rsidRDefault="000C1577" w:rsidP="0046299D">
      <w:pPr>
        <w:rPr>
          <w:b/>
          <w:i/>
        </w:rPr>
      </w:pPr>
      <w:r>
        <w:rPr>
          <w:b/>
          <w:i/>
        </w:rPr>
        <w:t>1.</w:t>
      </w:r>
      <w:r w:rsidRPr="0046299D">
        <w:rPr>
          <w:b/>
          <w:i/>
        </w:rPr>
        <w:t xml:space="preserve">BÖLÜM  </w:t>
      </w:r>
      <w:hyperlink r:id="rId5" w:history="1">
        <w:r>
          <w:rPr>
            <w:rStyle w:val="Hyperlink"/>
            <w:sz w:val="22"/>
            <w:szCs w:val="22"/>
          </w:rPr>
          <w:t>www.sorubak.com</w:t>
        </w:r>
      </w:hyperlink>
    </w:p>
    <w:p w:rsidR="000C1577" w:rsidRPr="0046299D" w:rsidRDefault="000C1577" w:rsidP="0046299D">
      <w:pPr>
        <w:pStyle w:val="ListParagraph"/>
        <w:rPr>
          <w:b/>
          <w:i/>
        </w:rPr>
      </w:pPr>
      <w:r>
        <w:rPr>
          <w:b/>
          <w:i/>
        </w:rPr>
        <w:t>Aşağıdaki soruları cevaplayınız.</w:t>
      </w:r>
      <w:r w:rsidRPr="0046299D">
        <w:rPr>
          <w:b/>
          <w:i/>
        </w:rPr>
        <w:t xml:space="preserve">                                                          </w:t>
      </w:r>
    </w:p>
    <w:p w:rsidR="000C1577" w:rsidRPr="002D2A6C" w:rsidRDefault="000C1577" w:rsidP="002D2A6C">
      <w:r w:rsidRPr="002D2A6C">
        <w:rPr>
          <w:b/>
        </w:rPr>
        <w:t>1. )</w:t>
      </w:r>
      <w:r w:rsidRPr="002D2A6C">
        <w:t xml:space="preserve">  Aşağıdaki sayının </w:t>
      </w:r>
      <w:r w:rsidRPr="002D2A6C">
        <w:rPr>
          <w:b/>
          <w:u w:val="single"/>
        </w:rPr>
        <w:t>bölük ve basamak</w:t>
      </w:r>
      <w:r w:rsidRPr="002D2A6C">
        <w:t xml:space="preserve"> isimlerini tabloya yazınız. Sayının okunuşunu altına yazınız</w:t>
      </w:r>
      <w:r>
        <w:t xml:space="preserve">. </w:t>
      </w:r>
      <w:r w:rsidRPr="002D2A6C">
        <w:t>(10 Puan)</w:t>
      </w:r>
    </w:p>
    <w:p w:rsidR="000C1577" w:rsidRDefault="000C1577" w:rsidP="008C5546"/>
    <w:p w:rsidR="000C1577" w:rsidRPr="002D2A6C" w:rsidRDefault="000C1577" w:rsidP="008C5546"/>
    <w:tbl>
      <w:tblPr>
        <w:tblW w:w="9978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69"/>
        <w:gridCol w:w="1637"/>
        <w:gridCol w:w="1581"/>
        <w:gridCol w:w="1626"/>
        <w:gridCol w:w="1827"/>
        <w:gridCol w:w="1838"/>
      </w:tblGrid>
      <w:tr w:rsidR="000C1577" w:rsidRPr="002D2A6C" w:rsidTr="00D821F8">
        <w:trPr>
          <w:trHeight w:val="327"/>
        </w:trPr>
        <w:tc>
          <w:tcPr>
            <w:tcW w:w="4687" w:type="dxa"/>
            <w:gridSpan w:val="3"/>
          </w:tcPr>
          <w:p w:rsidR="000C1577" w:rsidRPr="002D2A6C" w:rsidRDefault="000C1577" w:rsidP="00D821F8"/>
        </w:tc>
        <w:tc>
          <w:tcPr>
            <w:tcW w:w="5291" w:type="dxa"/>
            <w:gridSpan w:val="3"/>
          </w:tcPr>
          <w:p w:rsidR="000C1577" w:rsidRPr="002D2A6C" w:rsidRDefault="000C1577" w:rsidP="00D821F8"/>
        </w:tc>
      </w:tr>
      <w:tr w:rsidR="000C1577" w:rsidRPr="002D2A6C" w:rsidTr="00D821F8">
        <w:trPr>
          <w:trHeight w:val="390"/>
        </w:trPr>
        <w:tc>
          <w:tcPr>
            <w:tcW w:w="1469" w:type="dxa"/>
          </w:tcPr>
          <w:p w:rsidR="000C1577" w:rsidRPr="002D2A6C" w:rsidRDefault="000C1577" w:rsidP="00D821F8"/>
        </w:tc>
        <w:tc>
          <w:tcPr>
            <w:tcW w:w="1637" w:type="dxa"/>
          </w:tcPr>
          <w:p w:rsidR="000C1577" w:rsidRPr="002D2A6C" w:rsidRDefault="000C1577" w:rsidP="00D821F8"/>
        </w:tc>
        <w:tc>
          <w:tcPr>
            <w:tcW w:w="1581" w:type="dxa"/>
          </w:tcPr>
          <w:p w:rsidR="000C1577" w:rsidRPr="002D2A6C" w:rsidRDefault="000C1577" w:rsidP="00D821F8"/>
        </w:tc>
        <w:tc>
          <w:tcPr>
            <w:tcW w:w="1626" w:type="dxa"/>
          </w:tcPr>
          <w:p w:rsidR="000C1577" w:rsidRPr="002D2A6C" w:rsidRDefault="000C1577" w:rsidP="00D821F8"/>
        </w:tc>
        <w:tc>
          <w:tcPr>
            <w:tcW w:w="1827" w:type="dxa"/>
          </w:tcPr>
          <w:p w:rsidR="000C1577" w:rsidRPr="002D2A6C" w:rsidRDefault="000C1577" w:rsidP="00D821F8"/>
        </w:tc>
        <w:tc>
          <w:tcPr>
            <w:tcW w:w="1838" w:type="dxa"/>
          </w:tcPr>
          <w:p w:rsidR="000C1577" w:rsidRPr="002D2A6C" w:rsidRDefault="000C1577" w:rsidP="00D821F8"/>
        </w:tc>
      </w:tr>
      <w:tr w:rsidR="000C1577" w:rsidRPr="002D2A6C" w:rsidTr="00D821F8">
        <w:trPr>
          <w:trHeight w:val="368"/>
        </w:trPr>
        <w:tc>
          <w:tcPr>
            <w:tcW w:w="1469" w:type="dxa"/>
          </w:tcPr>
          <w:p w:rsidR="000C1577" w:rsidRPr="002D2A6C" w:rsidRDefault="000C1577" w:rsidP="00D821F8">
            <w:pPr>
              <w:rPr>
                <w:bCs/>
              </w:rPr>
            </w:pPr>
            <w:r w:rsidRPr="002D2A6C">
              <w:rPr>
                <w:bCs/>
              </w:rPr>
              <w:t xml:space="preserve">   5</w:t>
            </w:r>
          </w:p>
        </w:tc>
        <w:tc>
          <w:tcPr>
            <w:tcW w:w="1637" w:type="dxa"/>
          </w:tcPr>
          <w:p w:rsidR="000C1577" w:rsidRPr="002D2A6C" w:rsidRDefault="000C1577" w:rsidP="00D821F8">
            <w:pPr>
              <w:rPr>
                <w:bCs/>
              </w:rPr>
            </w:pPr>
            <w:r w:rsidRPr="002D2A6C">
              <w:rPr>
                <w:bCs/>
              </w:rPr>
              <w:t xml:space="preserve">       6</w:t>
            </w:r>
          </w:p>
        </w:tc>
        <w:tc>
          <w:tcPr>
            <w:tcW w:w="1581" w:type="dxa"/>
          </w:tcPr>
          <w:p w:rsidR="000C1577" w:rsidRPr="002D2A6C" w:rsidRDefault="000C1577" w:rsidP="00D821F8">
            <w:pPr>
              <w:rPr>
                <w:bCs/>
              </w:rPr>
            </w:pPr>
            <w:r w:rsidRPr="002D2A6C">
              <w:rPr>
                <w:bCs/>
              </w:rPr>
              <w:t xml:space="preserve">        7</w:t>
            </w:r>
          </w:p>
        </w:tc>
        <w:tc>
          <w:tcPr>
            <w:tcW w:w="1626" w:type="dxa"/>
          </w:tcPr>
          <w:p w:rsidR="000C1577" w:rsidRPr="002D2A6C" w:rsidRDefault="000C1577" w:rsidP="00D821F8">
            <w:pPr>
              <w:rPr>
                <w:bCs/>
              </w:rPr>
            </w:pPr>
            <w:r w:rsidRPr="002D2A6C">
              <w:rPr>
                <w:bCs/>
              </w:rPr>
              <w:t xml:space="preserve">       6</w:t>
            </w:r>
          </w:p>
        </w:tc>
        <w:tc>
          <w:tcPr>
            <w:tcW w:w="1827" w:type="dxa"/>
          </w:tcPr>
          <w:p w:rsidR="000C1577" w:rsidRPr="002D2A6C" w:rsidRDefault="000C1577" w:rsidP="00D821F8">
            <w:pPr>
              <w:rPr>
                <w:bCs/>
              </w:rPr>
            </w:pPr>
            <w:r w:rsidRPr="002D2A6C">
              <w:rPr>
                <w:bCs/>
              </w:rPr>
              <w:t xml:space="preserve">         9</w:t>
            </w:r>
          </w:p>
        </w:tc>
        <w:tc>
          <w:tcPr>
            <w:tcW w:w="1838" w:type="dxa"/>
          </w:tcPr>
          <w:p w:rsidR="000C1577" w:rsidRPr="002D2A6C" w:rsidRDefault="000C1577" w:rsidP="00D821F8">
            <w:pPr>
              <w:rPr>
                <w:bCs/>
              </w:rPr>
            </w:pPr>
            <w:r w:rsidRPr="002D2A6C">
              <w:rPr>
                <w:bCs/>
              </w:rPr>
              <w:t xml:space="preserve">      4</w:t>
            </w:r>
          </w:p>
        </w:tc>
      </w:tr>
      <w:tr w:rsidR="000C1577" w:rsidRPr="002D2A6C" w:rsidTr="00D821F8">
        <w:trPr>
          <w:trHeight w:val="374"/>
        </w:trPr>
        <w:tc>
          <w:tcPr>
            <w:tcW w:w="9978" w:type="dxa"/>
            <w:gridSpan w:val="6"/>
          </w:tcPr>
          <w:p w:rsidR="000C1577" w:rsidRPr="002D2A6C" w:rsidRDefault="000C1577" w:rsidP="00D821F8"/>
        </w:tc>
      </w:tr>
    </w:tbl>
    <w:p w:rsidR="000C1577" w:rsidRPr="002D2A6C" w:rsidRDefault="000C1577" w:rsidP="008C5546"/>
    <w:p w:rsidR="000C1577" w:rsidRPr="002D2A6C" w:rsidRDefault="000C1577" w:rsidP="008C5546"/>
    <w:p w:rsidR="000C1577" w:rsidRPr="002D2A6C" w:rsidRDefault="000C1577" w:rsidP="008C5546">
      <w:r w:rsidRPr="002D2A6C">
        <w:rPr>
          <w:b/>
        </w:rPr>
        <w:t>2. )</w:t>
      </w:r>
      <w:r w:rsidRPr="002D2A6C">
        <w:t xml:space="preserve"> Aşağıda okunuşları verilen sayıları yazınız</w:t>
      </w:r>
      <w:r>
        <w:t xml:space="preserve">. </w:t>
      </w:r>
      <w:r w:rsidRPr="002D2A6C">
        <w:t xml:space="preserve">( </w:t>
      </w:r>
      <w:r>
        <w:t>4</w:t>
      </w:r>
      <w:r w:rsidRPr="002D2A6C">
        <w:t xml:space="preserve"> Puan)</w:t>
      </w:r>
    </w:p>
    <w:p w:rsidR="000C1577" w:rsidRPr="002D2A6C" w:rsidRDefault="000C1577" w:rsidP="008C5546"/>
    <w:p w:rsidR="000C1577" w:rsidRPr="002D2A6C" w:rsidRDefault="000C1577" w:rsidP="008C5546">
      <w:pPr>
        <w:numPr>
          <w:ilvl w:val="0"/>
          <w:numId w:val="4"/>
        </w:numPr>
        <w:spacing w:line="360" w:lineRule="auto"/>
      </w:pPr>
      <w:r w:rsidRPr="002D2A6C">
        <w:t xml:space="preserve">Beş bin altı yüz üç=………………….                         </w:t>
      </w:r>
    </w:p>
    <w:p w:rsidR="000C1577" w:rsidRPr="002D2A6C" w:rsidRDefault="000C1577" w:rsidP="008C5546">
      <w:pPr>
        <w:numPr>
          <w:ilvl w:val="0"/>
          <w:numId w:val="4"/>
        </w:numPr>
        <w:spacing w:line="360" w:lineRule="auto"/>
      </w:pPr>
      <w:r w:rsidRPr="002D2A6C">
        <w:t xml:space="preserve">Sekiz yüz on beş bin beş yüz kırk iki=……………… </w:t>
      </w:r>
    </w:p>
    <w:p w:rsidR="000C1577" w:rsidRPr="002D2A6C" w:rsidRDefault="000C1577" w:rsidP="008C5546">
      <w:pPr>
        <w:numPr>
          <w:ilvl w:val="0"/>
          <w:numId w:val="4"/>
        </w:numPr>
        <w:spacing w:line="360" w:lineRule="auto"/>
      </w:pPr>
      <w:r w:rsidRPr="002D2A6C">
        <w:t xml:space="preserve">Üç yüz on dört bin sekiz yüz on=…………………..   </w:t>
      </w:r>
    </w:p>
    <w:p w:rsidR="000C1577" w:rsidRPr="002D2A6C" w:rsidRDefault="000C1577" w:rsidP="008C5546">
      <w:pPr>
        <w:numPr>
          <w:ilvl w:val="0"/>
          <w:numId w:val="4"/>
        </w:numPr>
        <w:spacing w:line="360" w:lineRule="auto"/>
      </w:pPr>
      <w:r w:rsidRPr="002D2A6C">
        <w:t xml:space="preserve">Beş yüz on iki bin yedi yüz yirmi beş=……………..   </w:t>
      </w:r>
    </w:p>
    <w:p w:rsidR="000C1577" w:rsidRPr="002574E5" w:rsidRDefault="000C1577" w:rsidP="002574E5">
      <w:pPr>
        <w:ind w:left="360"/>
        <w:rPr>
          <w:i/>
        </w:rPr>
      </w:pPr>
    </w:p>
    <w:p w:rsidR="000C1577" w:rsidRPr="002D2A6C" w:rsidRDefault="000C1577" w:rsidP="008C5546">
      <w:pPr>
        <w:ind w:left="360" w:hanging="360"/>
      </w:pPr>
      <w:r w:rsidRPr="002D2A6C">
        <w:rPr>
          <w:b/>
        </w:rPr>
        <w:t>3.)</w:t>
      </w:r>
      <w:r w:rsidRPr="002D2A6C">
        <w:tab/>
        <w:t>Aşağıdaki doğal sayıların okunuşlarını karşılarına yazınız. (5 Puan)</w:t>
      </w:r>
    </w:p>
    <w:p w:rsidR="000C1577" w:rsidRPr="002D2A6C" w:rsidRDefault="000C1577" w:rsidP="008C5546">
      <w:pPr>
        <w:ind w:left="360" w:hanging="360"/>
      </w:pPr>
      <w:r w:rsidRPr="002D2A6C">
        <w:tab/>
      </w:r>
    </w:p>
    <w:p w:rsidR="000C1577" w:rsidRPr="002D2A6C" w:rsidRDefault="000C1577" w:rsidP="008C5546">
      <w:pPr>
        <w:ind w:left="360"/>
      </w:pPr>
      <w:r w:rsidRPr="002D2A6C">
        <w:t>8 013</w:t>
      </w:r>
      <w:r w:rsidRPr="002D2A6C">
        <w:tab/>
        <w:t>:  ………………………………….………………………………..</w:t>
      </w:r>
    </w:p>
    <w:p w:rsidR="000C1577" w:rsidRPr="002D2A6C" w:rsidRDefault="000C1577" w:rsidP="008C5546">
      <w:pPr>
        <w:ind w:left="360" w:hanging="360"/>
      </w:pPr>
    </w:p>
    <w:p w:rsidR="000C1577" w:rsidRPr="002D2A6C" w:rsidRDefault="000C1577" w:rsidP="008C5546">
      <w:pPr>
        <w:ind w:left="360"/>
      </w:pPr>
      <w:r w:rsidRPr="002D2A6C">
        <w:t>34 006</w:t>
      </w:r>
      <w:r w:rsidRPr="002D2A6C">
        <w:tab/>
        <w:t>: ………………………………….………………………………….</w:t>
      </w:r>
    </w:p>
    <w:p w:rsidR="000C1577" w:rsidRPr="002D2A6C" w:rsidRDefault="000C1577" w:rsidP="008C5546">
      <w:pPr>
        <w:ind w:left="360" w:hanging="360"/>
      </w:pPr>
    </w:p>
    <w:p w:rsidR="000C1577" w:rsidRPr="002D2A6C" w:rsidRDefault="000C1577" w:rsidP="008C5546">
      <w:pPr>
        <w:ind w:left="360"/>
      </w:pPr>
      <w:r w:rsidRPr="002D2A6C">
        <w:t>70 085</w:t>
      </w:r>
      <w:r w:rsidRPr="002D2A6C">
        <w:tab/>
        <w:t>: ………………………………….………………………………...</w:t>
      </w:r>
    </w:p>
    <w:p w:rsidR="000C1577" w:rsidRPr="002D2A6C" w:rsidRDefault="000C1577" w:rsidP="008C5546">
      <w:pPr>
        <w:ind w:left="360" w:hanging="360"/>
      </w:pPr>
    </w:p>
    <w:p w:rsidR="000C1577" w:rsidRPr="002D2A6C" w:rsidRDefault="000C1577" w:rsidP="008C5546">
      <w:pPr>
        <w:ind w:left="360"/>
      </w:pPr>
      <w:r w:rsidRPr="002D2A6C">
        <w:t>842 060</w:t>
      </w:r>
      <w:r w:rsidRPr="002D2A6C">
        <w:tab/>
        <w:t>: ………………………………….…………………………………..</w:t>
      </w:r>
    </w:p>
    <w:p w:rsidR="000C1577" w:rsidRPr="002D2A6C" w:rsidRDefault="000C1577" w:rsidP="008C5546">
      <w:pPr>
        <w:ind w:left="360" w:hanging="360"/>
      </w:pPr>
    </w:p>
    <w:p w:rsidR="000C1577" w:rsidRPr="002D2A6C" w:rsidRDefault="000C1577" w:rsidP="008C5546">
      <w:pPr>
        <w:ind w:left="360" w:right="180"/>
      </w:pPr>
      <w:r w:rsidRPr="002D2A6C">
        <w:t>507 001</w:t>
      </w:r>
      <w:r w:rsidRPr="002D2A6C">
        <w:tab/>
        <w:t>: ………………………………….……………………………………</w:t>
      </w:r>
    </w:p>
    <w:p w:rsidR="000C1577" w:rsidRPr="002D2A6C" w:rsidRDefault="000C1577" w:rsidP="008C5546">
      <w:pPr>
        <w:ind w:left="360" w:right="180" w:hanging="360"/>
      </w:pPr>
    </w:p>
    <w:p w:rsidR="000C1577" w:rsidRPr="002D2A6C" w:rsidRDefault="000C1577" w:rsidP="008C5546">
      <w:pPr>
        <w:ind w:left="360" w:right="180" w:hanging="360"/>
      </w:pPr>
    </w:p>
    <w:p w:rsidR="000C1577" w:rsidRDefault="000C1577" w:rsidP="00D004E2">
      <w:pPr>
        <w:spacing w:line="360" w:lineRule="auto"/>
      </w:pPr>
      <w:r w:rsidRPr="002D2A6C">
        <w:rPr>
          <w:b/>
        </w:rPr>
        <w:t>4.)</w:t>
      </w:r>
      <w:r w:rsidRPr="002D2A6C">
        <w:t xml:space="preserve"> Aşağıdaki sayıları çözümleyiniz.(10 Puan)</w:t>
      </w:r>
    </w:p>
    <w:p w:rsidR="000C1577" w:rsidRPr="002D2A6C" w:rsidRDefault="000C1577" w:rsidP="00D004E2">
      <w:pPr>
        <w:spacing w:line="360" w:lineRule="auto"/>
      </w:pPr>
    </w:p>
    <w:p w:rsidR="000C1577" w:rsidRPr="002D2A6C" w:rsidRDefault="000C1577" w:rsidP="006256F3">
      <w:pPr>
        <w:spacing w:line="360" w:lineRule="auto"/>
      </w:pPr>
      <w:r>
        <w:t xml:space="preserve">      </w:t>
      </w:r>
      <w:r w:rsidRPr="002D2A6C">
        <w:t>12.876 =……</w:t>
      </w:r>
      <w:r>
        <w:t>……………………………………………………………………………</w:t>
      </w:r>
    </w:p>
    <w:p w:rsidR="000C1577" w:rsidRPr="002D2A6C" w:rsidRDefault="000C1577" w:rsidP="00D004E2">
      <w:pPr>
        <w:spacing w:line="360" w:lineRule="auto"/>
      </w:pPr>
      <w:r>
        <w:t xml:space="preserve">      </w:t>
      </w:r>
      <w:r w:rsidRPr="002D2A6C">
        <w:t>32.045=……</w:t>
      </w:r>
      <w:r>
        <w:t>……………………………………………………………………………</w:t>
      </w:r>
    </w:p>
    <w:p w:rsidR="000C1577" w:rsidRPr="002D2A6C" w:rsidRDefault="000C1577" w:rsidP="00D004E2">
      <w:pPr>
        <w:spacing w:line="360" w:lineRule="auto"/>
      </w:pPr>
      <w:r>
        <w:t xml:space="preserve">      </w:t>
      </w:r>
      <w:r w:rsidRPr="002D2A6C">
        <w:t>58.001=…</w:t>
      </w:r>
      <w:r>
        <w:t>………………………………………………………………………………</w:t>
      </w:r>
    </w:p>
    <w:p w:rsidR="000C1577" w:rsidRPr="002D2A6C" w:rsidRDefault="000C1577" w:rsidP="00D004E2">
      <w:pPr>
        <w:spacing w:line="360" w:lineRule="auto"/>
      </w:pPr>
      <w:r>
        <w:t xml:space="preserve">      </w:t>
      </w:r>
      <w:r w:rsidRPr="002D2A6C">
        <w:t>6.008=…</w:t>
      </w:r>
      <w:r>
        <w:t>………………………………………………………………………………</w:t>
      </w:r>
    </w:p>
    <w:p w:rsidR="000C1577" w:rsidRPr="002D2A6C" w:rsidRDefault="000C1577" w:rsidP="00D004E2">
      <w:pPr>
        <w:ind w:left="360" w:right="180" w:hanging="360"/>
      </w:pPr>
      <w:r>
        <w:t xml:space="preserve">      </w:t>
      </w:r>
      <w:r w:rsidRPr="002D2A6C">
        <w:t>6.754=…</w:t>
      </w:r>
      <w:r>
        <w:t>………………………………………………………………………………</w:t>
      </w:r>
    </w:p>
    <w:p w:rsidR="000C1577" w:rsidRDefault="000C1577" w:rsidP="008C5546">
      <w:pPr>
        <w:ind w:left="360" w:hanging="360"/>
        <w:rPr>
          <w:b/>
        </w:rPr>
      </w:pPr>
    </w:p>
    <w:p w:rsidR="000C1577" w:rsidRDefault="000C1577" w:rsidP="008C5546">
      <w:pPr>
        <w:ind w:left="360" w:hanging="360"/>
        <w:rPr>
          <w:b/>
        </w:rPr>
      </w:pPr>
    </w:p>
    <w:p w:rsidR="000C1577" w:rsidRDefault="000C1577" w:rsidP="008C5546">
      <w:pPr>
        <w:ind w:left="360" w:hanging="360"/>
        <w:rPr>
          <w:b/>
        </w:rPr>
      </w:pPr>
    </w:p>
    <w:p w:rsidR="000C1577" w:rsidRDefault="000C1577" w:rsidP="008C5546">
      <w:pPr>
        <w:ind w:left="360" w:hanging="360"/>
        <w:rPr>
          <w:b/>
        </w:rPr>
      </w:pPr>
    </w:p>
    <w:p w:rsidR="000C1577" w:rsidRDefault="000C1577" w:rsidP="008C5546">
      <w:pPr>
        <w:ind w:left="360" w:hanging="360"/>
        <w:rPr>
          <w:b/>
        </w:rPr>
      </w:pPr>
    </w:p>
    <w:p w:rsidR="000C1577" w:rsidRDefault="000C1577" w:rsidP="008C5546">
      <w:pPr>
        <w:ind w:left="360" w:hanging="360"/>
        <w:rPr>
          <w:b/>
        </w:rPr>
      </w:pPr>
    </w:p>
    <w:p w:rsidR="000C1577" w:rsidRDefault="000C1577" w:rsidP="008C5546">
      <w:pPr>
        <w:ind w:left="360" w:hanging="360"/>
        <w:rPr>
          <w:b/>
        </w:rPr>
      </w:pPr>
    </w:p>
    <w:p w:rsidR="000C1577" w:rsidRPr="002D2A6C" w:rsidRDefault="000C1577" w:rsidP="008C5546">
      <w:pPr>
        <w:ind w:left="360" w:hanging="360"/>
      </w:pPr>
      <w:r w:rsidRPr="002D2A6C">
        <w:rPr>
          <w:b/>
        </w:rPr>
        <w:t>5.)</w:t>
      </w:r>
      <w:r w:rsidRPr="002D2A6C">
        <w:tab/>
        <w:t>Aşağıda çözümlenmiş olarak verilen sayıları yazınız. (</w:t>
      </w:r>
      <w:r>
        <w:t>6</w:t>
      </w:r>
      <w:r w:rsidRPr="002D2A6C">
        <w:t xml:space="preserve"> Puan)</w:t>
      </w:r>
    </w:p>
    <w:p w:rsidR="000C1577" w:rsidRPr="002D2A6C" w:rsidRDefault="000C1577" w:rsidP="008C5546">
      <w:pPr>
        <w:ind w:left="360" w:hanging="360"/>
      </w:pPr>
    </w:p>
    <w:p w:rsidR="000C1577" w:rsidRPr="002D2A6C" w:rsidRDefault="000C1577" w:rsidP="008C5546">
      <w:pPr>
        <w:ind w:left="360" w:hanging="360"/>
      </w:pPr>
      <w:r w:rsidRPr="002D2A6C">
        <w:tab/>
        <w:t>9 on binlik + 5 binlik + 3 yüzlük + 6 birlik=……………………………</w:t>
      </w:r>
    </w:p>
    <w:p w:rsidR="000C1577" w:rsidRPr="002D2A6C" w:rsidRDefault="000C1577" w:rsidP="008C5546">
      <w:pPr>
        <w:ind w:left="360" w:hanging="360"/>
      </w:pPr>
    </w:p>
    <w:p w:rsidR="000C1577" w:rsidRPr="002D2A6C" w:rsidRDefault="000C1577" w:rsidP="008C5546">
      <w:pPr>
        <w:ind w:left="360" w:right="180" w:hanging="360"/>
      </w:pPr>
      <w:r w:rsidRPr="002D2A6C">
        <w:tab/>
        <w:t>4 yüz binlik + 6 on binlik + 9 binlik + 3 yüzlük + 2 onluk + 7 birlik=……………………</w:t>
      </w:r>
    </w:p>
    <w:p w:rsidR="000C1577" w:rsidRDefault="000C1577" w:rsidP="0046299D">
      <w:pPr>
        <w:tabs>
          <w:tab w:val="left" w:pos="645"/>
        </w:tabs>
        <w:ind w:left="360" w:hanging="360"/>
        <w:rPr>
          <w:bCs/>
        </w:rPr>
      </w:pPr>
    </w:p>
    <w:p w:rsidR="000C1577" w:rsidRDefault="000C1577" w:rsidP="0046299D">
      <w:pPr>
        <w:tabs>
          <w:tab w:val="left" w:pos="645"/>
        </w:tabs>
        <w:ind w:left="360" w:hanging="360"/>
        <w:rPr>
          <w:bCs/>
        </w:rPr>
      </w:pPr>
    </w:p>
    <w:p w:rsidR="000C1577" w:rsidRDefault="000C1577" w:rsidP="0046299D">
      <w:pPr>
        <w:tabs>
          <w:tab w:val="left" w:pos="645"/>
        </w:tabs>
        <w:ind w:left="360" w:hanging="360"/>
        <w:rPr>
          <w:bCs/>
        </w:rPr>
      </w:pPr>
    </w:p>
    <w:p w:rsidR="000C1577" w:rsidRPr="002D2A6C" w:rsidRDefault="000C1577" w:rsidP="0046299D">
      <w:pPr>
        <w:tabs>
          <w:tab w:val="left" w:pos="645"/>
        </w:tabs>
        <w:ind w:left="360" w:hanging="360"/>
        <w:rPr>
          <w:bCs/>
        </w:rPr>
      </w:pPr>
      <w:r w:rsidRPr="0046299D">
        <w:rPr>
          <w:b/>
          <w:bCs/>
        </w:rPr>
        <w:t>6.)</w:t>
      </w:r>
      <w:r>
        <w:rPr>
          <w:bCs/>
        </w:rPr>
        <w:t xml:space="preserve">      </w:t>
      </w:r>
      <w:r w:rsidRPr="002D2A6C">
        <w:rPr>
          <w:bCs/>
        </w:rPr>
        <w:t xml:space="preserve">487 366,  580 960,  487 400,  600 300,  580 690 </w:t>
      </w:r>
    </w:p>
    <w:p w:rsidR="000C1577" w:rsidRPr="002D2A6C" w:rsidRDefault="000C1577" w:rsidP="0046299D">
      <w:pPr>
        <w:tabs>
          <w:tab w:val="left" w:pos="645"/>
        </w:tabs>
        <w:ind w:left="360" w:hanging="360"/>
        <w:rPr>
          <w:bCs/>
        </w:rPr>
      </w:pPr>
    </w:p>
    <w:p w:rsidR="000C1577" w:rsidRPr="002D2A6C" w:rsidRDefault="000C1577" w:rsidP="0046299D">
      <w:pPr>
        <w:ind w:left="360" w:hanging="360"/>
      </w:pPr>
      <w:r w:rsidRPr="002D2A6C">
        <w:rPr>
          <w:bCs/>
        </w:rPr>
        <w:tab/>
        <w:t xml:space="preserve">sayılarını </w:t>
      </w:r>
      <w:r w:rsidRPr="002D2A6C">
        <w:rPr>
          <w:bCs/>
          <w:u w:val="single"/>
        </w:rPr>
        <w:t>büyükten küçüğe</w:t>
      </w:r>
      <w:r w:rsidRPr="002D2A6C">
        <w:rPr>
          <w:bCs/>
        </w:rPr>
        <w:t xml:space="preserve"> doğru sembol kullanarak sıralayınız.</w:t>
      </w:r>
      <w:r w:rsidRPr="002D2A6C">
        <w:t xml:space="preserve"> </w:t>
      </w:r>
      <w:r>
        <w:t>( 5</w:t>
      </w:r>
      <w:r w:rsidRPr="002D2A6C">
        <w:t xml:space="preserve"> Puan)</w:t>
      </w:r>
    </w:p>
    <w:p w:rsidR="000C1577" w:rsidRPr="002D2A6C" w:rsidRDefault="000C1577" w:rsidP="0046299D">
      <w:pPr>
        <w:tabs>
          <w:tab w:val="left" w:pos="645"/>
        </w:tabs>
        <w:ind w:left="360" w:hanging="360"/>
        <w:rPr>
          <w:bCs/>
        </w:rPr>
      </w:pPr>
    </w:p>
    <w:p w:rsidR="000C1577" w:rsidRPr="002D2A6C" w:rsidRDefault="000C1577" w:rsidP="0046299D">
      <w:pPr>
        <w:tabs>
          <w:tab w:val="left" w:pos="645"/>
        </w:tabs>
        <w:ind w:left="360" w:hanging="360"/>
        <w:rPr>
          <w:bCs/>
        </w:rPr>
      </w:pPr>
    </w:p>
    <w:p w:rsidR="000C1577" w:rsidRPr="002D2A6C" w:rsidRDefault="000C1577" w:rsidP="0046299D">
      <w:pPr>
        <w:tabs>
          <w:tab w:val="left" w:pos="720"/>
        </w:tabs>
        <w:ind w:left="360" w:hanging="360"/>
        <w:rPr>
          <w:bCs/>
        </w:rPr>
      </w:pPr>
      <w:r w:rsidRPr="002D2A6C">
        <w:rPr>
          <w:bCs/>
        </w:rPr>
        <w:tab/>
        <w:t>…..……. ..…&gt; …..………. …&gt; …..……. ..…&gt; ……..……… &gt; ……..…….</w:t>
      </w:r>
    </w:p>
    <w:p w:rsidR="000C1577" w:rsidRPr="002D2A6C" w:rsidRDefault="000C1577" w:rsidP="0046299D">
      <w:pPr>
        <w:tabs>
          <w:tab w:val="left" w:pos="645"/>
        </w:tabs>
        <w:ind w:left="360" w:hanging="360"/>
        <w:rPr>
          <w:bCs/>
        </w:rPr>
      </w:pPr>
    </w:p>
    <w:p w:rsidR="000C1577" w:rsidRPr="002D2A6C" w:rsidRDefault="000C1577" w:rsidP="0046299D">
      <w:pPr>
        <w:tabs>
          <w:tab w:val="left" w:pos="645"/>
        </w:tabs>
        <w:ind w:left="360" w:hanging="360"/>
        <w:rPr>
          <w:bCs/>
        </w:rPr>
      </w:pPr>
    </w:p>
    <w:p w:rsidR="000C1577" w:rsidRPr="002D2A6C" w:rsidRDefault="000C1577" w:rsidP="0046299D">
      <w:pPr>
        <w:ind w:left="360" w:hanging="360"/>
      </w:pPr>
      <w:r w:rsidRPr="0046299D">
        <w:rPr>
          <w:b/>
          <w:bCs/>
        </w:rPr>
        <w:t>7.)</w:t>
      </w:r>
      <w:r w:rsidRPr="002D2A6C">
        <w:rPr>
          <w:bCs/>
        </w:rPr>
        <w:tab/>
        <w:t xml:space="preserve">“8, 3, 0, </w:t>
      </w:r>
      <w:smartTag w:uri="urn:schemas-microsoft-com:office:smarttags" w:element="metricconverter">
        <w:smartTagPr>
          <w:attr w:name="ProductID" w:val="6”"/>
        </w:smartTagPr>
        <w:r w:rsidRPr="002D2A6C">
          <w:rPr>
            <w:bCs/>
          </w:rPr>
          <w:t>6”</w:t>
        </w:r>
      </w:smartTag>
      <w:r w:rsidRPr="002D2A6C">
        <w:rPr>
          <w:bCs/>
        </w:rPr>
        <w:t xml:space="preserve"> rakamlarını bir kez kullanarak oluşturulan dört basamaklı;</w:t>
      </w:r>
      <w:r w:rsidRPr="002D2A6C">
        <w:t xml:space="preserve"> </w:t>
      </w:r>
      <w:r>
        <w:t>( 4</w:t>
      </w:r>
      <w:r w:rsidRPr="002D2A6C">
        <w:t xml:space="preserve"> Puan)</w:t>
      </w:r>
    </w:p>
    <w:p w:rsidR="000C1577" w:rsidRPr="002D2A6C" w:rsidRDefault="000C1577" w:rsidP="0046299D">
      <w:pPr>
        <w:tabs>
          <w:tab w:val="left" w:pos="720"/>
        </w:tabs>
        <w:ind w:left="360" w:hanging="360"/>
        <w:rPr>
          <w:bCs/>
        </w:rPr>
      </w:pPr>
    </w:p>
    <w:p w:rsidR="000C1577" w:rsidRPr="002D2A6C" w:rsidRDefault="000C1577" w:rsidP="0046299D">
      <w:pPr>
        <w:tabs>
          <w:tab w:val="left" w:pos="720"/>
        </w:tabs>
        <w:ind w:left="360" w:hanging="360"/>
        <w:rPr>
          <w:bCs/>
        </w:rPr>
      </w:pPr>
      <w:r w:rsidRPr="002D2A6C">
        <w:rPr>
          <w:bCs/>
        </w:rPr>
        <w:t xml:space="preserve">     </w:t>
      </w:r>
      <w:r w:rsidRPr="002D2A6C">
        <w:rPr>
          <w:bCs/>
        </w:rPr>
        <w:tab/>
        <w:t>En büyük sayı ...................................... ‘dur.</w:t>
      </w:r>
    </w:p>
    <w:p w:rsidR="000C1577" w:rsidRPr="002D2A6C" w:rsidRDefault="000C1577" w:rsidP="0046299D">
      <w:pPr>
        <w:tabs>
          <w:tab w:val="left" w:pos="720"/>
        </w:tabs>
        <w:ind w:left="360" w:hanging="360"/>
        <w:rPr>
          <w:bCs/>
        </w:rPr>
      </w:pPr>
    </w:p>
    <w:p w:rsidR="000C1577" w:rsidRPr="002D2A6C" w:rsidRDefault="000C1577" w:rsidP="0046299D">
      <w:pPr>
        <w:tabs>
          <w:tab w:val="left" w:pos="720"/>
        </w:tabs>
        <w:ind w:left="360" w:hanging="360"/>
        <w:rPr>
          <w:bCs/>
        </w:rPr>
      </w:pPr>
      <w:r w:rsidRPr="002D2A6C">
        <w:rPr>
          <w:bCs/>
        </w:rPr>
        <w:tab/>
        <w:t>En küçük sayı ....................................... ‘dir</w:t>
      </w:r>
    </w:p>
    <w:p w:rsidR="000C1577" w:rsidRDefault="000C1577" w:rsidP="0046299D">
      <w:pPr>
        <w:ind w:left="360" w:hanging="360"/>
        <w:rPr>
          <w:bCs/>
        </w:rPr>
      </w:pPr>
    </w:p>
    <w:p w:rsidR="000C1577" w:rsidRDefault="000C1577" w:rsidP="0046299D">
      <w:pPr>
        <w:ind w:left="360" w:hanging="360"/>
        <w:rPr>
          <w:bCs/>
        </w:rPr>
      </w:pPr>
    </w:p>
    <w:p w:rsidR="000C1577" w:rsidRPr="002D2A6C" w:rsidRDefault="000C1577" w:rsidP="0046299D">
      <w:pPr>
        <w:ind w:left="-900" w:firstLine="900"/>
      </w:pPr>
      <w:r w:rsidRPr="0046299D">
        <w:rPr>
          <w:b/>
        </w:rPr>
        <w:t>8.)</w:t>
      </w:r>
      <w:r w:rsidRPr="002D2A6C">
        <w:t xml:space="preserve"> Aşağıdaki sayıları en yakın </w:t>
      </w:r>
      <w:r w:rsidRPr="002D2A6C">
        <w:rPr>
          <w:u w:val="single"/>
        </w:rPr>
        <w:t xml:space="preserve">onluğa </w:t>
      </w:r>
      <w:r w:rsidRPr="002D2A6C">
        <w:t>yuvarlayınız.(</w:t>
      </w:r>
      <w:r>
        <w:t>4</w:t>
      </w:r>
      <w:r w:rsidRPr="002D2A6C">
        <w:t xml:space="preserve"> puan)</w:t>
      </w:r>
    </w:p>
    <w:p w:rsidR="000C1577" w:rsidRPr="002D2A6C" w:rsidRDefault="000C1577" w:rsidP="0046299D">
      <w:pPr>
        <w:ind w:left="-900"/>
        <w:jc w:val="center"/>
      </w:pPr>
    </w:p>
    <w:p w:rsidR="000C1577" w:rsidRPr="002D2A6C" w:rsidRDefault="000C1577" w:rsidP="0046299D">
      <w:pPr>
        <w:ind w:left="-900"/>
      </w:pPr>
      <w:r w:rsidRPr="002D2A6C">
        <w:t xml:space="preserve">                    945 =  …………         569 =…………            1805 =  ………                2578 = …………</w:t>
      </w:r>
    </w:p>
    <w:p w:rsidR="000C1577" w:rsidRDefault="000C1577" w:rsidP="0046299D">
      <w:pPr>
        <w:ind w:left="-900"/>
      </w:pPr>
    </w:p>
    <w:p w:rsidR="000C1577" w:rsidRPr="002D2A6C" w:rsidRDefault="000C1577" w:rsidP="0046299D">
      <w:pPr>
        <w:ind w:left="-900"/>
      </w:pPr>
    </w:p>
    <w:p w:rsidR="000C1577" w:rsidRPr="002D2A6C" w:rsidRDefault="000C1577" w:rsidP="0046299D">
      <w:pPr>
        <w:ind w:left="-900" w:firstLine="900"/>
      </w:pPr>
      <w:r w:rsidRPr="0046299D">
        <w:rPr>
          <w:b/>
        </w:rPr>
        <w:t>9.)</w:t>
      </w:r>
      <w:r w:rsidRPr="002D2A6C">
        <w:t xml:space="preserve"> Aşağıdaki doğal sayıları en yakın </w:t>
      </w:r>
      <w:r w:rsidRPr="002D2A6C">
        <w:rPr>
          <w:u w:val="single"/>
        </w:rPr>
        <w:t>yüzlüğe</w:t>
      </w:r>
      <w:r w:rsidRPr="002D2A6C">
        <w:t xml:space="preserve"> yuvarlayınız.</w:t>
      </w:r>
      <w:r>
        <w:t>4</w:t>
      </w:r>
      <w:r w:rsidRPr="002D2A6C">
        <w:t xml:space="preserve"> puan)</w:t>
      </w:r>
    </w:p>
    <w:p w:rsidR="000C1577" w:rsidRPr="002D2A6C" w:rsidRDefault="000C1577" w:rsidP="0046299D">
      <w:pPr>
        <w:ind w:left="-900"/>
        <w:jc w:val="center"/>
      </w:pPr>
    </w:p>
    <w:p w:rsidR="000C1577" w:rsidRDefault="000C1577" w:rsidP="0046299D">
      <w:pPr>
        <w:ind w:left="-900"/>
      </w:pPr>
      <w:r w:rsidRPr="002D2A6C">
        <w:t xml:space="preserve">                   71238 = ……….          62600 =  ……….          3792 = ……….                367 = …………..</w:t>
      </w:r>
    </w:p>
    <w:p w:rsidR="000C1577" w:rsidRDefault="000C1577" w:rsidP="0046299D">
      <w:pPr>
        <w:ind w:left="-900"/>
      </w:pPr>
      <w:r>
        <w:tab/>
      </w:r>
      <w:r>
        <w:tab/>
      </w:r>
    </w:p>
    <w:p w:rsidR="000C1577" w:rsidRDefault="000C1577" w:rsidP="0046299D">
      <w:pPr>
        <w:ind w:left="-900"/>
      </w:pPr>
    </w:p>
    <w:p w:rsidR="000C1577" w:rsidRPr="003F2CFF" w:rsidRDefault="000C1577" w:rsidP="0029530A">
      <w:pPr>
        <w:ind w:left="-900" w:firstLine="900"/>
        <w:rPr>
          <w:b/>
        </w:rPr>
      </w:pPr>
      <w:r w:rsidRPr="003F2CFF">
        <w:rPr>
          <w:b/>
        </w:rPr>
        <w:t>10.)</w:t>
      </w:r>
      <w:r>
        <w:rPr>
          <w:b/>
        </w:rPr>
        <w:t xml:space="preserve">   </w:t>
      </w:r>
      <w:r w:rsidRPr="003F2CFF">
        <w:t>Aşağıdaki soruları grafiğe göre cevaplayınız</w:t>
      </w:r>
      <w:r>
        <w:rPr>
          <w:b/>
        </w:rPr>
        <w:t xml:space="preserve">. </w:t>
      </w:r>
      <w:r w:rsidRPr="003F2CFF">
        <w:t>( 8 Puan)</w:t>
      </w:r>
    </w:p>
    <w:p w:rsidR="000C1577" w:rsidRPr="002D2A6C" w:rsidRDefault="000C1577" w:rsidP="0046299D">
      <w:pPr>
        <w:ind w:left="-900"/>
      </w:pPr>
    </w:p>
    <w:p w:rsidR="000C1577" w:rsidRPr="002D2A6C" w:rsidRDefault="000C1577" w:rsidP="0046299D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7C7652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34pt;height:172.5pt;visibility:visible">
            <v:imagedata r:id="rId6" o:title=""/>
          </v:shape>
        </w:pict>
      </w:r>
    </w:p>
    <w:p w:rsidR="000C1577" w:rsidRDefault="000C1577" w:rsidP="008C5546">
      <w:pPr>
        <w:ind w:left="360" w:right="180" w:hanging="360"/>
      </w:pPr>
      <w:r>
        <w:t>Grafiğe göre, en az öğrenci hangi sınıflarda var? ……………………</w:t>
      </w:r>
    </w:p>
    <w:p w:rsidR="000C1577" w:rsidRDefault="000C1577" w:rsidP="008C5546">
      <w:pPr>
        <w:ind w:left="360" w:right="180" w:hanging="360"/>
      </w:pPr>
      <w:r>
        <w:t>Grafiğe göre, 4.sınıfların 5. sınıflara eşit olması için kaç öğrenci daha eklenmelidir?............</w:t>
      </w:r>
    </w:p>
    <w:p w:rsidR="000C1577" w:rsidRDefault="000C1577" w:rsidP="008C5546">
      <w:pPr>
        <w:ind w:left="360" w:right="180" w:hanging="360"/>
      </w:pPr>
      <w:r>
        <w:t>Grafiğe göre, en az öğrenci ile en çok öğrenci arasındaki fark kaçtır?..................</w:t>
      </w:r>
    </w:p>
    <w:p w:rsidR="000C1577" w:rsidRPr="002D2A6C" w:rsidRDefault="000C1577" w:rsidP="008C5546">
      <w:pPr>
        <w:ind w:left="360" w:right="180" w:hanging="360"/>
      </w:pPr>
      <w:r>
        <w:t>Grafiğe göre,tüm okulun öğrenci sayısı kaçtır?...................</w:t>
      </w:r>
    </w:p>
    <w:p w:rsidR="000C1577" w:rsidRDefault="000C1577" w:rsidP="008C5546">
      <w:pPr>
        <w:ind w:left="360" w:hanging="360"/>
      </w:pPr>
      <w:r w:rsidRPr="002D2A6C">
        <w:tab/>
      </w:r>
    </w:p>
    <w:p w:rsidR="000C1577" w:rsidRDefault="000C1577" w:rsidP="008C5546">
      <w:pPr>
        <w:ind w:left="360" w:hanging="360"/>
      </w:pPr>
    </w:p>
    <w:p w:rsidR="000C1577" w:rsidRDefault="000C1577" w:rsidP="008C5546">
      <w:pPr>
        <w:ind w:left="360" w:hanging="360"/>
      </w:pPr>
    </w:p>
    <w:p w:rsidR="000C1577" w:rsidRDefault="000C1577" w:rsidP="008C5546">
      <w:pPr>
        <w:ind w:left="360" w:hanging="360"/>
        <w:rPr>
          <w:b/>
        </w:rPr>
      </w:pPr>
    </w:p>
    <w:p w:rsidR="000C1577" w:rsidRDefault="000C1577" w:rsidP="008C5546">
      <w:pPr>
        <w:ind w:left="360" w:hanging="360"/>
        <w:rPr>
          <w:b/>
        </w:rPr>
      </w:pPr>
    </w:p>
    <w:p w:rsidR="000C1577" w:rsidRPr="0046299D" w:rsidRDefault="000C1577" w:rsidP="008C5546">
      <w:pPr>
        <w:ind w:left="360" w:hanging="360"/>
        <w:rPr>
          <w:b/>
        </w:rPr>
      </w:pPr>
      <w:r w:rsidRPr="0046299D">
        <w:rPr>
          <w:b/>
        </w:rPr>
        <w:t>2. BÖLÜM</w:t>
      </w:r>
    </w:p>
    <w:p w:rsidR="000C1577" w:rsidRDefault="000C1577" w:rsidP="0046299D">
      <w:pPr>
        <w:tabs>
          <w:tab w:val="left" w:pos="525"/>
        </w:tabs>
        <w:rPr>
          <w:rFonts w:ascii="Arial" w:hAnsi="Arial" w:cs="Arial"/>
          <w:b/>
          <w:sz w:val="22"/>
          <w:szCs w:val="22"/>
        </w:rPr>
      </w:pPr>
    </w:p>
    <w:p w:rsidR="000C1577" w:rsidRPr="003D7EF7" w:rsidRDefault="000C1577" w:rsidP="0046299D">
      <w:pPr>
        <w:tabs>
          <w:tab w:val="left" w:pos="525"/>
        </w:tabs>
        <w:rPr>
          <w:rFonts w:ascii="Arial" w:hAnsi="Arial" w:cs="Arial"/>
          <w:b/>
          <w:sz w:val="22"/>
          <w:szCs w:val="22"/>
        </w:rPr>
      </w:pPr>
      <w:r w:rsidRPr="003D7EF7">
        <w:rPr>
          <w:rFonts w:ascii="Arial" w:hAnsi="Arial" w:cs="Arial"/>
          <w:b/>
          <w:sz w:val="22"/>
          <w:szCs w:val="22"/>
        </w:rPr>
        <w:t>Aşağıdaki çoktan seçmeli soruları c</w:t>
      </w:r>
      <w:r>
        <w:rPr>
          <w:rFonts w:ascii="Arial" w:hAnsi="Arial" w:cs="Arial"/>
          <w:b/>
          <w:sz w:val="22"/>
          <w:szCs w:val="22"/>
        </w:rPr>
        <w:t>evaplayınız  ( Her doğru cevap 4</w:t>
      </w:r>
      <w:r w:rsidRPr="003D7EF7">
        <w:rPr>
          <w:rFonts w:ascii="Arial" w:hAnsi="Arial" w:cs="Arial"/>
          <w:b/>
          <w:sz w:val="22"/>
          <w:szCs w:val="22"/>
        </w:rPr>
        <w:t xml:space="preserve"> puandır.)</w:t>
      </w:r>
    </w:p>
    <w:p w:rsidR="000C1577" w:rsidRPr="002D2A6C" w:rsidRDefault="000C1577" w:rsidP="008C5546">
      <w:pPr>
        <w:ind w:left="360" w:right="180" w:hanging="360"/>
      </w:pPr>
    </w:p>
    <w:p w:rsidR="000C1577" w:rsidRPr="002D2A6C" w:rsidRDefault="000C1577" w:rsidP="003E2872">
      <w:pPr>
        <w:ind w:left="360" w:hanging="360"/>
      </w:pPr>
      <w:r w:rsidRPr="0046299D">
        <w:rPr>
          <w:b/>
          <w:bCs/>
        </w:rPr>
        <w:t>1.)</w:t>
      </w:r>
      <w:r w:rsidRPr="002D2A6C">
        <w:rPr>
          <w:bCs/>
        </w:rPr>
        <w:tab/>
        <w:t xml:space="preserve">936. 478 sayısındaki 6 ve 7 rakamlarının basamak değerleri toplamı aşağıdakilerden hangisidir? </w:t>
      </w:r>
    </w:p>
    <w:p w:rsidR="000C1577" w:rsidRPr="002D2A6C" w:rsidRDefault="000C1577" w:rsidP="0046299D">
      <w:pPr>
        <w:tabs>
          <w:tab w:val="left" w:pos="645"/>
        </w:tabs>
        <w:rPr>
          <w:bCs/>
        </w:rPr>
      </w:pPr>
    </w:p>
    <w:p w:rsidR="000C1577" w:rsidRPr="00867766" w:rsidRDefault="000C1577" w:rsidP="00867766">
      <w:pPr>
        <w:tabs>
          <w:tab w:val="left" w:pos="645"/>
        </w:tabs>
        <w:ind w:left="360" w:hanging="360"/>
        <w:rPr>
          <w:bCs/>
        </w:rPr>
      </w:pPr>
      <w:r w:rsidRPr="002D2A6C">
        <w:rPr>
          <w:bCs/>
        </w:rPr>
        <w:tab/>
        <w:t>A) 13</w:t>
      </w:r>
      <w:r w:rsidRPr="002D2A6C">
        <w:rPr>
          <w:bCs/>
        </w:rPr>
        <w:tab/>
      </w:r>
      <w:r w:rsidRPr="002D2A6C">
        <w:rPr>
          <w:bCs/>
        </w:rPr>
        <w:tab/>
        <w:t xml:space="preserve">B) 670 </w:t>
      </w:r>
      <w:r w:rsidRPr="002D2A6C">
        <w:rPr>
          <w:bCs/>
        </w:rPr>
        <w:tab/>
        <w:t>C) 6700</w:t>
      </w:r>
      <w:r w:rsidRPr="002D2A6C">
        <w:rPr>
          <w:bCs/>
        </w:rPr>
        <w:tab/>
      </w:r>
      <w:r w:rsidRPr="002D2A6C">
        <w:rPr>
          <w:bCs/>
        </w:rPr>
        <w:tab/>
        <w:t>D)  6070</w:t>
      </w:r>
    </w:p>
    <w:p w:rsidR="000C1577" w:rsidRDefault="000C1577" w:rsidP="003E2872">
      <w:pPr>
        <w:ind w:left="360" w:hanging="360"/>
      </w:pPr>
    </w:p>
    <w:p w:rsidR="000C1577" w:rsidRDefault="000C1577" w:rsidP="003E2872">
      <w:pPr>
        <w:ind w:left="360" w:hanging="360"/>
      </w:pPr>
    </w:p>
    <w:p w:rsidR="000C1577" w:rsidRDefault="000C1577" w:rsidP="003E2872">
      <w:pPr>
        <w:ind w:left="360" w:hanging="360"/>
      </w:pPr>
    </w:p>
    <w:p w:rsidR="000C1577" w:rsidRPr="002D2A6C" w:rsidRDefault="000C1577" w:rsidP="00867766">
      <w:pPr>
        <w:ind w:left="360" w:hanging="360"/>
      </w:pPr>
      <w:r w:rsidRPr="00867766">
        <w:rPr>
          <w:b/>
        </w:rPr>
        <w:t>2.)</w:t>
      </w:r>
      <w:r w:rsidRPr="002D2A6C">
        <w:t xml:space="preserve">  </w:t>
      </w:r>
      <w:r>
        <w:t xml:space="preserve">           </w:t>
      </w:r>
      <w:r w:rsidRPr="002D2A6C">
        <w:t xml:space="preserve"> a + 3 = 7</w:t>
      </w:r>
    </w:p>
    <w:p w:rsidR="000C1577" w:rsidRPr="002D2A6C" w:rsidRDefault="000C1577" w:rsidP="00815B34">
      <w:pPr>
        <w:pStyle w:val="ListParagraph"/>
        <w:rPr>
          <w:rFonts w:ascii="Times New Roman" w:hAnsi="Times New Roman"/>
          <w:sz w:val="24"/>
          <w:szCs w:val="24"/>
        </w:rPr>
      </w:pPr>
      <w:r w:rsidRPr="002D2A6C">
        <w:rPr>
          <w:rFonts w:ascii="Times New Roman" w:hAnsi="Times New Roman"/>
          <w:sz w:val="24"/>
          <w:szCs w:val="24"/>
        </w:rPr>
        <w:t xml:space="preserve">      a + b = 6</w:t>
      </w:r>
    </w:p>
    <w:p w:rsidR="000C1577" w:rsidRPr="002D2A6C" w:rsidRDefault="000C1577" w:rsidP="00815B34">
      <w:pPr>
        <w:pStyle w:val="ListParagraph"/>
        <w:rPr>
          <w:rFonts w:ascii="Times New Roman" w:hAnsi="Times New Roman"/>
          <w:sz w:val="24"/>
          <w:szCs w:val="24"/>
        </w:rPr>
      </w:pPr>
      <w:r w:rsidRPr="002D2A6C">
        <w:rPr>
          <w:rFonts w:ascii="Times New Roman" w:hAnsi="Times New Roman"/>
          <w:sz w:val="24"/>
          <w:szCs w:val="24"/>
        </w:rPr>
        <w:t xml:space="preserve">      b + c = 5 olduğuna göre a+b+c =? İşleminin sonucu kaçtır?</w:t>
      </w:r>
    </w:p>
    <w:p w:rsidR="000C1577" w:rsidRDefault="000C1577" w:rsidP="00867766">
      <w:pPr>
        <w:rPr>
          <w:lang w:eastAsia="en-US"/>
        </w:rPr>
      </w:pPr>
      <w:r>
        <w:rPr>
          <w:lang w:eastAsia="en-US"/>
        </w:rPr>
        <w:t xml:space="preserve">    </w:t>
      </w:r>
    </w:p>
    <w:p w:rsidR="000C1577" w:rsidRPr="00867766" w:rsidRDefault="000C1577" w:rsidP="00867766">
      <w:r>
        <w:rPr>
          <w:lang w:eastAsia="en-US"/>
        </w:rPr>
        <w:t xml:space="preserve">     </w:t>
      </w:r>
      <w:r>
        <w:t>A) 4</w:t>
      </w:r>
      <w:r w:rsidRPr="00867766">
        <w:t xml:space="preserve">                        B)</w:t>
      </w:r>
      <w:r>
        <w:t xml:space="preserve"> 9</w:t>
      </w:r>
      <w:r w:rsidRPr="00867766">
        <w:tab/>
      </w:r>
      <w:r w:rsidRPr="00867766">
        <w:tab/>
      </w:r>
      <w:r>
        <w:t xml:space="preserve">    </w:t>
      </w:r>
      <w:r w:rsidRPr="00867766">
        <w:t xml:space="preserve">C)15                       </w:t>
      </w:r>
      <w:r>
        <w:t xml:space="preserve">      </w:t>
      </w:r>
      <w:r w:rsidRPr="00867766">
        <w:t>D) 18</w:t>
      </w:r>
    </w:p>
    <w:p w:rsidR="000C1577" w:rsidRDefault="000C1577" w:rsidP="003E2872">
      <w:pPr>
        <w:ind w:left="360" w:hanging="360"/>
      </w:pPr>
    </w:p>
    <w:p w:rsidR="000C1577" w:rsidRDefault="000C1577" w:rsidP="003E2872">
      <w:pPr>
        <w:ind w:left="360" w:hanging="360"/>
      </w:pPr>
    </w:p>
    <w:p w:rsidR="000C1577" w:rsidRDefault="000C1577" w:rsidP="003E2872">
      <w:pPr>
        <w:ind w:left="360" w:hanging="360"/>
      </w:pPr>
    </w:p>
    <w:p w:rsidR="000C1577" w:rsidRPr="002D2A6C" w:rsidRDefault="000C1577" w:rsidP="003E2872">
      <w:pPr>
        <w:ind w:left="360" w:hanging="360"/>
      </w:pPr>
      <w:r w:rsidRPr="00867766">
        <w:rPr>
          <w:b/>
        </w:rPr>
        <w:t>3.)</w:t>
      </w:r>
      <w:r w:rsidRPr="002D2A6C">
        <w:t xml:space="preserve">  1140 yolcu ile hareket eden bir tren ilk durakta 179 yolcu almış, ikinci durakta 364 yolcu indirmiştir. Üçüncü durağa geldiğinde trende kaç yolcu vardır? </w:t>
      </w:r>
    </w:p>
    <w:p w:rsidR="000C1577" w:rsidRPr="002D2A6C" w:rsidRDefault="000C1577" w:rsidP="00E04309">
      <w:r w:rsidRPr="002D2A6C">
        <w:t xml:space="preserve">   </w:t>
      </w:r>
    </w:p>
    <w:p w:rsidR="000C1577" w:rsidRPr="002D2A6C" w:rsidRDefault="000C1577" w:rsidP="00E04309">
      <w:r w:rsidRPr="002D2A6C">
        <w:t xml:space="preserve">     </w:t>
      </w:r>
    </w:p>
    <w:p w:rsidR="000C1577" w:rsidRPr="002D2A6C" w:rsidRDefault="000C1577" w:rsidP="000E08CA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2D2A6C">
        <w:rPr>
          <w:rFonts w:ascii="Times New Roman" w:hAnsi="Times New Roman"/>
          <w:sz w:val="24"/>
          <w:szCs w:val="24"/>
        </w:rPr>
        <w:t>955                    B) 1486</w:t>
      </w:r>
      <w:r w:rsidRPr="002D2A6C">
        <w:rPr>
          <w:rFonts w:ascii="Times New Roman" w:hAnsi="Times New Roman"/>
          <w:sz w:val="24"/>
          <w:szCs w:val="24"/>
        </w:rPr>
        <w:tab/>
      </w:r>
      <w:r w:rsidRPr="002D2A6C">
        <w:rPr>
          <w:rFonts w:ascii="Times New Roman" w:hAnsi="Times New Roman"/>
          <w:sz w:val="24"/>
          <w:szCs w:val="24"/>
        </w:rPr>
        <w:tab/>
        <w:t>C) 1325                  D) 1683</w:t>
      </w:r>
    </w:p>
    <w:p w:rsidR="000C1577" w:rsidRDefault="000C1577" w:rsidP="00E04309"/>
    <w:p w:rsidR="000C1577" w:rsidRPr="002D2A6C" w:rsidRDefault="000C1577" w:rsidP="00E04309"/>
    <w:p w:rsidR="000C1577" w:rsidRPr="00867766" w:rsidRDefault="000C1577" w:rsidP="00E04309">
      <w:pPr>
        <w:rPr>
          <w:b/>
        </w:rPr>
      </w:pPr>
      <w:r w:rsidRPr="00867766">
        <w:rPr>
          <w:b/>
        </w:rPr>
        <w:t>4.)</w:t>
      </w:r>
    </w:p>
    <w:p w:rsidR="000C1577" w:rsidRPr="002D2A6C" w:rsidRDefault="000C1577" w:rsidP="00E04309">
      <w:r>
        <w:rPr>
          <w:noProof/>
        </w:rPr>
        <w:pict>
          <v:line id="_x0000_s1026" style="position:absolute;flip:x;z-index:251658240" from="58.5pt,13.05pt" to="103.5pt,58.65pt"/>
        </w:pict>
      </w:r>
      <w:r>
        <w:rPr>
          <w:noProof/>
        </w:rPr>
        <w:pict>
          <v:rect id="_x0000_s1027" style="position:absolute;margin-left:22.5pt;margin-top:13.05pt;width:81pt;height:45pt;z-index:251657216">
            <v:textbox style="mso-next-textbox:#_x0000_s1027">
              <w:txbxContent>
                <w:p w:rsidR="000C1577" w:rsidRPr="004F26F5" w:rsidRDefault="000C1577" w:rsidP="00E0430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</w:p>
                <w:p w:rsidR="000C1577" w:rsidRDefault="000C1577" w:rsidP="00E0430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</w:t>
                  </w:r>
                </w:p>
                <w:p w:rsidR="000C1577" w:rsidRPr="00957946" w:rsidRDefault="000C1577" w:rsidP="00E0430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125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o</w:t>
                  </w:r>
                </w:p>
              </w:txbxContent>
            </v:textbox>
          </v:rect>
        </w:pict>
      </w:r>
      <w:r w:rsidRPr="002D2A6C">
        <w:t xml:space="preserve">     A                          B</w:t>
      </w:r>
    </w:p>
    <w:p w:rsidR="000C1577" w:rsidRPr="002D2A6C" w:rsidRDefault="000C1577" w:rsidP="00E04309">
      <w:r w:rsidRPr="002D2A6C">
        <w:t xml:space="preserve">  </w:t>
      </w:r>
    </w:p>
    <w:p w:rsidR="000C1577" w:rsidRDefault="000C1577" w:rsidP="00E04309">
      <w:r w:rsidRPr="002D2A6C">
        <w:t xml:space="preserve">       </w:t>
      </w:r>
    </w:p>
    <w:p w:rsidR="000C1577" w:rsidRPr="002D2A6C" w:rsidRDefault="000C1577" w:rsidP="00E04309"/>
    <w:p w:rsidR="000C1577" w:rsidRPr="002D2A6C" w:rsidRDefault="000C1577" w:rsidP="00E04309">
      <w:r w:rsidRPr="002D2A6C">
        <w:t xml:space="preserve">     C                          </w:t>
      </w:r>
      <w:r>
        <w:t xml:space="preserve"> </w:t>
      </w:r>
      <w:r w:rsidRPr="002D2A6C">
        <w:t>D</w:t>
      </w:r>
    </w:p>
    <w:p w:rsidR="000C1577" w:rsidRPr="002D2A6C" w:rsidRDefault="000C1577" w:rsidP="00E04309">
      <w:r w:rsidRPr="002D2A6C">
        <w:t xml:space="preserve">                  E</w:t>
      </w:r>
    </w:p>
    <w:p w:rsidR="000C1577" w:rsidRPr="002D2A6C" w:rsidRDefault="000C1577" w:rsidP="00867766">
      <w:pPr>
        <w:ind w:left="360" w:hanging="360"/>
      </w:pPr>
      <w:r w:rsidRPr="002D2A6C">
        <w:t xml:space="preserve">      Yukarıdaki ABCD dikdörtgeninde s(BÊC) = 125</w:t>
      </w:r>
      <w:r w:rsidRPr="002D2A6C">
        <w:rPr>
          <w:vertAlign w:val="superscript"/>
        </w:rPr>
        <w:t>o</w:t>
      </w:r>
      <w:r w:rsidRPr="002D2A6C">
        <w:t xml:space="preserve"> ise s(DBE) açısı kaç derecedir? </w:t>
      </w:r>
    </w:p>
    <w:p w:rsidR="000C1577" w:rsidRPr="002D2A6C" w:rsidRDefault="000C1577" w:rsidP="00E04309"/>
    <w:p w:rsidR="000C1577" w:rsidRPr="002D2A6C" w:rsidRDefault="000C1577" w:rsidP="00E04309"/>
    <w:p w:rsidR="000C1577" w:rsidRPr="002D2A6C" w:rsidRDefault="000C1577" w:rsidP="00E04309">
      <w:r w:rsidRPr="002D2A6C">
        <w:t xml:space="preserve">            A) 70                 B) 50</w:t>
      </w:r>
      <w:r w:rsidRPr="002D2A6C">
        <w:tab/>
      </w:r>
      <w:r w:rsidRPr="002D2A6C">
        <w:tab/>
        <w:t>C) 45                 D) 35</w:t>
      </w:r>
    </w:p>
    <w:p w:rsidR="000C1577" w:rsidRDefault="000C1577" w:rsidP="00E04309"/>
    <w:p w:rsidR="000C1577" w:rsidRPr="002D2A6C" w:rsidRDefault="000C1577" w:rsidP="00E04309"/>
    <w:p w:rsidR="000C1577" w:rsidRPr="002D2A6C" w:rsidRDefault="000C1577" w:rsidP="00E04309">
      <w:r w:rsidRPr="00867766">
        <w:rPr>
          <w:b/>
        </w:rPr>
        <w:t>5.)</w:t>
      </w:r>
      <w:r w:rsidRPr="002D2A6C">
        <w:t xml:space="preserve"> Bir inek her gün bir önceki günden 3 litre fazla süt vermektedir. Birinci gün 3 litre süt veren inek 4 günün sonunda toplam kaç litre süt vermiş olur?</w:t>
      </w:r>
    </w:p>
    <w:p w:rsidR="000C1577" w:rsidRPr="002D2A6C" w:rsidRDefault="000C1577" w:rsidP="00E04309"/>
    <w:p w:rsidR="000C1577" w:rsidRDefault="000C1577" w:rsidP="00224F7F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Pr="002D2A6C">
        <w:rPr>
          <w:rFonts w:ascii="Times New Roman" w:hAnsi="Times New Roman"/>
          <w:sz w:val="24"/>
          <w:szCs w:val="24"/>
        </w:rPr>
        <w:tab/>
      </w:r>
      <w:r w:rsidRPr="002D2A6C">
        <w:rPr>
          <w:rFonts w:ascii="Times New Roman" w:hAnsi="Times New Roman"/>
          <w:sz w:val="24"/>
          <w:szCs w:val="24"/>
        </w:rPr>
        <w:tab/>
        <w:t>B) 12</w:t>
      </w:r>
      <w:r w:rsidRPr="002D2A6C">
        <w:rPr>
          <w:rFonts w:ascii="Times New Roman" w:hAnsi="Times New Roman"/>
          <w:sz w:val="24"/>
          <w:szCs w:val="24"/>
        </w:rPr>
        <w:tab/>
      </w:r>
      <w:r w:rsidRPr="002D2A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D2A6C">
        <w:rPr>
          <w:rFonts w:ascii="Times New Roman" w:hAnsi="Times New Roman"/>
          <w:sz w:val="24"/>
          <w:szCs w:val="24"/>
        </w:rPr>
        <w:t>C)  10</w:t>
      </w:r>
      <w:r w:rsidRPr="002D2A6C">
        <w:rPr>
          <w:rFonts w:ascii="Times New Roman" w:hAnsi="Times New Roman"/>
          <w:sz w:val="24"/>
          <w:szCs w:val="24"/>
        </w:rPr>
        <w:tab/>
      </w:r>
      <w:r w:rsidRPr="002D2A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D2A6C">
        <w:rPr>
          <w:rFonts w:ascii="Times New Roman" w:hAnsi="Times New Roman"/>
          <w:sz w:val="24"/>
          <w:szCs w:val="24"/>
        </w:rPr>
        <w:t>D) 7</w:t>
      </w:r>
    </w:p>
    <w:p w:rsidR="000C1577" w:rsidRPr="002D2A6C" w:rsidRDefault="000C1577" w:rsidP="00F22416">
      <w:pPr>
        <w:pStyle w:val="ListParagraph"/>
        <w:rPr>
          <w:rFonts w:ascii="Times New Roman" w:hAnsi="Times New Roman"/>
          <w:sz w:val="24"/>
          <w:szCs w:val="24"/>
        </w:rPr>
      </w:pPr>
    </w:p>
    <w:p w:rsidR="000C1577" w:rsidRDefault="000C1577" w:rsidP="0029530A">
      <w:r w:rsidRPr="0029530A">
        <w:rPr>
          <w:b/>
        </w:rPr>
        <w:t xml:space="preserve"> 6.)</w:t>
      </w:r>
      <w:r>
        <w:t xml:space="preserve"> Hilal,2002 yılında doğdu. Hilal’ın doğduğu yıl artık yıl olduğuna göre, aşağıdaki yıllardan hangisi bir artık yıl değildir?</w:t>
      </w:r>
    </w:p>
    <w:p w:rsidR="000C1577" w:rsidRDefault="000C1577" w:rsidP="0029530A"/>
    <w:p w:rsidR="000C1577" w:rsidRDefault="000C1577" w:rsidP="00C11ACD">
      <w:r>
        <w:t xml:space="preserve">A) 1994              </w:t>
      </w:r>
      <w:r>
        <w:tab/>
        <w:t xml:space="preserve">B) 2018         </w:t>
      </w:r>
      <w:r>
        <w:tab/>
      </w:r>
      <w:r>
        <w:tab/>
        <w:t xml:space="preserve">C) 2032         </w:t>
      </w:r>
      <w:r>
        <w:tab/>
      </w:r>
      <w:r>
        <w:tab/>
        <w:t xml:space="preserve"> D) 2042</w:t>
      </w:r>
    </w:p>
    <w:p w:rsidR="000C1577" w:rsidRDefault="000C1577" w:rsidP="00E04309"/>
    <w:p w:rsidR="000C1577" w:rsidRDefault="000C1577" w:rsidP="00E04309"/>
    <w:p w:rsidR="000C1577" w:rsidRDefault="000C1577" w:rsidP="00E04309">
      <w:r w:rsidRPr="002D2A6C">
        <w:t xml:space="preserve">  </w:t>
      </w:r>
    </w:p>
    <w:p w:rsidR="000C1577" w:rsidRDefault="000C1577" w:rsidP="00E04309"/>
    <w:p w:rsidR="000C1577" w:rsidRDefault="000C1577" w:rsidP="00E04309"/>
    <w:p w:rsidR="000C1577" w:rsidRPr="002D2A6C" w:rsidRDefault="000C1577" w:rsidP="00E04309"/>
    <w:p w:rsidR="000C1577" w:rsidRDefault="000C1577" w:rsidP="006431A8">
      <w:r w:rsidRPr="006431A8">
        <w:rPr>
          <w:b/>
        </w:rPr>
        <w:t>7.)</w:t>
      </w:r>
      <w:r>
        <w:t xml:space="preserve"> </w:t>
      </w:r>
      <w:r>
        <w:tab/>
      </w:r>
      <w:r>
        <w:tab/>
        <w:t xml:space="preserve"> ABC         Yandaki toplama işleminde  A+B+C kaç olur?</w:t>
      </w:r>
    </w:p>
    <w:p w:rsidR="000C1577" w:rsidRPr="0041516D" w:rsidRDefault="000C1577" w:rsidP="006431A8">
      <w:pPr>
        <w:rPr>
          <w:u w:val="single"/>
        </w:rPr>
      </w:pPr>
      <w:r>
        <w:t xml:space="preserve">   </w:t>
      </w:r>
      <w:r>
        <w:tab/>
        <w:t xml:space="preserve">        </w:t>
      </w:r>
      <w:r>
        <w:rPr>
          <w:u w:val="single"/>
        </w:rPr>
        <w:t>+     BC</w:t>
      </w:r>
    </w:p>
    <w:p w:rsidR="000C1577" w:rsidRDefault="000C1577" w:rsidP="006431A8">
      <w:r>
        <w:tab/>
      </w:r>
      <w:r>
        <w:tab/>
        <w:t>1 6  8</w:t>
      </w:r>
    </w:p>
    <w:p w:rsidR="000C1577" w:rsidRDefault="000C1577" w:rsidP="006431A8"/>
    <w:p w:rsidR="000C1577" w:rsidRDefault="000C1577" w:rsidP="006431A8"/>
    <w:p w:rsidR="000C1577" w:rsidRDefault="000C1577" w:rsidP="006431A8">
      <w:r>
        <w:t>A) 8</w:t>
      </w:r>
      <w:r>
        <w:tab/>
      </w:r>
      <w:r>
        <w:tab/>
      </w:r>
      <w:r>
        <w:tab/>
        <w:t>B) 9</w:t>
      </w:r>
      <w:r>
        <w:tab/>
      </w:r>
      <w:r>
        <w:tab/>
      </w:r>
      <w:r>
        <w:tab/>
        <w:t>C)10</w:t>
      </w:r>
      <w:r>
        <w:tab/>
      </w:r>
      <w:r>
        <w:tab/>
      </w:r>
      <w:r>
        <w:tab/>
        <w:t>D) 11</w:t>
      </w:r>
    </w:p>
    <w:p w:rsidR="000C1577" w:rsidRDefault="000C1577" w:rsidP="006431A8"/>
    <w:p w:rsidR="000C1577" w:rsidRDefault="000C1577" w:rsidP="006431A8">
      <w:pPr>
        <w:rPr>
          <w:b/>
        </w:rPr>
      </w:pPr>
    </w:p>
    <w:p w:rsidR="000C1577" w:rsidRDefault="000C1577" w:rsidP="006431A8">
      <w:pPr>
        <w:rPr>
          <w:b/>
        </w:rPr>
      </w:pPr>
    </w:p>
    <w:p w:rsidR="000C1577" w:rsidRDefault="000C1577" w:rsidP="006431A8">
      <w:r w:rsidRPr="00F22416">
        <w:rPr>
          <w:b/>
        </w:rPr>
        <w:t>8.)</w:t>
      </w:r>
      <w:r>
        <w:t xml:space="preserve">  Batuhan 8, Taha 9, Yelda 10 yaşındadır.4 yıl sonra yaşları toplamı kaç olur?</w:t>
      </w:r>
    </w:p>
    <w:p w:rsidR="000C1577" w:rsidRDefault="000C1577" w:rsidP="006431A8"/>
    <w:p w:rsidR="000C1577" w:rsidRDefault="000C1577" w:rsidP="006431A8"/>
    <w:p w:rsidR="000C1577" w:rsidRDefault="000C1577" w:rsidP="006431A8">
      <w:r>
        <w:t>A)  27</w:t>
      </w:r>
      <w:r>
        <w:tab/>
      </w:r>
      <w:r>
        <w:tab/>
      </w:r>
      <w:r>
        <w:tab/>
        <w:t>B) 31</w:t>
      </w:r>
      <w:r>
        <w:tab/>
      </w:r>
      <w:r>
        <w:tab/>
      </w:r>
      <w:r>
        <w:tab/>
        <w:t>C) 35</w:t>
      </w:r>
      <w:r>
        <w:tab/>
      </w:r>
      <w:r>
        <w:tab/>
      </w:r>
      <w:r>
        <w:tab/>
        <w:t>D)  39</w:t>
      </w:r>
    </w:p>
    <w:p w:rsidR="000C1577" w:rsidRDefault="000C1577" w:rsidP="006431A8"/>
    <w:p w:rsidR="000C1577" w:rsidRDefault="000C1577" w:rsidP="00F22416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spacing w:val="-3"/>
        </w:rPr>
      </w:pPr>
    </w:p>
    <w:p w:rsidR="000C1577" w:rsidRDefault="000C1577" w:rsidP="00F22416">
      <w:pPr>
        <w:shd w:val="clear" w:color="auto" w:fill="FFFFFF"/>
        <w:autoSpaceDE w:val="0"/>
        <w:autoSpaceDN w:val="0"/>
        <w:adjustRightInd w:val="0"/>
        <w:jc w:val="both"/>
        <w:rPr>
          <w:spacing w:val="-3"/>
        </w:rPr>
      </w:pPr>
      <w:r w:rsidRPr="00F22416">
        <w:rPr>
          <w:b/>
          <w:spacing w:val="-3"/>
        </w:rPr>
        <w:t>9.)</w:t>
      </w:r>
      <w:r w:rsidRPr="00F22416">
        <w:rPr>
          <w:spacing w:val="-3"/>
        </w:rPr>
        <w:t xml:space="preserve"> Aşağıdaki kutulara sayıları soldan sağa doğru 6 artı</w:t>
      </w:r>
      <w:r w:rsidRPr="00F22416">
        <w:rPr>
          <w:spacing w:val="-3"/>
        </w:rPr>
        <w:softHyphen/>
        <w:t>rarak, yukarıdan aşağıya doğru 9 artırarak örüntü oluşturulduğunda '"?" ye</w:t>
      </w:r>
      <w:r w:rsidRPr="00F22416">
        <w:rPr>
          <w:spacing w:val="-3"/>
        </w:rPr>
        <w:softHyphen/>
        <w:t>rine yazılacak sayı kaç olur?</w:t>
      </w:r>
    </w:p>
    <w:p w:rsidR="000C1577" w:rsidRPr="00F22416" w:rsidRDefault="000C1577" w:rsidP="00F22416">
      <w:pPr>
        <w:shd w:val="clear" w:color="auto" w:fill="FFFFFF"/>
        <w:autoSpaceDE w:val="0"/>
        <w:autoSpaceDN w:val="0"/>
        <w:adjustRightInd w:val="0"/>
        <w:jc w:val="both"/>
        <w:rPr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"/>
        <w:gridCol w:w="360"/>
        <w:gridCol w:w="332"/>
        <w:gridCol w:w="388"/>
      </w:tblGrid>
      <w:tr w:rsidR="000C1577" w:rsidRPr="00F22416" w:rsidTr="002119F5">
        <w:trPr>
          <w:trHeight w:val="29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  <w:r w:rsidRPr="00F22416">
              <w:rPr>
                <w:spacing w:val="-3"/>
              </w:rPr>
              <w:t>3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  <w:r w:rsidRPr="00F22416">
              <w:rPr>
                <w:spacing w:val="-3"/>
              </w:rPr>
              <w:t>9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</w:p>
        </w:tc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</w:p>
        </w:tc>
      </w:tr>
      <w:tr w:rsidR="000C1577" w:rsidRPr="00F22416" w:rsidTr="002119F5">
        <w:trPr>
          <w:trHeight w:val="28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  <w:r w:rsidRPr="00F22416">
              <w:rPr>
                <w:spacing w:val="-3"/>
              </w:rPr>
              <w:t>12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</w:p>
        </w:tc>
        <w:tc>
          <w:tcPr>
            <w:tcW w:w="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</w:p>
        </w:tc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</w:p>
        </w:tc>
      </w:tr>
      <w:tr w:rsidR="000C1577" w:rsidRPr="00F22416" w:rsidTr="002119F5">
        <w:trPr>
          <w:trHeight w:val="27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</w:p>
        </w:tc>
        <w:tc>
          <w:tcPr>
            <w:tcW w:w="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</w:p>
        </w:tc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577" w:rsidRPr="00F22416" w:rsidRDefault="000C1577" w:rsidP="002119F5">
            <w:pPr>
              <w:shd w:val="clear" w:color="auto" w:fill="FFFFFF"/>
              <w:autoSpaceDE w:val="0"/>
              <w:autoSpaceDN w:val="0"/>
              <w:adjustRightInd w:val="0"/>
              <w:rPr>
                <w:spacing w:val="-3"/>
              </w:rPr>
            </w:pPr>
            <w:r w:rsidRPr="00F22416">
              <w:rPr>
                <w:spacing w:val="-3"/>
              </w:rPr>
              <w:t>?</w:t>
            </w:r>
          </w:p>
        </w:tc>
      </w:tr>
    </w:tbl>
    <w:p w:rsidR="000C1577" w:rsidRPr="00F22416" w:rsidRDefault="000C1577" w:rsidP="00F22416">
      <w:pPr>
        <w:shd w:val="clear" w:color="auto" w:fill="FFFFFF"/>
        <w:autoSpaceDE w:val="0"/>
        <w:autoSpaceDN w:val="0"/>
        <w:adjustRightInd w:val="0"/>
        <w:rPr>
          <w:spacing w:val="-3"/>
        </w:rPr>
      </w:pPr>
    </w:p>
    <w:p w:rsidR="000C1577" w:rsidRDefault="000C1577" w:rsidP="00F22416">
      <w:pPr>
        <w:shd w:val="clear" w:color="auto" w:fill="FFFFFF"/>
        <w:autoSpaceDE w:val="0"/>
        <w:autoSpaceDN w:val="0"/>
        <w:adjustRightInd w:val="0"/>
        <w:rPr>
          <w:spacing w:val="-3"/>
        </w:rPr>
      </w:pPr>
      <w:r w:rsidRPr="00F22416">
        <w:rPr>
          <w:spacing w:val="-3"/>
        </w:rPr>
        <w:t>A) 21</w:t>
      </w:r>
      <w:r w:rsidRPr="00F22416">
        <w:rPr>
          <w:spacing w:val="-3"/>
        </w:rPr>
        <w:tab/>
      </w:r>
      <w:r w:rsidRPr="00F22416">
        <w:rPr>
          <w:spacing w:val="-3"/>
        </w:rPr>
        <w:tab/>
      </w:r>
      <w:r w:rsidRPr="00F22416">
        <w:rPr>
          <w:spacing w:val="-3"/>
        </w:rPr>
        <w:tab/>
        <w:t>B) 27</w:t>
      </w:r>
      <w:r w:rsidRPr="00F22416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C) 39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D) 42</w:t>
      </w:r>
    </w:p>
    <w:p w:rsidR="000C1577" w:rsidRDefault="000C1577" w:rsidP="00F22416">
      <w:pPr>
        <w:shd w:val="clear" w:color="auto" w:fill="FFFFFF"/>
        <w:autoSpaceDE w:val="0"/>
        <w:autoSpaceDN w:val="0"/>
        <w:adjustRightInd w:val="0"/>
        <w:rPr>
          <w:spacing w:val="-3"/>
        </w:rPr>
      </w:pPr>
    </w:p>
    <w:p w:rsidR="000C1577" w:rsidRDefault="000C1577" w:rsidP="00F22416">
      <w:pPr>
        <w:shd w:val="clear" w:color="auto" w:fill="FFFFFF"/>
        <w:autoSpaceDE w:val="0"/>
        <w:autoSpaceDN w:val="0"/>
        <w:adjustRightInd w:val="0"/>
        <w:rPr>
          <w:spacing w:val="-3"/>
        </w:rPr>
      </w:pPr>
    </w:p>
    <w:p w:rsidR="000C1577" w:rsidRDefault="000C1577" w:rsidP="00F22416">
      <w:pPr>
        <w:shd w:val="clear" w:color="auto" w:fill="FFFFFF"/>
        <w:autoSpaceDE w:val="0"/>
        <w:autoSpaceDN w:val="0"/>
        <w:adjustRightInd w:val="0"/>
        <w:rPr>
          <w:spacing w:val="-3"/>
        </w:rPr>
      </w:pPr>
      <w:r w:rsidRPr="00D762EA">
        <w:rPr>
          <w:b/>
          <w:spacing w:val="-3"/>
        </w:rPr>
        <w:t>10.)</w:t>
      </w:r>
      <w:r>
        <w:rPr>
          <w:b/>
          <w:spacing w:val="-3"/>
        </w:rPr>
        <w:t xml:space="preserve">   </w:t>
      </w:r>
      <w:r>
        <w:rPr>
          <w:spacing w:val="-3"/>
        </w:rPr>
        <w:t>Ekim ayında kaç hafta kaç gün vardır?</w:t>
      </w:r>
    </w:p>
    <w:p w:rsidR="000C1577" w:rsidRDefault="000C1577" w:rsidP="00F22416">
      <w:pPr>
        <w:shd w:val="clear" w:color="auto" w:fill="FFFFFF"/>
        <w:autoSpaceDE w:val="0"/>
        <w:autoSpaceDN w:val="0"/>
        <w:adjustRightInd w:val="0"/>
        <w:rPr>
          <w:spacing w:val="-3"/>
        </w:rPr>
      </w:pPr>
    </w:p>
    <w:p w:rsidR="000C1577" w:rsidRDefault="000C1577" w:rsidP="00D762EA">
      <w:pPr>
        <w:shd w:val="clear" w:color="auto" w:fill="FFFFFF"/>
        <w:autoSpaceDE w:val="0"/>
        <w:autoSpaceDN w:val="0"/>
        <w:adjustRightInd w:val="0"/>
        <w:rPr>
          <w:spacing w:val="-3"/>
        </w:rPr>
      </w:pPr>
      <w:r>
        <w:rPr>
          <w:spacing w:val="-3"/>
        </w:rPr>
        <w:t xml:space="preserve">A) </w:t>
      </w:r>
      <w:r w:rsidRPr="00D762EA">
        <w:rPr>
          <w:spacing w:val="-3"/>
        </w:rPr>
        <w:t>5 h</w:t>
      </w:r>
      <w:r>
        <w:rPr>
          <w:spacing w:val="-3"/>
        </w:rPr>
        <w:t>a</w:t>
      </w:r>
      <w:r w:rsidRPr="00D762EA">
        <w:rPr>
          <w:spacing w:val="-3"/>
        </w:rPr>
        <w:t>fta 4 gün</w:t>
      </w:r>
      <w:r w:rsidRPr="00D762EA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D762EA">
        <w:rPr>
          <w:spacing w:val="-3"/>
        </w:rPr>
        <w:t>B) 4 hafta 4 gün</w:t>
      </w:r>
      <w:r w:rsidRPr="00D762EA">
        <w:rPr>
          <w:spacing w:val="-3"/>
        </w:rPr>
        <w:tab/>
      </w:r>
      <w:r w:rsidRPr="00D762EA">
        <w:rPr>
          <w:spacing w:val="-3"/>
        </w:rPr>
        <w:tab/>
      </w:r>
    </w:p>
    <w:p w:rsidR="000C1577" w:rsidRPr="00D762EA" w:rsidRDefault="000C1577" w:rsidP="00D762EA">
      <w:pPr>
        <w:shd w:val="clear" w:color="auto" w:fill="FFFFFF"/>
        <w:autoSpaceDE w:val="0"/>
        <w:autoSpaceDN w:val="0"/>
        <w:adjustRightInd w:val="0"/>
        <w:rPr>
          <w:spacing w:val="-3"/>
        </w:rPr>
      </w:pPr>
      <w:r w:rsidRPr="00D762EA">
        <w:rPr>
          <w:spacing w:val="-3"/>
        </w:rPr>
        <w:t>C) 4 hafta 5 gün</w:t>
      </w:r>
      <w:r w:rsidRPr="00D762EA">
        <w:rPr>
          <w:spacing w:val="-3"/>
        </w:rPr>
        <w:tab/>
      </w:r>
      <w:r w:rsidRPr="00D762EA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D762EA">
        <w:rPr>
          <w:spacing w:val="-3"/>
        </w:rPr>
        <w:t>D) 4 hafta 3 gün</w:t>
      </w:r>
    </w:p>
    <w:p w:rsidR="000C1577" w:rsidRPr="00F22416" w:rsidRDefault="000C1577" w:rsidP="00F22416">
      <w:pPr>
        <w:shd w:val="clear" w:color="auto" w:fill="FFFFFF"/>
        <w:autoSpaceDE w:val="0"/>
        <w:autoSpaceDN w:val="0"/>
        <w:adjustRightInd w:val="0"/>
        <w:rPr>
          <w:spacing w:val="-3"/>
        </w:rPr>
      </w:pPr>
      <w:r w:rsidRPr="00F22416">
        <w:rPr>
          <w:spacing w:val="-3"/>
        </w:rPr>
        <w:tab/>
      </w:r>
    </w:p>
    <w:p w:rsidR="000C1577" w:rsidRPr="00F22416" w:rsidRDefault="000C1577" w:rsidP="006431A8"/>
    <w:p w:rsidR="000C1577" w:rsidRPr="00F22416" w:rsidRDefault="000C1577" w:rsidP="006431A8"/>
    <w:p w:rsidR="000C1577" w:rsidRPr="00F25C1D" w:rsidRDefault="000C1577" w:rsidP="00F22416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Yahya OCAK</w:t>
      </w:r>
      <w:r>
        <w:rPr>
          <w:rFonts w:ascii="Arial" w:hAnsi="Arial" w:cs="Arial"/>
          <w:sz w:val="22"/>
          <w:szCs w:val="22"/>
        </w:rPr>
        <w:tab/>
      </w:r>
      <w:r w:rsidRPr="00F25C1D">
        <w:rPr>
          <w:rFonts w:ascii="Arial" w:hAnsi="Arial" w:cs="Arial"/>
          <w:sz w:val="22"/>
          <w:szCs w:val="22"/>
        </w:rPr>
        <w:t xml:space="preserve">    </w:t>
      </w:r>
    </w:p>
    <w:p w:rsidR="000C1577" w:rsidRPr="00F22416" w:rsidRDefault="000C1577" w:rsidP="00F22416">
      <w:r>
        <w:rPr>
          <w:rFonts w:ascii="Arial" w:hAnsi="Arial" w:cs="Arial"/>
          <w:sz w:val="22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25C1D">
        <w:rPr>
          <w:rFonts w:ascii="Arial" w:hAnsi="Arial" w:cs="Arial"/>
          <w:sz w:val="22"/>
          <w:szCs w:val="22"/>
        </w:rPr>
        <w:t>4-C Sınıf Öğretmeni</w:t>
      </w:r>
    </w:p>
    <w:p w:rsidR="000C1577" w:rsidRPr="002D2A6C" w:rsidRDefault="000C1577" w:rsidP="00E04309">
      <w:r w:rsidRPr="002D2A6C">
        <w:t xml:space="preserve">     </w:t>
      </w:r>
    </w:p>
    <w:p w:rsidR="000C1577" w:rsidRPr="002D2A6C" w:rsidRDefault="000C1577" w:rsidP="00815B34">
      <w:pPr>
        <w:pStyle w:val="ListParagraph"/>
        <w:rPr>
          <w:rFonts w:ascii="Times New Roman" w:hAnsi="Times New Roman"/>
          <w:sz w:val="24"/>
          <w:szCs w:val="24"/>
        </w:rPr>
      </w:pPr>
    </w:p>
    <w:p w:rsidR="000C1577" w:rsidRPr="002D2A6C" w:rsidRDefault="000C1577" w:rsidP="00815B34">
      <w:pPr>
        <w:pStyle w:val="ListParagraph"/>
        <w:rPr>
          <w:rFonts w:ascii="Times New Roman" w:hAnsi="Times New Roman"/>
          <w:sz w:val="24"/>
          <w:szCs w:val="24"/>
        </w:rPr>
      </w:pPr>
      <w:r w:rsidRPr="002D2A6C">
        <w:rPr>
          <w:rFonts w:ascii="Times New Roman" w:hAnsi="Times New Roman"/>
          <w:sz w:val="24"/>
          <w:szCs w:val="24"/>
        </w:rPr>
        <w:t xml:space="preserve">     </w:t>
      </w:r>
    </w:p>
    <w:p w:rsidR="000C1577" w:rsidRPr="002D2A6C" w:rsidRDefault="000C1577" w:rsidP="00815B34">
      <w:pPr>
        <w:pStyle w:val="ListParagraph"/>
        <w:rPr>
          <w:rFonts w:ascii="Times New Roman" w:hAnsi="Times New Roman"/>
          <w:sz w:val="24"/>
          <w:szCs w:val="24"/>
        </w:rPr>
      </w:pPr>
    </w:p>
    <w:sectPr w:rsidR="000C1577" w:rsidRPr="002D2A6C" w:rsidSect="002D2A6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51F"/>
    <w:multiLevelType w:val="hybridMultilevel"/>
    <w:tmpl w:val="A1DA96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6201CB"/>
    <w:multiLevelType w:val="hybridMultilevel"/>
    <w:tmpl w:val="7C6C9910"/>
    <w:lvl w:ilvl="0" w:tplc="6E760E26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DA4D60"/>
    <w:multiLevelType w:val="hybridMultilevel"/>
    <w:tmpl w:val="2FA06F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817E95"/>
    <w:multiLevelType w:val="hybridMultilevel"/>
    <w:tmpl w:val="24227650"/>
    <w:lvl w:ilvl="0" w:tplc="01E28110">
      <w:start w:val="7"/>
      <w:numFmt w:val="decimal"/>
      <w:lvlText w:val="%1.)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9838CF"/>
    <w:multiLevelType w:val="hybridMultilevel"/>
    <w:tmpl w:val="66DA3CAA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E8E31D8"/>
    <w:multiLevelType w:val="hybridMultilevel"/>
    <w:tmpl w:val="DAE2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290F37"/>
    <w:multiLevelType w:val="hybridMultilevel"/>
    <w:tmpl w:val="C3369A54"/>
    <w:lvl w:ilvl="0" w:tplc="3EC8DF6C">
      <w:start w:val="9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F473AB"/>
    <w:multiLevelType w:val="hybridMultilevel"/>
    <w:tmpl w:val="FA460C20"/>
    <w:lvl w:ilvl="0" w:tplc="7A3EFBEA">
      <w:start w:val="9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E1456A"/>
    <w:multiLevelType w:val="hybridMultilevel"/>
    <w:tmpl w:val="70F618C8"/>
    <w:lvl w:ilvl="0" w:tplc="36BAC468">
      <w:start w:val="1"/>
      <w:numFmt w:val="upp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9">
    <w:nsid w:val="5F492F3F"/>
    <w:multiLevelType w:val="hybridMultilevel"/>
    <w:tmpl w:val="E064FF4A"/>
    <w:lvl w:ilvl="0" w:tplc="4DC258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A32CC2"/>
    <w:multiLevelType w:val="hybridMultilevel"/>
    <w:tmpl w:val="7BEEF8FC"/>
    <w:lvl w:ilvl="0" w:tplc="7396A13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27B5575"/>
    <w:multiLevelType w:val="hybridMultilevel"/>
    <w:tmpl w:val="8E04AF56"/>
    <w:lvl w:ilvl="0" w:tplc="804C6142">
      <w:start w:val="8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075B60"/>
    <w:multiLevelType w:val="hybridMultilevel"/>
    <w:tmpl w:val="DFB02204"/>
    <w:lvl w:ilvl="0" w:tplc="8DB4D1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E5D4025"/>
    <w:multiLevelType w:val="hybridMultilevel"/>
    <w:tmpl w:val="7992379C"/>
    <w:lvl w:ilvl="0" w:tplc="0966D074">
      <w:start w:val="8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503E8A"/>
    <w:multiLevelType w:val="hybridMultilevel"/>
    <w:tmpl w:val="BC84C6DC"/>
    <w:lvl w:ilvl="0" w:tplc="E07ECD5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F604C92"/>
    <w:multiLevelType w:val="hybridMultilevel"/>
    <w:tmpl w:val="717047E2"/>
    <w:lvl w:ilvl="0" w:tplc="056697A0">
      <w:start w:val="7"/>
      <w:numFmt w:val="decimal"/>
      <w:lvlText w:val="%1.)"/>
      <w:lvlJc w:val="left"/>
      <w:pPr>
        <w:ind w:left="720" w:hanging="360"/>
      </w:pPr>
      <w:rPr>
        <w:rFonts w:cs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008E1"/>
    <w:multiLevelType w:val="hybridMultilevel"/>
    <w:tmpl w:val="D062B5F4"/>
    <w:lvl w:ilvl="0" w:tplc="AC7826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2"/>
  </w:num>
  <w:num w:numId="5">
    <w:abstractNumId w:val="1"/>
  </w:num>
  <w:num w:numId="6">
    <w:abstractNumId w:val="15"/>
  </w:num>
  <w:num w:numId="7">
    <w:abstractNumId w:val="3"/>
  </w:num>
  <w:num w:numId="8">
    <w:abstractNumId w:val="13"/>
  </w:num>
  <w:num w:numId="9">
    <w:abstractNumId w:val="11"/>
  </w:num>
  <w:num w:numId="10">
    <w:abstractNumId w:val="7"/>
  </w:num>
  <w:num w:numId="11">
    <w:abstractNumId w:val="8"/>
  </w:num>
  <w:num w:numId="12">
    <w:abstractNumId w:val="6"/>
  </w:num>
  <w:num w:numId="13">
    <w:abstractNumId w:val="12"/>
  </w:num>
  <w:num w:numId="14">
    <w:abstractNumId w:val="0"/>
  </w:num>
  <w:num w:numId="15">
    <w:abstractNumId w:val="5"/>
  </w:num>
  <w:num w:numId="16">
    <w:abstractNumId w:val="1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D54"/>
    <w:rsid w:val="000713DD"/>
    <w:rsid w:val="000C1577"/>
    <w:rsid w:val="000E08CA"/>
    <w:rsid w:val="000E4601"/>
    <w:rsid w:val="000F298A"/>
    <w:rsid w:val="00160A4F"/>
    <w:rsid w:val="001A2E54"/>
    <w:rsid w:val="001B20A0"/>
    <w:rsid w:val="001F40BB"/>
    <w:rsid w:val="002119F5"/>
    <w:rsid w:val="00224F7F"/>
    <w:rsid w:val="002574E5"/>
    <w:rsid w:val="0029530A"/>
    <w:rsid w:val="00297562"/>
    <w:rsid w:val="002C4612"/>
    <w:rsid w:val="002D2A6C"/>
    <w:rsid w:val="00366F6B"/>
    <w:rsid w:val="003C7C88"/>
    <w:rsid w:val="003D7EF7"/>
    <w:rsid w:val="003E2872"/>
    <w:rsid w:val="003F2CFF"/>
    <w:rsid w:val="00412C11"/>
    <w:rsid w:val="0041516D"/>
    <w:rsid w:val="0046299D"/>
    <w:rsid w:val="004A4937"/>
    <w:rsid w:val="004C50CD"/>
    <w:rsid w:val="004F26F5"/>
    <w:rsid w:val="005365BA"/>
    <w:rsid w:val="006256F3"/>
    <w:rsid w:val="006431A8"/>
    <w:rsid w:val="00775135"/>
    <w:rsid w:val="007A5FAB"/>
    <w:rsid w:val="007C310D"/>
    <w:rsid w:val="007C7652"/>
    <w:rsid w:val="00815B34"/>
    <w:rsid w:val="0085467F"/>
    <w:rsid w:val="00867766"/>
    <w:rsid w:val="008A7AD6"/>
    <w:rsid w:val="008C5546"/>
    <w:rsid w:val="008C6D54"/>
    <w:rsid w:val="008E39DB"/>
    <w:rsid w:val="00957946"/>
    <w:rsid w:val="00960A05"/>
    <w:rsid w:val="009B2B2B"/>
    <w:rsid w:val="009B3BBC"/>
    <w:rsid w:val="00A170EF"/>
    <w:rsid w:val="00A50E5A"/>
    <w:rsid w:val="00AC55FA"/>
    <w:rsid w:val="00B32759"/>
    <w:rsid w:val="00B65B5E"/>
    <w:rsid w:val="00C05FDC"/>
    <w:rsid w:val="00C11ACD"/>
    <w:rsid w:val="00C20384"/>
    <w:rsid w:val="00CA2B8F"/>
    <w:rsid w:val="00D004E2"/>
    <w:rsid w:val="00D24E23"/>
    <w:rsid w:val="00D762EA"/>
    <w:rsid w:val="00D821F8"/>
    <w:rsid w:val="00DB39F3"/>
    <w:rsid w:val="00E04309"/>
    <w:rsid w:val="00E70CA9"/>
    <w:rsid w:val="00E838EC"/>
    <w:rsid w:val="00F22416"/>
    <w:rsid w:val="00F25C1D"/>
    <w:rsid w:val="00FC3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D5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24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22416"/>
    <w:rPr>
      <w:rFonts w:ascii="Arial" w:hAnsi="Arial" w:cs="Arial"/>
      <w:b/>
      <w:bCs/>
      <w:i/>
      <w:iCs/>
      <w:sz w:val="28"/>
      <w:szCs w:val="28"/>
      <w:lang w:eastAsia="tr-TR"/>
    </w:rPr>
  </w:style>
  <w:style w:type="paragraph" w:styleId="ListParagraph">
    <w:name w:val="List Paragraph"/>
    <w:basedOn w:val="Normal"/>
    <w:uiPriority w:val="99"/>
    <w:qFormat/>
    <w:rsid w:val="008C55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8C554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F2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2CFF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AC55FA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4</Pages>
  <Words>694</Words>
  <Characters>3957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OCAK</dc:creator>
  <cp:keywords/>
  <dc:description/>
  <cp:lastModifiedBy>EDANUR HANIM</cp:lastModifiedBy>
  <cp:revision>26</cp:revision>
  <dcterms:created xsi:type="dcterms:W3CDTF">2011-12-04T12:25:00Z</dcterms:created>
  <dcterms:modified xsi:type="dcterms:W3CDTF">2011-12-12T20:32:00Z</dcterms:modified>
</cp:coreProperties>
</file>