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50D" w:rsidRPr="0031287E" w:rsidRDefault="00A3650D">
      <w:pPr>
        <w:rPr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18.4pt;margin-top:-11.6pt;width:481.5pt;height:17.25pt;z-index:251644416">
            <v:textbox style="mso-next-textbox:#_x0000_s1026">
              <w:txbxContent>
                <w:p w:rsidR="00A3650D" w:rsidRPr="00833F41" w:rsidRDefault="00A3650D" w:rsidP="00F9420B">
                  <w:r w:rsidRPr="00833F41">
                    <w:t xml:space="preserve">ADI, SOYADI:                                                                                  </w:t>
                  </w:r>
                  <w:r>
                    <w:t xml:space="preserve"> </w:t>
                  </w:r>
                  <w:r w:rsidRPr="00833F41">
                    <w:t xml:space="preserve">    TARİH:  06/12/2011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8.4pt;margin-top:5.65pt;width:481.5pt;height:17.25pt;z-index:251645440">
            <v:textbox style="mso-next-textbox:#_x0000_s1027">
              <w:txbxContent>
                <w:p w:rsidR="00A3650D" w:rsidRPr="00833F41" w:rsidRDefault="00A3650D" w:rsidP="00F9420B">
                  <w:r w:rsidRPr="00833F41">
                    <w:t>SINIF  :                                                NO:                                           PUAN:                                   NOT: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8.4pt;margin-top:-46.85pt;width:481.5pt;height:35.25pt;z-index:251643392">
            <v:textbox style="mso-next-textbox:#_x0000_s1028">
              <w:txbxContent>
                <w:p w:rsidR="00A3650D" w:rsidRPr="003D6450" w:rsidRDefault="00A3650D" w:rsidP="00F942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KAPAKLI İRFAN FATMA MANDALI İLKÖĞRETİM OKULU                        </w:t>
                  </w:r>
                  <w:r w:rsidRPr="003D6450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                                          4 /A</w:t>
                  </w:r>
                  <w:r w:rsidRPr="003D6450">
                    <w:rPr>
                      <w:b/>
                    </w:rPr>
                    <w:t xml:space="preserve"> SINIFI MATEMATİK DERSİ </w:t>
                  </w:r>
                  <w:r>
                    <w:rPr>
                      <w:b/>
                    </w:rPr>
                    <w:t>I</w:t>
                  </w:r>
                  <w:r w:rsidRPr="003D6450">
                    <w:rPr>
                      <w:b/>
                    </w:rPr>
                    <w:t xml:space="preserve">. DÖNEM </w:t>
                  </w:r>
                  <w:r>
                    <w:rPr>
                      <w:b/>
                    </w:rPr>
                    <w:t>II</w:t>
                  </w:r>
                  <w:r w:rsidRPr="003D6450">
                    <w:rPr>
                      <w:b/>
                    </w:rPr>
                    <w:t xml:space="preserve">. YAZILI </w:t>
                  </w:r>
                  <w:r>
                    <w:rPr>
                      <w:b/>
                    </w:rPr>
                    <w:t xml:space="preserve">SINAV </w:t>
                  </w:r>
                  <w:r w:rsidRPr="003D6450">
                    <w:rPr>
                      <w:b/>
                    </w:rPr>
                    <w:t>SORULARI</w:t>
                  </w:r>
                </w:p>
              </w:txbxContent>
            </v:textbox>
          </v:rect>
        </w:pict>
      </w:r>
    </w:p>
    <w:p w:rsidR="00A3650D" w:rsidRPr="0031287E" w:rsidRDefault="00A3650D" w:rsidP="003235E1">
      <w:pPr>
        <w:ind w:left="142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9" type="#_x0000_t75" style="position:absolute;left:0;text-align:left;margin-left:283.3pt;margin-top:20.05pt;width:246pt;height:138pt;z-index:251642368;visibility:visible">
            <v:imagedata r:id="rId7" o:title="" grayscale="t"/>
            <w10:wrap type="square"/>
          </v:shape>
        </w:pict>
      </w:r>
    </w:p>
    <w:p w:rsidR="00A3650D" w:rsidRPr="0031287E" w:rsidRDefault="00A3650D" w:rsidP="003235E1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 xml:space="preserve">  1) Aşağıdaki sayıların okunuşlarını yanlarına yazın.( 8 puan )</w:t>
      </w:r>
    </w:p>
    <w:p w:rsidR="00A3650D" w:rsidRPr="0031287E" w:rsidRDefault="00A3650D" w:rsidP="003235E1">
      <w:pPr>
        <w:rPr>
          <w:sz w:val="24"/>
          <w:szCs w:val="24"/>
        </w:rPr>
      </w:pPr>
      <w:r w:rsidRPr="0031287E">
        <w:rPr>
          <w:sz w:val="24"/>
          <w:szCs w:val="24"/>
        </w:rPr>
        <w:t>30896  : ………………………………………………………….                                                                     5089    :  …………………………………………………………                                                                        806905: …………………………………………………………                                                                    57603 : ………………………………………………………….</w:t>
      </w:r>
    </w:p>
    <w:p w:rsidR="00A3650D" w:rsidRPr="0031287E" w:rsidRDefault="00A3650D" w:rsidP="003235E1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>2) Aşağıda okunuşları verilen sayıları rakamla yazın. ( 8 puan )</w:t>
      </w:r>
    </w:p>
    <w:p w:rsidR="00A3650D" w:rsidRPr="0031287E" w:rsidRDefault="00A3650D" w:rsidP="003235E1">
      <w:pPr>
        <w:rPr>
          <w:sz w:val="24"/>
          <w:szCs w:val="24"/>
        </w:rPr>
      </w:pPr>
      <w:r w:rsidRPr="0031287E">
        <w:rPr>
          <w:sz w:val="24"/>
          <w:szCs w:val="24"/>
        </w:rPr>
        <w:t>İki yüz seksen sekiz bin yirmi beş:…………………………..                                    elli üç bin iki yüz iki :……………………………………………….                                                        yüz bir bin kırk beş:…………………………………………………                                                              otuz beş bin sekiz:………………………………………………….</w:t>
      </w:r>
    </w:p>
    <w:p w:rsidR="00A3650D" w:rsidRPr="0031287E" w:rsidRDefault="00A3650D" w:rsidP="003235E1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>3) Aşağıdaki sayıların çözümlemesini yanlarına yazın. ( 8 puan )</w:t>
      </w:r>
    </w:p>
    <w:p w:rsidR="00A3650D" w:rsidRPr="0031287E" w:rsidRDefault="00A3650D" w:rsidP="003235E1">
      <w:pPr>
        <w:rPr>
          <w:sz w:val="24"/>
          <w:szCs w:val="24"/>
        </w:rPr>
      </w:pPr>
      <w:r w:rsidRPr="0031287E">
        <w:rPr>
          <w:sz w:val="24"/>
          <w:szCs w:val="24"/>
        </w:rPr>
        <w:t>768409 :..……………………………………………………………..                                                                       60879:…………………………………………………………………..                                                                         86470: …………………………………………………………………..                                                                       465708:………………………………………………………………….</w:t>
      </w:r>
    </w:p>
    <w:p w:rsidR="00A3650D" w:rsidRPr="0031287E" w:rsidRDefault="00A3650D" w:rsidP="003235E1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>4) Aşağıdaki çözümlemesi verilen sayıları bulunuz. ( 8 puan )</w:t>
      </w:r>
    </w:p>
    <w:p w:rsidR="00A3650D" w:rsidRPr="0031287E" w:rsidRDefault="00A3650D" w:rsidP="003235E1">
      <w:pPr>
        <w:rPr>
          <w:sz w:val="24"/>
          <w:szCs w:val="24"/>
        </w:rPr>
      </w:pPr>
      <w:r w:rsidRPr="0031287E">
        <w:rPr>
          <w:sz w:val="24"/>
          <w:szCs w:val="24"/>
        </w:rPr>
        <w:t>900000 +8000 + 60 + 9 =………………………………………                                               70000 + 5000 + 600 + 5= ……………………………………..                                        500000 + 9000 + 400 + 1= …………………………………….                                             30000 + 300 + 50 =………………………………………………..</w:t>
      </w:r>
    </w:p>
    <w:p w:rsidR="00A3650D" w:rsidRPr="0031287E" w:rsidRDefault="00A3650D" w:rsidP="005E5E60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26.55pt;margin-top:42.15pt;width:63.75pt;height:27.75pt;z-index:25165363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494D6E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.3pt;margin-top:42.15pt;width:63.75pt;height:27.75pt;z-index:25164748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494D6E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7052</w:t>
                  </w:r>
                </w:p>
              </w:txbxContent>
            </v:textbox>
          </v:shape>
        </w:pict>
      </w:r>
      <w:r w:rsidRPr="0031287E">
        <w:rPr>
          <w:b/>
          <w:sz w:val="24"/>
          <w:szCs w:val="24"/>
        </w:rPr>
        <w:t xml:space="preserve">5) Aşağıda verilen doğal sayıları, </w:t>
      </w:r>
      <w:r w:rsidRPr="0031287E">
        <w:rPr>
          <w:b/>
          <w:sz w:val="24"/>
          <w:szCs w:val="24"/>
          <w:u w:val="single"/>
        </w:rPr>
        <w:t>en yakın yüzlüğe</w:t>
      </w:r>
      <w:r w:rsidRPr="0031287E">
        <w:rPr>
          <w:b/>
          <w:sz w:val="24"/>
          <w:szCs w:val="24"/>
        </w:rPr>
        <w:t xml:space="preserve"> yuvarlayarak yanlarındaki kutuya yazınız.(8 puan)</w:t>
      </w:r>
    </w:p>
    <w:p w:rsidR="00A3650D" w:rsidRPr="0031287E" w:rsidRDefault="00A3650D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91.05pt;margin-top:6.8pt;width:17.25pt;height:12pt;z-index:251650560"/>
        </w:pict>
      </w:r>
    </w:p>
    <w:p w:rsidR="00A3650D" w:rsidRPr="0031287E" w:rsidRDefault="00A3650D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33" type="#_x0000_t202" style="position:absolute;margin-left:126.55pt;margin-top:12.85pt;width:63.75pt;height:27.75pt;z-index:25165465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494D6E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3" style="position:absolute;margin-left:91.05pt;margin-top:19.7pt;width:17.25pt;height:12pt;z-index:251651584"/>
        </w:pict>
      </w:r>
      <w:r>
        <w:rPr>
          <w:noProof/>
          <w:lang w:eastAsia="tr-TR"/>
        </w:rPr>
        <w:pict>
          <v:shape id="_x0000_s1035" type="#_x0000_t202" style="position:absolute;margin-left:1.3pt;margin-top:12.85pt;width:63.75pt;height:27.75pt;z-index:25164646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3235E1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1326</w:t>
                  </w:r>
                </w:p>
              </w:txbxContent>
            </v:textbox>
          </v:shape>
        </w:pict>
      </w:r>
    </w:p>
    <w:p w:rsidR="00A3650D" w:rsidRPr="0031287E" w:rsidRDefault="00A3650D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36" type="#_x0000_t202" style="position:absolute;margin-left:126.55pt;margin-top:25.8pt;width:63.75pt;height:27.75pt;z-index:25165568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494D6E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.3pt;margin-top:25.8pt;width:63.75pt;height:27.75pt;z-index:25164851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494D6E">
                  <w:pPr>
                    <w:rPr>
                      <w:b/>
                      <w:sz w:val="40"/>
                      <w:szCs w:val="40"/>
                    </w:rPr>
                  </w:pPr>
                  <w:r w:rsidRPr="006D2E37">
                    <w:rPr>
                      <w:b/>
                      <w:sz w:val="40"/>
                      <w:szCs w:val="40"/>
                    </w:rPr>
                    <w:t>6243</w:t>
                  </w:r>
                </w:p>
              </w:txbxContent>
            </v:textbox>
          </v:shape>
        </w:pict>
      </w:r>
    </w:p>
    <w:p w:rsidR="00A3650D" w:rsidRPr="0031287E" w:rsidRDefault="00A3650D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38" type="#_x0000_t202" style="position:absolute;margin-left:126.55pt;margin-top:45.45pt;width:63.75pt;height:27.75pt;z-index:25165670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494D6E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3" style="position:absolute;margin-left:91.05pt;margin-top:53.05pt;width:17.25pt;height:12pt;z-index:251657728"/>
        </w:pict>
      </w:r>
      <w:r>
        <w:rPr>
          <w:noProof/>
          <w:lang w:eastAsia="tr-TR"/>
        </w:rPr>
        <w:pict>
          <v:shape id="_x0000_s1040" type="#_x0000_t202" style="position:absolute;margin-left:1.3pt;margin-top:45.45pt;width:63.75pt;height:27.75pt;z-index:25164953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3650D" w:rsidRPr="006D2E37" w:rsidRDefault="00A3650D" w:rsidP="00494D6E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3584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3" style="position:absolute;margin-left:91.05pt;margin-top:8.05pt;width:17.25pt;height:12pt;z-index:251652608"/>
        </w:pict>
      </w:r>
    </w:p>
    <w:p w:rsidR="00A3650D" w:rsidRPr="0031287E" w:rsidRDefault="00A3650D">
      <w:pPr>
        <w:rPr>
          <w:sz w:val="24"/>
          <w:szCs w:val="24"/>
        </w:rPr>
      </w:pPr>
    </w:p>
    <w:p w:rsidR="00A3650D" w:rsidRPr="0031287E" w:rsidRDefault="00A3650D" w:rsidP="00F9420B">
      <w:pPr>
        <w:rPr>
          <w:b/>
          <w:sz w:val="24"/>
          <w:szCs w:val="24"/>
        </w:rPr>
      </w:pPr>
    </w:p>
    <w:p w:rsidR="00A3650D" w:rsidRPr="0031287E" w:rsidRDefault="00A3650D" w:rsidP="00F9420B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>Yukarıdaki grafik aylara göre ülkemize gelen turist sayısını göstermektedir. 6, 7, 8 ve 9. soruları grafiğe göre cevaplayınız.(2x4=8 puan)</w:t>
      </w:r>
    </w:p>
    <w:p w:rsidR="00A3650D" w:rsidRPr="0031287E" w:rsidRDefault="00A3650D" w:rsidP="00F9420B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 xml:space="preserve">6) Yukarıdaki grafiğe göre </w:t>
      </w:r>
      <w:r w:rsidRPr="0031287E">
        <w:rPr>
          <w:b/>
          <w:sz w:val="24"/>
          <w:szCs w:val="24"/>
          <w:u w:val="single"/>
        </w:rPr>
        <w:t>en çok hangi ayda</w:t>
      </w:r>
      <w:r w:rsidRPr="0031287E">
        <w:rPr>
          <w:b/>
          <w:sz w:val="24"/>
          <w:szCs w:val="24"/>
        </w:rPr>
        <w:t xml:space="preserve"> turist gelmiştir? </w:t>
      </w:r>
    </w:p>
    <w:p w:rsidR="00A3650D" w:rsidRPr="0031287E" w:rsidRDefault="00A3650D" w:rsidP="00F9420B">
      <w:pPr>
        <w:rPr>
          <w:sz w:val="24"/>
          <w:szCs w:val="24"/>
        </w:rPr>
      </w:pPr>
      <w:r w:rsidRPr="0031287E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A) Şubat </w:t>
      </w:r>
      <w:r>
        <w:rPr>
          <w:sz w:val="24"/>
          <w:szCs w:val="24"/>
        </w:rPr>
        <w:tab/>
        <w:t>B) Mart       C) Nisan</w:t>
      </w:r>
      <w:r>
        <w:rPr>
          <w:sz w:val="24"/>
          <w:szCs w:val="24"/>
        </w:rPr>
        <w:tab/>
        <w:t xml:space="preserve">   D</w:t>
      </w:r>
      <w:r w:rsidRPr="0031287E">
        <w:rPr>
          <w:sz w:val="24"/>
          <w:szCs w:val="24"/>
        </w:rPr>
        <w:t>) Mayıs</w:t>
      </w:r>
    </w:p>
    <w:p w:rsidR="00A3650D" w:rsidRPr="0031287E" w:rsidRDefault="00A3650D" w:rsidP="00F9420B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 xml:space="preserve">7) Grafiğe göre </w:t>
      </w:r>
      <w:r w:rsidRPr="0031287E">
        <w:rPr>
          <w:b/>
          <w:sz w:val="24"/>
          <w:szCs w:val="24"/>
          <w:u w:val="single"/>
        </w:rPr>
        <w:t xml:space="preserve">Şubat </w:t>
      </w:r>
      <w:r w:rsidRPr="0031287E">
        <w:rPr>
          <w:b/>
          <w:sz w:val="24"/>
          <w:szCs w:val="24"/>
        </w:rPr>
        <w:t xml:space="preserve">ve </w:t>
      </w:r>
      <w:r w:rsidRPr="0031287E">
        <w:rPr>
          <w:b/>
          <w:sz w:val="24"/>
          <w:szCs w:val="24"/>
          <w:u w:val="single"/>
        </w:rPr>
        <w:t>Nisan</w:t>
      </w:r>
      <w:r w:rsidRPr="0031287E">
        <w:rPr>
          <w:b/>
          <w:sz w:val="24"/>
          <w:szCs w:val="24"/>
        </w:rPr>
        <w:t xml:space="preserve"> ayında ülkemize </w:t>
      </w:r>
      <w:r w:rsidRPr="0031287E">
        <w:rPr>
          <w:b/>
          <w:sz w:val="24"/>
          <w:szCs w:val="24"/>
          <w:u w:val="single"/>
        </w:rPr>
        <w:t>toplam kaç turist</w:t>
      </w:r>
      <w:r w:rsidRPr="0031287E">
        <w:rPr>
          <w:b/>
          <w:sz w:val="24"/>
          <w:szCs w:val="24"/>
        </w:rPr>
        <w:t xml:space="preserve"> gelmiştir? </w:t>
      </w:r>
      <w:r w:rsidRPr="0031287E">
        <w:rPr>
          <w:b/>
          <w:sz w:val="24"/>
          <w:szCs w:val="24"/>
        </w:rPr>
        <w:tab/>
      </w:r>
    </w:p>
    <w:p w:rsidR="00A3650D" w:rsidRPr="0031287E" w:rsidRDefault="00A3650D" w:rsidP="00F9420B">
      <w:pPr>
        <w:rPr>
          <w:sz w:val="24"/>
          <w:szCs w:val="24"/>
        </w:rPr>
      </w:pPr>
      <w:r w:rsidRPr="0031287E"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A) 600</w:t>
      </w:r>
      <w:r>
        <w:rPr>
          <w:sz w:val="24"/>
          <w:szCs w:val="24"/>
        </w:rPr>
        <w:tab/>
        <w:t>B) 700</w:t>
      </w:r>
      <w:r>
        <w:rPr>
          <w:sz w:val="24"/>
          <w:szCs w:val="24"/>
        </w:rPr>
        <w:tab/>
        <w:t xml:space="preserve">       C) 800</w:t>
      </w:r>
      <w:r>
        <w:rPr>
          <w:sz w:val="24"/>
          <w:szCs w:val="24"/>
        </w:rPr>
        <w:tab/>
        <w:t xml:space="preserve">    D</w:t>
      </w:r>
      <w:r w:rsidRPr="0031287E">
        <w:rPr>
          <w:sz w:val="24"/>
          <w:szCs w:val="24"/>
        </w:rPr>
        <w:t>) 900</w:t>
      </w:r>
    </w:p>
    <w:p w:rsidR="00A3650D" w:rsidRPr="0031287E" w:rsidRDefault="00A3650D" w:rsidP="00F9420B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 xml:space="preserve"> 8) Grafiğe göre ülkemize gelen turist sayısını en azdan başlayarak en fazlaya doğru sıralanışı aşağıdakilerden </w:t>
      </w:r>
      <w:r w:rsidRPr="0031287E">
        <w:rPr>
          <w:b/>
          <w:sz w:val="24"/>
          <w:szCs w:val="24"/>
          <w:u w:val="single"/>
        </w:rPr>
        <w:t>hangisidir?</w:t>
      </w:r>
      <w:r w:rsidRPr="0031287E">
        <w:rPr>
          <w:b/>
          <w:sz w:val="24"/>
          <w:szCs w:val="24"/>
        </w:rPr>
        <w:t xml:space="preserve">       </w:t>
      </w:r>
    </w:p>
    <w:p w:rsidR="00A3650D" w:rsidRPr="0031287E" w:rsidRDefault="00A3650D" w:rsidP="00F9420B">
      <w:pPr>
        <w:rPr>
          <w:sz w:val="24"/>
          <w:szCs w:val="24"/>
        </w:rPr>
      </w:pPr>
      <w:r w:rsidRPr="0031287E"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A</w:t>
      </w:r>
      <w:r w:rsidRPr="0031287E">
        <w:rPr>
          <w:sz w:val="24"/>
          <w:szCs w:val="24"/>
        </w:rPr>
        <w:t>) Ocak-Mayıs-Mart-Nisan-Şubat</w:t>
      </w:r>
    </w:p>
    <w:p w:rsidR="00A3650D" w:rsidRPr="0031287E" w:rsidRDefault="00A3650D" w:rsidP="00F9420B">
      <w:pPr>
        <w:rPr>
          <w:sz w:val="24"/>
          <w:szCs w:val="24"/>
        </w:rPr>
      </w:pPr>
      <w:r>
        <w:rPr>
          <w:sz w:val="24"/>
          <w:szCs w:val="24"/>
        </w:rPr>
        <w:t xml:space="preserve">     B</w:t>
      </w:r>
      <w:r w:rsidRPr="0031287E">
        <w:rPr>
          <w:sz w:val="24"/>
          <w:szCs w:val="24"/>
        </w:rPr>
        <w:t>) Mart-Ocak-Mayıs-Şubat-Nisan</w:t>
      </w:r>
    </w:p>
    <w:p w:rsidR="00A3650D" w:rsidRPr="0031287E" w:rsidRDefault="00A3650D" w:rsidP="00F9420B">
      <w:pPr>
        <w:rPr>
          <w:sz w:val="24"/>
          <w:szCs w:val="24"/>
        </w:rPr>
      </w:pPr>
      <w:r>
        <w:rPr>
          <w:sz w:val="24"/>
          <w:szCs w:val="24"/>
        </w:rPr>
        <w:t xml:space="preserve">     C</w:t>
      </w:r>
      <w:r w:rsidRPr="0031287E">
        <w:rPr>
          <w:sz w:val="24"/>
          <w:szCs w:val="24"/>
        </w:rPr>
        <w:t>) Nisan-Mayıs-Ocak-Şubat-Mart</w:t>
      </w:r>
    </w:p>
    <w:p w:rsidR="00A3650D" w:rsidRPr="0031287E" w:rsidRDefault="00A3650D" w:rsidP="00F9420B">
      <w:pPr>
        <w:rPr>
          <w:sz w:val="24"/>
          <w:szCs w:val="24"/>
        </w:rPr>
      </w:pPr>
      <w:r>
        <w:rPr>
          <w:sz w:val="24"/>
          <w:szCs w:val="24"/>
        </w:rPr>
        <w:t xml:space="preserve">     D</w:t>
      </w:r>
      <w:r w:rsidRPr="0031287E">
        <w:rPr>
          <w:sz w:val="24"/>
          <w:szCs w:val="24"/>
        </w:rPr>
        <w:t>) Mayıs-Ocak-Nisan-Şubat-Mart</w:t>
      </w:r>
    </w:p>
    <w:p w:rsidR="00A3650D" w:rsidRPr="0031287E" w:rsidRDefault="00A3650D" w:rsidP="00F9420B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 xml:space="preserve">9) Grafiğe göre ülkemize </w:t>
      </w:r>
      <w:r w:rsidRPr="0031287E">
        <w:rPr>
          <w:b/>
          <w:sz w:val="24"/>
          <w:szCs w:val="24"/>
          <w:u w:val="single"/>
        </w:rPr>
        <w:t>hangi ayda en az turist</w:t>
      </w:r>
      <w:r w:rsidRPr="0031287E">
        <w:rPr>
          <w:b/>
          <w:sz w:val="24"/>
          <w:szCs w:val="24"/>
        </w:rPr>
        <w:t xml:space="preserve"> gelmiştir?     </w:t>
      </w:r>
    </w:p>
    <w:p w:rsidR="00A3650D" w:rsidRPr="0031287E" w:rsidRDefault="00A3650D" w:rsidP="00F9420B">
      <w:pPr>
        <w:rPr>
          <w:sz w:val="24"/>
          <w:szCs w:val="24"/>
        </w:rPr>
      </w:pPr>
      <w:r>
        <w:rPr>
          <w:sz w:val="24"/>
          <w:szCs w:val="24"/>
        </w:rPr>
        <w:t xml:space="preserve"> A) Şubat</w:t>
      </w:r>
      <w:r>
        <w:rPr>
          <w:sz w:val="24"/>
          <w:szCs w:val="24"/>
        </w:rPr>
        <w:tab/>
        <w:t>B) Mart     C) Nisan</w:t>
      </w:r>
      <w:r>
        <w:rPr>
          <w:sz w:val="24"/>
          <w:szCs w:val="24"/>
        </w:rPr>
        <w:tab/>
        <w:t>D</w:t>
      </w:r>
      <w:r w:rsidRPr="0031287E">
        <w:rPr>
          <w:sz w:val="24"/>
          <w:szCs w:val="24"/>
        </w:rPr>
        <w:t>) Mayıs</w:t>
      </w:r>
    </w:p>
    <w:p w:rsidR="00A3650D" w:rsidRDefault="00A3650D" w:rsidP="00F6105A">
      <w:pPr>
        <w:rPr>
          <w:b/>
          <w:sz w:val="24"/>
          <w:szCs w:val="24"/>
        </w:rPr>
      </w:pPr>
      <w:hyperlink r:id="rId8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A3650D" w:rsidRPr="0031287E" w:rsidRDefault="00A3650D" w:rsidP="00F6105A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>10) Aşağıdaki sayıları küçükten büyüğe sıralayın.  (4 puan)</w:t>
      </w:r>
    </w:p>
    <w:p w:rsidR="00A3650D" w:rsidRPr="0031287E" w:rsidRDefault="00A3650D" w:rsidP="00642DDC">
      <w:pPr>
        <w:pStyle w:val="NoSpacing"/>
        <w:jc w:val="center"/>
        <w:rPr>
          <w:sz w:val="24"/>
          <w:szCs w:val="24"/>
        </w:rPr>
      </w:pPr>
      <w:r w:rsidRPr="0031287E">
        <w:rPr>
          <w:sz w:val="24"/>
          <w:szCs w:val="24"/>
        </w:rPr>
        <w:t>67980-67890-67545-67098-67988</w:t>
      </w:r>
    </w:p>
    <w:p w:rsidR="00A3650D" w:rsidRPr="0031287E" w:rsidRDefault="00A3650D" w:rsidP="00642DDC">
      <w:pPr>
        <w:pStyle w:val="NoSpacing"/>
        <w:jc w:val="center"/>
        <w:rPr>
          <w:sz w:val="24"/>
          <w:szCs w:val="24"/>
        </w:rPr>
      </w:pPr>
      <w:r w:rsidRPr="0031287E">
        <w:rPr>
          <w:sz w:val="24"/>
          <w:szCs w:val="24"/>
        </w:rPr>
        <w:t>……………………………………………………………………….………</w:t>
      </w:r>
    </w:p>
    <w:p w:rsidR="00A3650D" w:rsidRPr="0031287E" w:rsidRDefault="00A3650D" w:rsidP="006622D3">
      <w:pPr>
        <w:pStyle w:val="NoSpacing"/>
        <w:jc w:val="center"/>
        <w:rPr>
          <w:sz w:val="24"/>
          <w:szCs w:val="24"/>
        </w:rPr>
      </w:pPr>
    </w:p>
    <w:p w:rsidR="00A3650D" w:rsidRPr="0031287E" w:rsidRDefault="00A3650D" w:rsidP="006622D3">
      <w:pPr>
        <w:pStyle w:val="NoSpacing"/>
        <w:jc w:val="center"/>
        <w:rPr>
          <w:sz w:val="24"/>
          <w:szCs w:val="24"/>
        </w:rPr>
      </w:pPr>
      <w:r w:rsidRPr="0031287E">
        <w:rPr>
          <w:sz w:val="24"/>
          <w:szCs w:val="24"/>
        </w:rPr>
        <w:t>76895-75876-69845-87456-88698</w:t>
      </w:r>
    </w:p>
    <w:p w:rsidR="00A3650D" w:rsidRPr="0031287E" w:rsidRDefault="00A3650D" w:rsidP="006622D3">
      <w:pPr>
        <w:pStyle w:val="NoSpacing"/>
        <w:jc w:val="center"/>
        <w:rPr>
          <w:sz w:val="24"/>
          <w:szCs w:val="24"/>
        </w:rPr>
      </w:pPr>
      <w:r w:rsidRPr="0031287E">
        <w:rPr>
          <w:sz w:val="24"/>
          <w:szCs w:val="24"/>
        </w:rPr>
        <w:t>……………………………………………………………………………….</w:t>
      </w:r>
    </w:p>
    <w:p w:rsidR="00A3650D" w:rsidRPr="0031287E" w:rsidRDefault="00A3650D" w:rsidP="00F9420B">
      <w:pPr>
        <w:spacing w:after="0"/>
        <w:rPr>
          <w:b/>
          <w:color w:val="000000"/>
          <w:sz w:val="24"/>
          <w:szCs w:val="24"/>
        </w:rPr>
      </w:pPr>
    </w:p>
    <w:p w:rsidR="00A3650D" w:rsidRPr="0031287E" w:rsidRDefault="00A3650D" w:rsidP="0023499D">
      <w:pPr>
        <w:spacing w:after="0"/>
        <w:rPr>
          <w:color w:val="000000"/>
          <w:sz w:val="24"/>
          <w:szCs w:val="24"/>
        </w:rPr>
      </w:pPr>
      <w:r w:rsidRPr="0031287E">
        <w:rPr>
          <w:b/>
          <w:color w:val="000000"/>
          <w:sz w:val="24"/>
          <w:szCs w:val="24"/>
        </w:rPr>
        <w:t>11) Birler bölüğü 705 ve binler bölüğü 23 olan doğal sayı  aşağıdakilerden hangisidir?</w:t>
      </w:r>
      <w:r>
        <w:rPr>
          <w:b/>
          <w:color w:val="000000"/>
          <w:sz w:val="24"/>
          <w:szCs w:val="24"/>
        </w:rPr>
        <w:t>(5 puan)</w:t>
      </w:r>
      <w:r w:rsidRPr="0031287E">
        <w:rPr>
          <w:b/>
          <w:color w:val="000000"/>
          <w:sz w:val="24"/>
          <w:szCs w:val="24"/>
        </w:rPr>
        <w:t xml:space="preserve">                       A)</w:t>
      </w:r>
      <w:r w:rsidRPr="0031287E">
        <w:rPr>
          <w:color w:val="000000"/>
          <w:sz w:val="24"/>
          <w:szCs w:val="24"/>
        </w:rPr>
        <w:t xml:space="preserve">70 523                      </w:t>
      </w:r>
      <w:r w:rsidRPr="0031287E">
        <w:rPr>
          <w:b/>
          <w:color w:val="000000"/>
          <w:sz w:val="24"/>
          <w:szCs w:val="24"/>
        </w:rPr>
        <w:t xml:space="preserve">B) </w:t>
      </w:r>
      <w:r w:rsidRPr="0031287E">
        <w:rPr>
          <w:color w:val="000000"/>
          <w:sz w:val="24"/>
          <w:szCs w:val="24"/>
        </w:rPr>
        <w:t xml:space="preserve">705 230                                  </w:t>
      </w:r>
      <w:r w:rsidRPr="0031287E">
        <w:rPr>
          <w:b/>
          <w:color w:val="000000"/>
          <w:sz w:val="24"/>
          <w:szCs w:val="24"/>
        </w:rPr>
        <w:t xml:space="preserve">C) </w:t>
      </w:r>
      <w:r w:rsidRPr="0031287E">
        <w:rPr>
          <w:color w:val="000000"/>
          <w:sz w:val="24"/>
          <w:szCs w:val="24"/>
        </w:rPr>
        <w:t xml:space="preserve">230 705                   </w:t>
      </w:r>
      <w:r w:rsidRPr="0031287E">
        <w:rPr>
          <w:b/>
          <w:color w:val="000000"/>
          <w:sz w:val="24"/>
          <w:szCs w:val="24"/>
        </w:rPr>
        <w:t xml:space="preserve">D)  </w:t>
      </w:r>
      <w:r w:rsidRPr="0031287E">
        <w:rPr>
          <w:color w:val="000000"/>
          <w:sz w:val="24"/>
          <w:szCs w:val="24"/>
        </w:rPr>
        <w:t>23 705</w:t>
      </w:r>
    </w:p>
    <w:p w:rsidR="00A3650D" w:rsidRDefault="00A3650D" w:rsidP="009C01F4">
      <w:pPr>
        <w:rPr>
          <w:b/>
          <w:sz w:val="24"/>
          <w:szCs w:val="24"/>
        </w:rPr>
      </w:pPr>
    </w:p>
    <w:p w:rsidR="00A3650D" w:rsidRPr="00D40652" w:rsidRDefault="00A3650D" w:rsidP="009C01F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12) </w:t>
      </w:r>
      <w:r w:rsidRPr="00D40652">
        <w:rPr>
          <w:b/>
          <w:sz w:val="24"/>
          <w:szCs w:val="24"/>
        </w:rPr>
        <w:t xml:space="preserve">Aşağıdaki sayıların hangisinde  “7”sayısının basamak değeri </w:t>
      </w:r>
      <w:r w:rsidRPr="00FF177D">
        <w:rPr>
          <w:b/>
          <w:sz w:val="24"/>
          <w:szCs w:val="24"/>
          <w:u w:val="single"/>
        </w:rPr>
        <w:t>en büyüktür?(</w:t>
      </w:r>
      <w:r>
        <w:rPr>
          <w:b/>
          <w:sz w:val="24"/>
          <w:szCs w:val="24"/>
        </w:rPr>
        <w:t>5 puan)</w:t>
      </w:r>
    </w:p>
    <w:p w:rsidR="00A3650D" w:rsidRPr="0031287E" w:rsidRDefault="00A3650D" w:rsidP="009C01F4">
      <w:pPr>
        <w:rPr>
          <w:sz w:val="24"/>
          <w:szCs w:val="24"/>
        </w:rPr>
      </w:pPr>
      <w:r>
        <w:rPr>
          <w:sz w:val="24"/>
          <w:szCs w:val="24"/>
        </w:rPr>
        <w:t>A)98697         B)</w:t>
      </w:r>
      <w:r w:rsidRPr="0031287E">
        <w:rPr>
          <w:sz w:val="24"/>
          <w:szCs w:val="24"/>
        </w:rPr>
        <w:t>700         C</w:t>
      </w:r>
      <w:r>
        <w:rPr>
          <w:sz w:val="24"/>
          <w:szCs w:val="24"/>
        </w:rPr>
        <w:t>)</w:t>
      </w:r>
      <w:r w:rsidRPr="0031287E">
        <w:rPr>
          <w:sz w:val="24"/>
          <w:szCs w:val="24"/>
        </w:rPr>
        <w:t>89670       D</w:t>
      </w:r>
      <w:r>
        <w:rPr>
          <w:sz w:val="24"/>
          <w:szCs w:val="24"/>
        </w:rPr>
        <w:t>)</w:t>
      </w:r>
      <w:r w:rsidRPr="0031287E">
        <w:rPr>
          <w:sz w:val="24"/>
          <w:szCs w:val="24"/>
        </w:rPr>
        <w:t>456371</w:t>
      </w:r>
    </w:p>
    <w:p w:rsidR="00A3650D" w:rsidRPr="00D40652" w:rsidRDefault="00A3650D" w:rsidP="009C01F4">
      <w:pPr>
        <w:rPr>
          <w:b/>
          <w:sz w:val="24"/>
          <w:szCs w:val="24"/>
        </w:rPr>
      </w:pPr>
      <w:r w:rsidRPr="00D40652">
        <w:rPr>
          <w:b/>
          <w:sz w:val="24"/>
          <w:szCs w:val="24"/>
        </w:rPr>
        <w:t xml:space="preserve">13) “üç yüz sekiz bin kırk üç”  olarak okunan sayı aşağıdakilerden </w:t>
      </w:r>
      <w:r w:rsidRPr="00FF177D">
        <w:rPr>
          <w:b/>
          <w:sz w:val="24"/>
          <w:szCs w:val="24"/>
          <w:u w:val="single"/>
        </w:rPr>
        <w:t>hangisidir?</w:t>
      </w:r>
      <w:r>
        <w:rPr>
          <w:b/>
          <w:sz w:val="24"/>
          <w:szCs w:val="24"/>
        </w:rPr>
        <w:t>(5 puan)</w:t>
      </w:r>
    </w:p>
    <w:p w:rsidR="00A3650D" w:rsidRDefault="00A3650D" w:rsidP="009C01F4">
      <w:pPr>
        <w:rPr>
          <w:b/>
          <w:sz w:val="24"/>
          <w:szCs w:val="24"/>
        </w:rPr>
      </w:pPr>
      <w:r w:rsidRPr="0031287E">
        <w:rPr>
          <w:sz w:val="24"/>
          <w:szCs w:val="24"/>
        </w:rPr>
        <w:t>A.380043       B.30843       C.38043      D.308043</w:t>
      </w:r>
      <w:r w:rsidRPr="0031287E">
        <w:rPr>
          <w:b/>
          <w:sz w:val="24"/>
          <w:szCs w:val="24"/>
        </w:rPr>
        <w:t xml:space="preserve">   </w:t>
      </w:r>
    </w:p>
    <w:p w:rsidR="00A3650D" w:rsidRPr="00D40652" w:rsidRDefault="00A3650D" w:rsidP="009C01F4">
      <w:pPr>
        <w:rPr>
          <w:b/>
          <w:sz w:val="24"/>
          <w:szCs w:val="24"/>
        </w:rPr>
      </w:pPr>
      <w:r w:rsidRPr="0031287E">
        <w:rPr>
          <w:b/>
          <w:sz w:val="24"/>
          <w:szCs w:val="24"/>
        </w:rPr>
        <w:t xml:space="preserve"> </w: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40.15pt;margin-top:15.4pt;width:39pt;height:57pt;flip:x;z-index:25165977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3" type="#_x0000_t32" style="position:absolute;margin-left:23.65pt;margin-top:15.4pt;width:16.5pt;height:57pt;z-index:25166080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4" type="#_x0000_t32" style="position:absolute;margin-left:23.65pt;margin-top:15.4pt;width:55.5pt;height:57pt;z-index:251661824;mso-position-horizontal-relative:text;mso-position-vertical-relative:text" o:connectortype="straight"/>
        </w:pict>
      </w:r>
      <w:r>
        <w:rPr>
          <w:noProof/>
          <w:lang w:eastAsia="tr-TR"/>
        </w:rPr>
        <w:pict>
          <v:rect id="_x0000_s1045" style="position:absolute;margin-left:23.65pt;margin-top:15.4pt;width:55.5pt;height:57pt;z-index:251658752;mso-position-horizontal-relative:text;mso-position-vertical-relative:text"/>
        </w:pict>
      </w:r>
      <w:r w:rsidRPr="0031287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4)</w:t>
      </w:r>
      <w:r w:rsidRPr="0031287E">
        <w:rPr>
          <w:b/>
          <w:sz w:val="24"/>
          <w:szCs w:val="24"/>
        </w:rPr>
        <w:t xml:space="preserve"> </w:t>
      </w:r>
      <w:r w:rsidRPr="00D40652">
        <w:rPr>
          <w:b/>
          <w:sz w:val="24"/>
          <w:szCs w:val="24"/>
        </w:rPr>
        <w:t>A</w:t>
      </w:r>
      <w:r w:rsidRPr="0031287E">
        <w:rPr>
          <w:sz w:val="24"/>
          <w:szCs w:val="24"/>
        </w:rPr>
        <w:t xml:space="preserve">                    </w:t>
      </w:r>
      <w:r w:rsidRPr="00D40652">
        <w:rPr>
          <w:b/>
          <w:sz w:val="24"/>
          <w:szCs w:val="24"/>
        </w:rPr>
        <w:t>B</w:t>
      </w:r>
      <w:r w:rsidRPr="0031287E">
        <w:rPr>
          <w:sz w:val="24"/>
          <w:szCs w:val="24"/>
        </w:rPr>
        <w:t xml:space="preserve">      </w:t>
      </w:r>
      <w:r w:rsidRPr="00D40652">
        <w:rPr>
          <w:b/>
          <w:sz w:val="24"/>
          <w:szCs w:val="24"/>
        </w:rPr>
        <w:t>Yandaki karenin köşe-</w:t>
      </w:r>
    </w:p>
    <w:p w:rsidR="00A3650D" w:rsidRPr="00D40652" w:rsidRDefault="00A3650D" w:rsidP="009C01F4">
      <w:pPr>
        <w:rPr>
          <w:b/>
          <w:sz w:val="24"/>
          <w:szCs w:val="24"/>
        </w:rPr>
      </w:pPr>
      <w:r w:rsidRPr="00D40652">
        <w:rPr>
          <w:b/>
          <w:sz w:val="24"/>
          <w:szCs w:val="24"/>
        </w:rPr>
        <w:t xml:space="preserve">                                         geni aşağıdakilerden  </w:t>
      </w:r>
    </w:p>
    <w:p w:rsidR="00A3650D" w:rsidRPr="00D40652" w:rsidRDefault="00A3650D" w:rsidP="009C01F4">
      <w:pPr>
        <w:rPr>
          <w:b/>
          <w:sz w:val="24"/>
          <w:szCs w:val="24"/>
        </w:rPr>
      </w:pPr>
      <w:r w:rsidRPr="00D40652">
        <w:rPr>
          <w:b/>
          <w:sz w:val="24"/>
          <w:szCs w:val="24"/>
        </w:rPr>
        <w:t xml:space="preserve">                                        </w:t>
      </w:r>
      <w:r w:rsidRPr="00FF177D">
        <w:rPr>
          <w:b/>
          <w:sz w:val="24"/>
          <w:szCs w:val="24"/>
          <w:u w:val="single"/>
        </w:rPr>
        <w:t>hangisidir?</w:t>
      </w:r>
      <w:r>
        <w:rPr>
          <w:b/>
          <w:sz w:val="24"/>
          <w:szCs w:val="24"/>
        </w:rPr>
        <w:t>(5 puan)</w:t>
      </w:r>
    </w:p>
    <w:p w:rsidR="00A3650D" w:rsidRPr="00D40652" w:rsidRDefault="00A3650D" w:rsidP="009C01F4">
      <w:pPr>
        <w:rPr>
          <w:b/>
          <w:sz w:val="24"/>
          <w:szCs w:val="24"/>
        </w:rPr>
      </w:pPr>
      <w:r w:rsidRPr="0031287E">
        <w:rPr>
          <w:sz w:val="24"/>
          <w:szCs w:val="24"/>
        </w:rPr>
        <w:t xml:space="preserve">       </w:t>
      </w:r>
      <w:r w:rsidRPr="00D40652">
        <w:rPr>
          <w:b/>
          <w:sz w:val="24"/>
          <w:szCs w:val="24"/>
        </w:rPr>
        <w:t>C      D             E</w:t>
      </w:r>
    </w:p>
    <w:p w:rsidR="00A3650D" w:rsidRPr="0031287E" w:rsidRDefault="00A3650D" w:rsidP="009C01F4">
      <w:pPr>
        <w:rPr>
          <w:sz w:val="24"/>
          <w:szCs w:val="24"/>
        </w:rPr>
      </w:pPr>
      <w:r w:rsidRPr="0031287E">
        <w:rPr>
          <w:sz w:val="24"/>
          <w:szCs w:val="24"/>
        </w:rPr>
        <w:t>A</w:t>
      </w:r>
      <w:r>
        <w:rPr>
          <w:sz w:val="24"/>
          <w:szCs w:val="24"/>
        </w:rPr>
        <w:t>)</w:t>
      </w:r>
      <w:r w:rsidRPr="0031287E">
        <w:rPr>
          <w:sz w:val="24"/>
          <w:szCs w:val="24"/>
        </w:rPr>
        <w:t>[AE]             B</w:t>
      </w:r>
      <w:r>
        <w:rPr>
          <w:sz w:val="24"/>
          <w:szCs w:val="24"/>
        </w:rPr>
        <w:t>)</w:t>
      </w:r>
      <w:r w:rsidRPr="0031287E">
        <w:rPr>
          <w:sz w:val="24"/>
          <w:szCs w:val="24"/>
        </w:rPr>
        <w:t>[BD]              C</w:t>
      </w:r>
      <w:r>
        <w:rPr>
          <w:sz w:val="24"/>
          <w:szCs w:val="24"/>
        </w:rPr>
        <w:t>)</w:t>
      </w:r>
      <w:r w:rsidRPr="0031287E">
        <w:rPr>
          <w:sz w:val="24"/>
          <w:szCs w:val="24"/>
        </w:rPr>
        <w:t>[DA]           D</w:t>
      </w:r>
      <w:r>
        <w:rPr>
          <w:sz w:val="24"/>
          <w:szCs w:val="24"/>
        </w:rPr>
        <w:t>)</w:t>
      </w:r>
      <w:r w:rsidRPr="0031287E">
        <w:rPr>
          <w:sz w:val="24"/>
          <w:szCs w:val="24"/>
        </w:rPr>
        <w:t>[AB]</w:t>
      </w:r>
    </w:p>
    <w:p w:rsidR="00A3650D" w:rsidRPr="00015514" w:rsidRDefault="00A3650D" w:rsidP="009C01F4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 id="_x0000_s1046" type="#_x0000_t32" style="position:absolute;margin-left:181.15pt;margin-top:38.8pt;width:27pt;height:27pt;flip:x;z-index:251667968" o:connectortype="straight"/>
        </w:pict>
      </w:r>
      <w:r w:rsidRPr="00015514">
        <w:rPr>
          <w:b/>
          <w:sz w:val="24"/>
          <w:szCs w:val="24"/>
        </w:rPr>
        <w:t>15)Aşağıdaki açıların türlerini altlarına yazın.</w:t>
      </w:r>
      <w:r>
        <w:rPr>
          <w:b/>
          <w:sz w:val="24"/>
          <w:szCs w:val="24"/>
        </w:rPr>
        <w:t xml:space="preserve">         (6 puan)</w:t>
      </w:r>
    </w:p>
    <w:p w:rsidR="00A3650D" w:rsidRPr="0031287E" w:rsidRDefault="00A3650D" w:rsidP="009C01F4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47" type="#_x0000_t32" style="position:absolute;margin-left:181.15pt;margin-top:19.35pt;width:34.5pt;height:3.75pt;flip:y;z-index:251664896" o:connectortype="straight"/>
        </w:pict>
      </w:r>
      <w:r>
        <w:rPr>
          <w:noProof/>
          <w:lang w:eastAsia="tr-TR"/>
        </w:rPr>
        <w:pict>
          <v:shape id="_x0000_s1048" type="#_x0000_t32" style="position:absolute;margin-left:124.3pt;margin-top:.6pt;width:0;height:27pt;z-index:251666944" o:connectortype="straight"/>
        </w:pict>
      </w:r>
      <w:r>
        <w:rPr>
          <w:noProof/>
          <w:lang w:eastAsia="tr-TR"/>
        </w:rPr>
        <w:pict>
          <v:shape id="_x0000_s1049" type="#_x0000_t32" style="position:absolute;margin-left:89.8pt;margin-top:.6pt;width:34.5pt;height:0;z-index:251665920" o:connectortype="straight"/>
        </w:pict>
      </w:r>
      <w:r>
        <w:rPr>
          <w:noProof/>
          <w:lang w:eastAsia="tr-TR"/>
        </w:rPr>
        <w:pict>
          <v:shape id="_x0000_s1050" type="#_x0000_t32" style="position:absolute;margin-left:19.15pt;margin-top:23.1pt;width:27pt;height:0;z-index:25166387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2.65pt;margin-top:.6pt;width:16.5pt;height:22.5pt;z-index:251662848" o:connectortype="straight"/>
        </w:pict>
      </w:r>
    </w:p>
    <w:p w:rsidR="00A3650D" w:rsidRPr="0031287E" w:rsidRDefault="00A3650D" w:rsidP="009C01F4">
      <w:pPr>
        <w:rPr>
          <w:sz w:val="24"/>
          <w:szCs w:val="24"/>
        </w:rPr>
      </w:pPr>
      <w:r w:rsidRPr="0031287E">
        <w:rPr>
          <w:sz w:val="24"/>
          <w:szCs w:val="24"/>
        </w:rPr>
        <w:t>……………………..       ………………..       ………………….</w:t>
      </w:r>
    </w:p>
    <w:p w:rsidR="00A3650D" w:rsidRPr="00180B56" w:rsidRDefault="00A3650D" w:rsidP="00180B56">
      <w:pPr>
        <w:rPr>
          <w:b/>
          <w:sz w:val="24"/>
          <w:szCs w:val="24"/>
        </w:rPr>
      </w:pPr>
      <w:r w:rsidRPr="00180B56">
        <w:rPr>
          <w:b/>
          <w:sz w:val="24"/>
          <w:szCs w:val="24"/>
        </w:rPr>
        <w:t xml:space="preserve">16) 76.984 sayısının binler basamağındaki rakamın basamak ve sayı değeri toplamı </w:t>
      </w:r>
      <w:r w:rsidRPr="00FF177D">
        <w:rPr>
          <w:b/>
          <w:sz w:val="24"/>
          <w:szCs w:val="24"/>
          <w:u w:val="single"/>
        </w:rPr>
        <w:t>nedir?</w:t>
      </w:r>
      <w:r>
        <w:rPr>
          <w:b/>
          <w:sz w:val="24"/>
          <w:szCs w:val="24"/>
        </w:rPr>
        <w:t>(5 puan)</w:t>
      </w:r>
    </w:p>
    <w:p w:rsidR="00A3650D" w:rsidRPr="0031287E" w:rsidRDefault="00A3650D" w:rsidP="00180B56">
      <w:pPr>
        <w:rPr>
          <w:sz w:val="24"/>
          <w:szCs w:val="24"/>
        </w:rPr>
      </w:pPr>
      <w:r>
        <w:rPr>
          <w:sz w:val="24"/>
          <w:szCs w:val="24"/>
        </w:rPr>
        <w:t>A)60006</w:t>
      </w:r>
      <w:r>
        <w:rPr>
          <w:sz w:val="24"/>
          <w:szCs w:val="24"/>
        </w:rPr>
        <w:tab/>
        <w:t>B)606</w:t>
      </w:r>
      <w:r>
        <w:rPr>
          <w:sz w:val="24"/>
          <w:szCs w:val="24"/>
        </w:rPr>
        <w:tab/>
        <w:t xml:space="preserve">          C)6006             D)66</w:t>
      </w:r>
    </w:p>
    <w:p w:rsidR="00A3650D" w:rsidRDefault="00A3650D" w:rsidP="009C01F4">
      <w:pPr>
        <w:rPr>
          <w:b/>
          <w:sz w:val="24"/>
          <w:szCs w:val="24"/>
        </w:rPr>
      </w:pPr>
    </w:p>
    <w:p w:rsidR="00A3650D" w:rsidRPr="00015514" w:rsidRDefault="00A3650D" w:rsidP="009C01F4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margin-left:15.4pt;margin-top:38.7pt;width:24.75pt;height:51pt;z-index:251673088"/>
        </w:pict>
      </w:r>
      <w:r w:rsidRPr="0001551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Pr="00015514">
        <w:rPr>
          <w:b/>
          <w:sz w:val="24"/>
          <w:szCs w:val="24"/>
        </w:rPr>
        <w:t xml:space="preserve">) Aşağıdaki üçgenleri, kenarlarına göre </w:t>
      </w:r>
      <w:r w:rsidRPr="006B0131">
        <w:rPr>
          <w:b/>
          <w:sz w:val="24"/>
          <w:szCs w:val="24"/>
          <w:u w:val="single"/>
        </w:rPr>
        <w:t>çeşitlerini yazın</w:t>
      </w:r>
      <w:r w:rsidRPr="0001551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(6 puan)</w:t>
      </w:r>
    </w:p>
    <w:p w:rsidR="00A3650D" w:rsidRPr="0031287E" w:rsidRDefault="00A3650D" w:rsidP="009C01F4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53" type="#_x0000_t5" style="position:absolute;margin-left:89.8pt;margin-top:0;width:47.25pt;height:33pt;z-index:251668992"/>
        </w:pict>
      </w:r>
      <w:r>
        <w:rPr>
          <w:noProof/>
          <w:lang w:eastAsia="tr-TR"/>
        </w:rPr>
        <w:pict>
          <v:shape id="_x0000_s1054" type="#_x0000_t32" style="position:absolute;margin-left:166.9pt;margin-top:6.8pt;width:67.5pt;height:4.5pt;z-index:251671040" o:connectortype="straight"/>
        </w:pict>
      </w:r>
      <w:r>
        <w:rPr>
          <w:noProof/>
          <w:lang w:eastAsia="tr-TR"/>
        </w:rPr>
        <w:pict>
          <v:shape id="_x0000_s1055" type="#_x0000_t32" style="position:absolute;margin-left:159.4pt;margin-top:11.3pt;width:75pt;height:28.5pt;flip:x;z-index:251672064" o:connectortype="straight"/>
        </w:pict>
      </w:r>
      <w:r>
        <w:rPr>
          <w:noProof/>
          <w:lang w:eastAsia="tr-TR"/>
        </w:rPr>
        <w:pict>
          <v:shape id="_x0000_s1056" type="#_x0000_t32" style="position:absolute;margin-left:159.4pt;margin-top:6.8pt;width:7.5pt;height:33pt;flip:x;z-index:251670016" o:connectortype="straight"/>
        </w:pict>
      </w:r>
      <w:r w:rsidRPr="0031287E">
        <w:rPr>
          <w:sz w:val="24"/>
          <w:szCs w:val="24"/>
        </w:rPr>
        <w:t xml:space="preserve">     </w:t>
      </w:r>
    </w:p>
    <w:p w:rsidR="00A3650D" w:rsidRPr="0031287E" w:rsidRDefault="00A3650D" w:rsidP="009C01F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A3650D" w:rsidRDefault="00A3650D" w:rsidP="009C01F4">
      <w:pPr>
        <w:rPr>
          <w:sz w:val="24"/>
          <w:szCs w:val="24"/>
        </w:rPr>
      </w:pPr>
      <w:r w:rsidRPr="0031287E">
        <w:rPr>
          <w:sz w:val="24"/>
          <w:szCs w:val="24"/>
        </w:rPr>
        <w:t>………………………   ……………………..   ……………….....</w:t>
      </w:r>
    </w:p>
    <w:p w:rsidR="00A3650D" w:rsidRDefault="00A3650D" w:rsidP="009C01F4">
      <w:pPr>
        <w:rPr>
          <w:b/>
          <w:sz w:val="24"/>
          <w:szCs w:val="24"/>
        </w:rPr>
      </w:pPr>
      <w:r w:rsidRPr="006B0131">
        <w:rPr>
          <w:b/>
          <w:sz w:val="24"/>
          <w:szCs w:val="24"/>
        </w:rPr>
        <w:t xml:space="preserve">18) 987.428 sayısındaki rakamların sayı değerleri </w:t>
      </w:r>
      <w:r w:rsidRPr="006B0131">
        <w:rPr>
          <w:b/>
          <w:sz w:val="24"/>
          <w:szCs w:val="24"/>
          <w:u w:val="single"/>
        </w:rPr>
        <w:t>toplamı kaçtır?(</w:t>
      </w:r>
      <w:r w:rsidRPr="006B0131">
        <w:rPr>
          <w:b/>
          <w:sz w:val="24"/>
          <w:szCs w:val="24"/>
        </w:rPr>
        <w:t>5 puan)</w:t>
      </w:r>
    </w:p>
    <w:p w:rsidR="00A3650D" w:rsidRDefault="00A3650D" w:rsidP="009C01F4">
      <w:pPr>
        <w:rPr>
          <w:sz w:val="24"/>
          <w:szCs w:val="24"/>
        </w:rPr>
      </w:pPr>
      <w:r w:rsidRPr="006B0131">
        <w:rPr>
          <w:sz w:val="24"/>
          <w:szCs w:val="24"/>
        </w:rPr>
        <w:t>A) 36</w:t>
      </w:r>
      <w:r w:rsidRPr="006B0131">
        <w:rPr>
          <w:sz w:val="24"/>
          <w:szCs w:val="24"/>
        </w:rPr>
        <w:tab/>
      </w:r>
      <w:r w:rsidRPr="006B0131">
        <w:rPr>
          <w:sz w:val="24"/>
          <w:szCs w:val="24"/>
        </w:rPr>
        <w:tab/>
        <w:t>B)38</w:t>
      </w:r>
      <w:r w:rsidRPr="006B0131">
        <w:rPr>
          <w:sz w:val="24"/>
          <w:szCs w:val="24"/>
        </w:rPr>
        <w:tab/>
      </w:r>
      <w:r w:rsidRPr="006B0131">
        <w:rPr>
          <w:sz w:val="24"/>
          <w:szCs w:val="24"/>
        </w:rPr>
        <w:tab/>
        <w:t>C)40</w:t>
      </w:r>
      <w:r w:rsidRPr="006B0131">
        <w:rPr>
          <w:sz w:val="24"/>
          <w:szCs w:val="24"/>
        </w:rPr>
        <w:tab/>
      </w:r>
      <w:r w:rsidRPr="006B0131">
        <w:rPr>
          <w:sz w:val="24"/>
          <w:szCs w:val="24"/>
        </w:rPr>
        <w:tab/>
        <w:t>D)42</w:t>
      </w:r>
    </w:p>
    <w:p w:rsidR="00A3650D" w:rsidRDefault="00A3650D" w:rsidP="009C01F4">
      <w:pPr>
        <w:rPr>
          <w:b/>
          <w:sz w:val="24"/>
          <w:szCs w:val="24"/>
        </w:rPr>
      </w:pPr>
      <w:r w:rsidRPr="00FA668A">
        <w:rPr>
          <w:b/>
          <w:sz w:val="24"/>
          <w:szCs w:val="24"/>
        </w:rPr>
        <w:t>19)”</w:t>
      </w:r>
      <w:r>
        <w:rPr>
          <w:b/>
          <w:sz w:val="24"/>
          <w:szCs w:val="24"/>
        </w:rPr>
        <w:t xml:space="preserve"> 9</w:t>
      </w:r>
      <w:r w:rsidRPr="00FA668A">
        <w:rPr>
          <w:b/>
          <w:sz w:val="24"/>
          <w:szCs w:val="24"/>
        </w:rPr>
        <w:t>, 4,</w:t>
      </w:r>
      <w:r>
        <w:rPr>
          <w:b/>
          <w:sz w:val="24"/>
          <w:szCs w:val="24"/>
        </w:rPr>
        <w:t xml:space="preserve"> 7</w:t>
      </w:r>
      <w:r w:rsidRPr="00FA668A">
        <w:rPr>
          <w:b/>
          <w:sz w:val="24"/>
          <w:szCs w:val="24"/>
        </w:rPr>
        <w:t>, 8” rakamlarını kullanarak yazılabilecek 4 basamaklı en büyük</w:t>
      </w:r>
      <w:r>
        <w:rPr>
          <w:b/>
          <w:sz w:val="24"/>
          <w:szCs w:val="24"/>
        </w:rPr>
        <w:t xml:space="preserve"> çift</w:t>
      </w:r>
      <w:r w:rsidRPr="00FA668A">
        <w:rPr>
          <w:b/>
          <w:sz w:val="24"/>
          <w:szCs w:val="24"/>
        </w:rPr>
        <w:t xml:space="preserve"> doğal sayı aşağıdakilerden hangisidir?(6 puan)</w:t>
      </w:r>
    </w:p>
    <w:p w:rsidR="00A3650D" w:rsidRDefault="00A3650D" w:rsidP="00FA668A">
      <w:pPr>
        <w:pStyle w:val="NoSpacing"/>
        <w:rPr>
          <w:sz w:val="24"/>
          <w:szCs w:val="24"/>
        </w:rPr>
      </w:pPr>
      <w:r w:rsidRPr="00E572B1">
        <w:rPr>
          <w:sz w:val="24"/>
          <w:szCs w:val="24"/>
        </w:rPr>
        <w:t>A)9784</w:t>
      </w:r>
    </w:p>
    <w:p w:rsidR="00A3650D" w:rsidRDefault="00A3650D" w:rsidP="00FA668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B)4789</w:t>
      </w:r>
    </w:p>
    <w:p w:rsidR="00A3650D" w:rsidRDefault="00A3650D" w:rsidP="00FA668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C)8794</w:t>
      </w:r>
    </w:p>
    <w:p w:rsidR="00A3650D" w:rsidRDefault="00A3650D" w:rsidP="00FA668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D)9874</w:t>
      </w:r>
    </w:p>
    <w:p w:rsidR="00A3650D" w:rsidRDefault="00A3650D" w:rsidP="00FA668A">
      <w:pPr>
        <w:pStyle w:val="NoSpacing"/>
        <w:rPr>
          <w:sz w:val="24"/>
          <w:szCs w:val="24"/>
        </w:rPr>
      </w:pPr>
    </w:p>
    <w:p w:rsidR="00A3650D" w:rsidRDefault="00A3650D" w:rsidP="00FA668A">
      <w:pPr>
        <w:pStyle w:val="NoSpacing"/>
        <w:rPr>
          <w:sz w:val="24"/>
          <w:szCs w:val="24"/>
        </w:rPr>
      </w:pPr>
    </w:p>
    <w:p w:rsidR="00A3650D" w:rsidRDefault="00A3650D" w:rsidP="00FA668A">
      <w:pPr>
        <w:pStyle w:val="NoSpacing"/>
        <w:rPr>
          <w:sz w:val="24"/>
          <w:szCs w:val="24"/>
        </w:rPr>
      </w:pPr>
    </w:p>
    <w:p w:rsidR="00A3650D" w:rsidRDefault="00A3650D" w:rsidP="00FA668A">
      <w:pPr>
        <w:pStyle w:val="NoSpacing"/>
        <w:rPr>
          <w:sz w:val="24"/>
          <w:szCs w:val="24"/>
        </w:rPr>
      </w:pPr>
    </w:p>
    <w:p w:rsidR="00A3650D" w:rsidRDefault="00A3650D" w:rsidP="00A37A9E">
      <w:pPr>
        <w:pStyle w:val="NoSpacing"/>
        <w:jc w:val="center"/>
        <w:rPr>
          <w:rFonts w:ascii="Monotype Corsiva" w:hAnsi="Monotype Corsiva"/>
          <w:sz w:val="28"/>
          <w:szCs w:val="28"/>
        </w:rPr>
      </w:pPr>
      <w:r w:rsidRPr="00A37A9E">
        <w:rPr>
          <w:rFonts w:ascii="Monotype Corsiva" w:hAnsi="Monotype Corsiva"/>
          <w:sz w:val="28"/>
          <w:szCs w:val="28"/>
        </w:rPr>
        <w:t>BAŞARILAR DİLERİM</w:t>
      </w:r>
      <w:r>
        <w:rPr>
          <w:rFonts w:ascii="Monotype Corsiva" w:hAnsi="Monotype Corsiva"/>
          <w:sz w:val="28"/>
          <w:szCs w:val="28"/>
        </w:rPr>
        <w:t>.</w:t>
      </w:r>
    </w:p>
    <w:p w:rsidR="00A3650D" w:rsidRDefault="00A3650D" w:rsidP="00A37A9E">
      <w:pPr>
        <w:pStyle w:val="NoSpacing"/>
        <w:jc w:val="center"/>
        <w:rPr>
          <w:rFonts w:ascii="Monotype Corsiva" w:hAnsi="Monotype Corsiva"/>
          <w:sz w:val="28"/>
          <w:szCs w:val="28"/>
        </w:rPr>
      </w:pPr>
    </w:p>
    <w:p w:rsidR="00A3650D" w:rsidRDefault="00A3650D" w:rsidP="00A37A9E">
      <w:pPr>
        <w:pStyle w:val="NoSpacing"/>
        <w:jc w:val="center"/>
        <w:rPr>
          <w:rFonts w:ascii="Monotype Corsiva" w:hAnsi="Monotype Corsiva"/>
          <w:sz w:val="28"/>
          <w:szCs w:val="28"/>
        </w:rPr>
      </w:pPr>
    </w:p>
    <w:p w:rsidR="00A3650D" w:rsidRDefault="00A3650D" w:rsidP="00A37A9E">
      <w:pPr>
        <w:pStyle w:val="NoSpacing"/>
        <w:jc w:val="center"/>
        <w:rPr>
          <w:rFonts w:ascii="Monotype Corsiva" w:hAnsi="Monotype Corsiva"/>
          <w:sz w:val="28"/>
          <w:szCs w:val="28"/>
        </w:rPr>
      </w:pPr>
    </w:p>
    <w:p w:rsidR="00A3650D" w:rsidRDefault="00A3650D" w:rsidP="00A37A9E">
      <w:pPr>
        <w:pStyle w:val="NoSpacing"/>
        <w:jc w:val="center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İsmail TAŞDELEN</w:t>
      </w:r>
    </w:p>
    <w:p w:rsidR="00A3650D" w:rsidRPr="00A37A9E" w:rsidRDefault="00A3650D" w:rsidP="00A37A9E">
      <w:pPr>
        <w:pStyle w:val="NoSpacing"/>
        <w:jc w:val="center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4/A sınıf Öğretmeni</w:t>
      </w:r>
    </w:p>
    <w:sectPr w:rsidR="00A3650D" w:rsidRPr="00A37A9E" w:rsidSect="003235E1">
      <w:pgSz w:w="11906" w:h="16838"/>
      <w:pgMar w:top="1417" w:right="424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50D" w:rsidRDefault="00A3650D" w:rsidP="00494D6E">
      <w:pPr>
        <w:spacing w:after="0" w:line="240" w:lineRule="auto"/>
      </w:pPr>
      <w:r>
        <w:separator/>
      </w:r>
    </w:p>
  </w:endnote>
  <w:endnote w:type="continuationSeparator" w:id="0">
    <w:p w:rsidR="00A3650D" w:rsidRDefault="00A3650D" w:rsidP="0049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50D" w:rsidRDefault="00A3650D" w:rsidP="00494D6E">
      <w:pPr>
        <w:spacing w:after="0" w:line="240" w:lineRule="auto"/>
      </w:pPr>
      <w:r>
        <w:separator/>
      </w:r>
    </w:p>
  </w:footnote>
  <w:footnote w:type="continuationSeparator" w:id="0">
    <w:p w:rsidR="00A3650D" w:rsidRDefault="00A3650D" w:rsidP="00494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12635"/>
    <w:multiLevelType w:val="hybridMultilevel"/>
    <w:tmpl w:val="CD2E1154"/>
    <w:lvl w:ilvl="0" w:tplc="592AF384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20B"/>
    <w:rsid w:val="00015514"/>
    <w:rsid w:val="000F2B6C"/>
    <w:rsid w:val="000F39E6"/>
    <w:rsid w:val="00180B56"/>
    <w:rsid w:val="001F2E58"/>
    <w:rsid w:val="002231C4"/>
    <w:rsid w:val="0023499D"/>
    <w:rsid w:val="0031287E"/>
    <w:rsid w:val="003235E1"/>
    <w:rsid w:val="003623A1"/>
    <w:rsid w:val="003C517B"/>
    <w:rsid w:val="003D6450"/>
    <w:rsid w:val="00463969"/>
    <w:rsid w:val="00494D6E"/>
    <w:rsid w:val="004B3BE2"/>
    <w:rsid w:val="005206F8"/>
    <w:rsid w:val="00591B89"/>
    <w:rsid w:val="005E5E60"/>
    <w:rsid w:val="00605648"/>
    <w:rsid w:val="00615852"/>
    <w:rsid w:val="00642DDC"/>
    <w:rsid w:val="006622D3"/>
    <w:rsid w:val="006B0131"/>
    <w:rsid w:val="006B0A87"/>
    <w:rsid w:val="006D2E37"/>
    <w:rsid w:val="00715736"/>
    <w:rsid w:val="0072580C"/>
    <w:rsid w:val="007353DB"/>
    <w:rsid w:val="00781D2F"/>
    <w:rsid w:val="007B2F31"/>
    <w:rsid w:val="007F6831"/>
    <w:rsid w:val="00803A93"/>
    <w:rsid w:val="00833F41"/>
    <w:rsid w:val="009333A8"/>
    <w:rsid w:val="009C01F4"/>
    <w:rsid w:val="00A3650D"/>
    <w:rsid w:val="00A37A9E"/>
    <w:rsid w:val="00B0757A"/>
    <w:rsid w:val="00D40652"/>
    <w:rsid w:val="00DC52ED"/>
    <w:rsid w:val="00E14E50"/>
    <w:rsid w:val="00E26991"/>
    <w:rsid w:val="00E572B1"/>
    <w:rsid w:val="00F6105A"/>
    <w:rsid w:val="00F9420B"/>
    <w:rsid w:val="00FA668A"/>
    <w:rsid w:val="00FC7207"/>
    <w:rsid w:val="00FF1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E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9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42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9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4D6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9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94D6E"/>
    <w:rPr>
      <w:rFonts w:cs="Times New Roman"/>
    </w:rPr>
  </w:style>
  <w:style w:type="paragraph" w:styleId="ListParagraph">
    <w:name w:val="List Paragraph"/>
    <w:basedOn w:val="Normal"/>
    <w:uiPriority w:val="99"/>
    <w:qFormat/>
    <w:rsid w:val="003623A1"/>
    <w:pPr>
      <w:ind w:left="720"/>
      <w:contextualSpacing/>
    </w:pPr>
  </w:style>
  <w:style w:type="paragraph" w:styleId="NoSpacing">
    <w:name w:val="No Spacing"/>
    <w:uiPriority w:val="99"/>
    <w:qFormat/>
    <w:rsid w:val="00F6105A"/>
    <w:rPr>
      <w:lang w:eastAsia="en-US"/>
    </w:rPr>
  </w:style>
  <w:style w:type="character" w:styleId="Hyperlink">
    <w:name w:val="Hyperlink"/>
    <w:basedOn w:val="DefaultParagraphFont"/>
    <w:uiPriority w:val="99"/>
    <w:rsid w:val="00803A9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627</Words>
  <Characters>3576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</dc:creator>
  <cp:keywords/>
  <dc:description/>
  <cp:lastModifiedBy>EDANUR HANIM</cp:lastModifiedBy>
  <cp:revision>34</cp:revision>
  <dcterms:created xsi:type="dcterms:W3CDTF">2011-12-04T11:42:00Z</dcterms:created>
  <dcterms:modified xsi:type="dcterms:W3CDTF">2011-12-15T20:36:00Z</dcterms:modified>
</cp:coreProperties>
</file>