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Adım, Soyadım:_____________________                                               Sınıfım:_________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PEKİŞTİRME TESTİ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Pr="004C4594" w:rsidRDefault="00AD3E15" w:rsidP="001347DD">
      <w:pPr>
        <w:rPr>
          <w:rFonts w:ascii="Comic Sans MS" w:hAnsi="Comic Sans MS"/>
          <w:b/>
          <w:color w:val="000000"/>
        </w:rPr>
      </w:pPr>
      <w:r w:rsidRPr="004C4594">
        <w:rPr>
          <w:rFonts w:ascii="Comic Sans MS" w:hAnsi="Comic Sans MS"/>
          <w:b/>
          <w:color w:val="000000"/>
        </w:rPr>
        <w:t>A)Aşağıdaki cümleleri okuyunuz. Doğru olanların başına (D) harfi, yanlış olanların başına (Y)      harfi koyunuz.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1-    (   )    Herkesin kendine özgü özellikleri vardır.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2-   (   )    Bireylerin beğenileri, zevkleri ve yetenekleri de farklı olabilir.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3-   (   )    Başkalarının bizden farklı özelliklerine ve tercihlerine saygı göstermeliyiz.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4-   (   )    Bireysel özellikler fiziksel, duygusal ve zihinsel olmak üzere üçe ayrılır.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5-   (   )    Fiziksel özellikler dış görünüşe bakarak anlaşılmaz.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6-   (   )    Yaşadığımız duygular aklımızdan geçenleri yani düşüncelerimizi etkilemez.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7-   (   )    Duygu ve düşüncelerimizi sadece konuşarak ya da yazarak ifade ederiz.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8-   (   )    Yaşadığımız olayları, gerçekleşme tarihlerine göre sıralarsak kronoloji yapmış oluruz.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9-   (   )    Ülkemizde kadın ve erkek bütün vatandaşlara birer nüfus cüzdanı verilmez.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10-  (   )    Atatürk’e Soyadı Kanunu’ndan sonra nüfus cüzdanı verildi.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Pr="00A15DA2" w:rsidRDefault="00AD3E15" w:rsidP="001347D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Pr="004C4594">
        <w:rPr>
          <w:rFonts w:ascii="Comic Sans MS" w:hAnsi="Comic Sans MS"/>
          <w:b/>
          <w:color w:val="000000"/>
        </w:rPr>
        <w:t>B) Aşağıdaki soruları dikkatle okuyunuz. Doğru olan seçeneği işaretleyiniz.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11-  “Arkadaşım kalemimi benden izinsiz aldığında …………………………………………………….”cümlesi</w:t>
      </w:r>
    </w:p>
    <w:p w:rsidR="00AD3E15" w:rsidRDefault="00AD3E15" w:rsidP="001347DD">
      <w:pPr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      Aşağıdaki ifadelerden hangisiyle </w:t>
      </w:r>
      <w:r>
        <w:rPr>
          <w:rFonts w:ascii="Comic Sans MS" w:hAnsi="Comic Sans MS"/>
          <w:color w:val="000000"/>
          <w:u w:val="single"/>
        </w:rPr>
        <w:t>tamamlanamaz?</w:t>
      </w:r>
    </w:p>
    <w:p w:rsidR="00AD3E15" w:rsidRDefault="00AD3E15" w:rsidP="001347DD">
      <w:pPr>
        <w:rPr>
          <w:rFonts w:ascii="Comic Sans MS" w:hAnsi="Comic Sans MS"/>
          <w:color w:val="000000"/>
          <w:u w:val="single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.55pt;margin-top:15.75pt;width:546.7pt;height:0;flip:x;z-index:251659264" o:connectortype="straight"/>
        </w:pict>
      </w:r>
      <w:r>
        <w:rPr>
          <w:rFonts w:ascii="Comic Sans MS" w:hAnsi="Comic Sans MS"/>
          <w:color w:val="000000"/>
        </w:rPr>
        <w:t xml:space="preserve">             A)  utanırım     B) kırılırım      C) sinirlenirim     D)  üzülürüm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12-   İlkay ve Hacer aynı sınıftalar. O gün sabah İlkay, Hacer’in sırasını tebeşirle çizmişti. Hacer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sırasını tozlu görünce, “ İlkay, tebeşirle sıram çizildiği zaman çok rahatsız oluyorum, tozlar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boğazıma kaçıyor. “ dedi. Ertesi gün Hacer, sabah sınıfa girdiğinde yine sırasının çizildiğini </w:t>
      </w:r>
    </w:p>
    <w:p w:rsidR="00AD3E15" w:rsidRDefault="00AD3E15" w:rsidP="00A15DA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gördü.    Bu durumda Hacer hangi duyguyu yaşamıştır?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A)  Kızgınlık  B) Kıskançlık  C)  Suçluluk D) Pişmanlık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27" type="#_x0000_t32" style="position:absolute;margin-left:-6.55pt;margin-top:1.2pt;width:546.7pt;height:0;flip:x;z-index:251660288" o:connectortype="straight"/>
        </w:pict>
      </w:r>
      <w:r>
        <w:rPr>
          <w:rFonts w:ascii="Comic Sans MS" w:hAnsi="Comic Sans MS"/>
          <w:color w:val="000000"/>
        </w:rPr>
        <w:t xml:space="preserve">13-   “ Öğretmenim bana söz verdiğinde ne söyleyeceğimi unutuyorum. Bazen de yanlış cevap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verirsem arkadaşlarımın bana güleceğini düşünerek konuşmak istemiyorum. Duygu ve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düşüncelerimi yazılı olarak ifade etmek bana daha kolay geliyor. Bu yüzden yazılı sınavlarda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daha başarılıyım.”</w:t>
      </w:r>
    </w:p>
    <w:p w:rsidR="00AD3E15" w:rsidRDefault="00AD3E15" w:rsidP="001347DD">
      <w:pPr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              Yukarıdaki cümlelerde kendini tanıtan kişi için hangisi </w:t>
      </w:r>
      <w:r>
        <w:rPr>
          <w:rFonts w:ascii="Comic Sans MS" w:hAnsi="Comic Sans MS"/>
          <w:color w:val="000000"/>
          <w:u w:val="single"/>
        </w:rPr>
        <w:t>söylenemez?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A)  Utangaç      B) Çekingen   C)  Atılgan  D)  Sessiz   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line id="_x0000_s1028" style="position:absolute;flip:y;z-index:251658240" from="478.65pt,25.4pt" to="522.15pt,25.4pt">
            <v:stroke endarrow="block"/>
          </v:line>
        </w:pict>
      </w: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 </w:t>
      </w:r>
      <w:r w:rsidRPr="00A27D6F">
        <w:rPr>
          <w:rFonts w:ascii="Comic Sans MS" w:hAnsi="Comic Sans MS"/>
          <w:b/>
          <w:color w:val="000000"/>
          <w:sz w:val="20"/>
          <w:szCs w:val="20"/>
        </w:rPr>
        <w:t>Lütfen arka sayfayı çeviriniz</w:t>
      </w:r>
      <w:r>
        <w:rPr>
          <w:rFonts w:ascii="Comic Sans MS" w:hAnsi="Comic Sans MS"/>
          <w:color w:val="000000"/>
        </w:rPr>
        <w:t>.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14-  Aşağıdaki cümlelerden hangisi duygu ifade etmektedir?</w:t>
      </w:r>
    </w:p>
    <w:p w:rsidR="00AD3E15" w:rsidRPr="00FC7EC8" w:rsidRDefault="00AD3E15" w:rsidP="001347DD">
      <w:pPr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     A)  Neredeyse mutluluktan uçacağım.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B)  Paramı gereksiz yere harcamamalıyım.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C)  Derslerime daha çok çalışmalıyım.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D)  Yaşlı kimselere otobüste yer vermeliyim.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29" type="#_x0000_t32" style="position:absolute;margin-left:-11.1pt;margin-top:1.05pt;width:546.7pt;height:0;flip:x;z-index:251661312" o:connectortype="straight"/>
        </w:pict>
      </w:r>
      <w:r>
        <w:rPr>
          <w:rFonts w:ascii="Comic Sans MS" w:hAnsi="Comic Sans MS"/>
          <w:color w:val="000000"/>
        </w:rPr>
        <w:t xml:space="preserve">15-  Aşağıdakilerden hangisinde duygu ve düşüncelere saygıdan </w:t>
      </w:r>
      <w:r w:rsidRPr="00FC7EC8">
        <w:rPr>
          <w:rFonts w:ascii="Comic Sans MS" w:hAnsi="Comic Sans MS"/>
          <w:color w:val="000000"/>
          <w:u w:val="single"/>
        </w:rPr>
        <w:t>söz edilemez?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A)  Ahmet, ağlayan arkadaşını teselli etti.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B)  Sevgi, arkadaşının konuşmasını sonuna kadar dinledi.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C)  Aydın, arkadaşının eleştirilerini sakin sakin cevapladı.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D)  Merve, arkadaşının kedileri çok sevmesine şaşırdığını söyledi.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0" type="#_x0000_t32" style="position:absolute;margin-left:-11.1pt;margin-top:-.05pt;width:546.7pt;height:0;flip:x;z-index:251662336" o:connectortype="straight"/>
        </w:pict>
      </w:r>
      <w:r>
        <w:rPr>
          <w:rFonts w:ascii="Comic Sans MS" w:hAnsi="Comic Sans MS"/>
          <w:color w:val="000000"/>
        </w:rPr>
        <w:t xml:space="preserve">16-  “İnsanların davranışlarına bakarak duygularını anlayabiliriz.” Buna göre aşağıdaki </w:t>
      </w:r>
    </w:p>
    <w:p w:rsidR="00AD3E15" w:rsidRDefault="00AD3E15" w:rsidP="001347DD">
      <w:pPr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        seçeneklerde verilen davranış - duygu eşleştirmelerinden hangisi </w:t>
      </w:r>
      <w:r>
        <w:rPr>
          <w:rFonts w:ascii="Comic Sans MS" w:hAnsi="Comic Sans MS"/>
          <w:color w:val="000000"/>
          <w:u w:val="single"/>
        </w:rPr>
        <w:t>yanlıştır?</w:t>
      </w:r>
    </w:p>
    <w:p w:rsidR="00AD3E15" w:rsidRDefault="00AD3E15" w:rsidP="001347DD">
      <w:pPr>
        <w:rPr>
          <w:rFonts w:ascii="Comic Sans MS" w:hAnsi="Comic Sans MS"/>
          <w:color w:val="000000"/>
          <w:u w:val="single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 w:rsidRPr="00C42545">
        <w:rPr>
          <w:rFonts w:ascii="Comic Sans MS" w:hAnsi="Comic Sans MS"/>
          <w:color w:val="000000"/>
        </w:rPr>
        <w:t xml:space="preserve">      A)</w:t>
      </w:r>
      <w:r>
        <w:rPr>
          <w:rFonts w:ascii="Comic Sans MS" w:hAnsi="Comic Sans MS"/>
          <w:color w:val="000000"/>
        </w:rPr>
        <w:t xml:space="preserve">  Ağlamak-üzüntü   B)  Bağırmak-öfke   C)  Gülmek-mutluluk   D)  Kaş çatmak-sevinç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1" type="#_x0000_t32" style="position:absolute;margin-left:-11.1pt;margin-top:-.2pt;width:546.7pt;height:0;flip:x;z-index:251663360" o:connectortype="straight"/>
        </w:pict>
      </w:r>
      <w:r>
        <w:rPr>
          <w:rFonts w:ascii="Comic Sans MS" w:hAnsi="Comic Sans MS"/>
          <w:color w:val="000000"/>
        </w:rPr>
        <w:t>17-  “ 15 yaşımıza geldiğimizde nüfus cüzdanımız ………………………………………………..olacaktır.”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Bu cümle aşağıdaki seçeneklerden hangisiyle tamamlanmalıdır?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A)  pembe renkli    B)  fotoğraflı     C)  mavi renkli     D)  soğuk damgalı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2" type="#_x0000_t32" style="position:absolute;margin-left:-11.1pt;margin-top:.65pt;width:546.7pt;height:0;flip:x;z-index:251664384" o:connectortype="straight"/>
        </w:pict>
      </w:r>
      <w:r>
        <w:rPr>
          <w:rFonts w:ascii="Comic Sans MS" w:hAnsi="Comic Sans MS"/>
          <w:color w:val="000000"/>
        </w:rPr>
        <w:t xml:space="preserve">18-   “Nüfus cüzdanı kişiye özel bir kimliktir. Ancak adı, soyadı, ana-baba adı, doğum yeri gibi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bilgiler başkalarıyla aynı olabilir.”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Yukarıdaki açıklamaya göre nüfus cüzdanında başkalarıyla aynı olmayacak bölüm hangisidir?</w: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A) Doğum günü ve ayı     B) Nüfusa kayıtlı olduğu yer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C) T.C. kimlik numarası   D) Verildiği nüfus idaresi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3" type="#_x0000_t32" style="position:absolute;margin-left:-11.1pt;margin-top:.05pt;width:546.7pt;height:0;flip:x;z-index:251665408" o:connectortype="straight"/>
        </w:pict>
      </w:r>
      <w:r>
        <w:rPr>
          <w:rFonts w:ascii="Comic Sans MS" w:hAnsi="Comic Sans MS"/>
          <w:color w:val="000000"/>
        </w:rPr>
        <w:t xml:space="preserve">19-   </w:t>
      </w:r>
    </w:p>
    <w:tbl>
      <w:tblPr>
        <w:tblpPr w:leftFromText="141" w:rightFromText="141" w:vertAnchor="text" w:horzAnchor="page" w:tblpX="1708" w:tblpY="1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5226"/>
      </w:tblGrid>
      <w:tr w:rsidR="00AD3E15" w:rsidRPr="00433262" w:rsidTr="00AE5E0C">
        <w:trPr>
          <w:trHeight w:val="234"/>
        </w:trPr>
        <w:tc>
          <w:tcPr>
            <w:tcW w:w="3706" w:type="dxa"/>
          </w:tcPr>
          <w:p w:rsidR="00AD3E15" w:rsidRPr="006C71C8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6C71C8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Durum</w:t>
            </w:r>
          </w:p>
        </w:tc>
        <w:tc>
          <w:tcPr>
            <w:tcW w:w="5226" w:type="dxa"/>
          </w:tcPr>
          <w:p w:rsidR="00AD3E15" w:rsidRPr="006C71C8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  </w:t>
            </w:r>
            <w:r w:rsidRPr="006C71C8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Duygu    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                              </w:t>
            </w:r>
            <w:r w:rsidRPr="006C71C8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 Düşünce</w:t>
            </w:r>
          </w:p>
        </w:tc>
      </w:tr>
      <w:tr w:rsidR="00AD3E15" w:rsidRPr="00433262" w:rsidTr="00AE5E0C">
        <w:trPr>
          <w:trHeight w:val="163"/>
        </w:trPr>
        <w:tc>
          <w:tcPr>
            <w:tcW w:w="3706" w:type="dxa"/>
          </w:tcPr>
          <w:p w:rsidR="00AD3E15" w:rsidRPr="006C71C8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  <w:p w:rsidR="00AD3E15" w:rsidRPr="006C71C8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6C71C8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Babaannem bana kazak örüyor.</w:t>
            </w:r>
          </w:p>
        </w:tc>
        <w:tc>
          <w:tcPr>
            <w:tcW w:w="5226" w:type="dxa"/>
          </w:tcPr>
          <w:p w:rsidR="00AD3E15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  <w:p w:rsidR="00AD3E15" w:rsidRPr="006C71C8" w:rsidRDefault="00AD3E15" w:rsidP="006C71C8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 </w:t>
            </w:r>
            <w:r w:rsidRPr="006C71C8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Mutluluk</w:t>
            </w:r>
          </w:p>
        </w:tc>
      </w:tr>
    </w:tbl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4" type="#_x0000_t32" style="position:absolute;margin-left:323pt;margin-top:2.9pt;width:0;height:40.65pt;flip:y;z-index:251649024;mso-position-horizontal-relative:text;mso-position-vertical-relative:text" o:connectortype="straight"/>
        </w:pict>
      </w: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Yukarıdaki tabloda boşluğa gelebilecek düşünce ifadesi hangisi </w:t>
      </w:r>
      <w:r w:rsidRPr="006C71C8">
        <w:rPr>
          <w:rFonts w:ascii="Comic Sans MS" w:hAnsi="Comic Sans MS"/>
          <w:color w:val="000000"/>
          <w:u w:val="single"/>
        </w:rPr>
        <w:t>olamaz?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A)  Canım babaannem benim için yoruluyor.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B)  Ben de ona hediye olarak terlik alayım.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C)  Babaannem beni çok seviyor.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D)  Ayşe’nin babaannesinin ördüğü kazak daha güzel.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 id="_x0000_s1035" type="#_x0000_t32" style="position:absolute;margin-left:-11.1pt;margin-top:.85pt;width:546.7pt;height:0;flip:x;z-index:251666432" o:connectortype="straight"/>
        </w:pict>
      </w:r>
      <w:r>
        <w:rPr>
          <w:rFonts w:ascii="Comic Sans MS" w:hAnsi="Comic Sans MS"/>
          <w:color w:val="000000"/>
        </w:rPr>
        <w:t xml:space="preserve">20-   Aşağıda Aslı Eren’in sosyal bilgiler dersinde hazırladığı kronoloji yer almaktadır.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Kronolojide doğru yerde bulunmayan kişi hangisidir?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385.5pt;margin-top:12.55pt;width:21.25pt;height:9pt;rotation:90;z-index:251656192" fillcolor="black"/>
        </w:pict>
      </w:r>
      <w:r>
        <w:rPr>
          <w:noProof/>
        </w:rPr>
        <w:pict>
          <v:shape id="_x0000_s1037" type="#_x0000_t13" style="position:absolute;margin-left:200.25pt;margin-top:12.55pt;width:21.25pt;height:9pt;rotation:90;z-index:251654144" fillcolor="black"/>
        </w:pict>
      </w:r>
      <w:r>
        <w:rPr>
          <w:noProof/>
        </w:rPr>
        <w:pict>
          <v:shape id="_x0000_s1038" type="#_x0000_t13" style="position:absolute;margin-left:453.75pt;margin-top:12.55pt;width:21.25pt;height:9pt;rotation:90;z-index:251657216" fillcolor="black"/>
        </w:pict>
      </w:r>
      <w:r>
        <w:rPr>
          <w:noProof/>
        </w:rPr>
        <w:pict>
          <v:shape id="_x0000_s1039" type="#_x0000_t13" style="position:absolute;margin-left:276.75pt;margin-top:12.55pt;width:21.25pt;height:9pt;rotation:90;z-index:251655168" fillcolor="black"/>
        </w:pict>
      </w:r>
      <w:r>
        <w:rPr>
          <w:noProof/>
        </w:rPr>
        <w:pict>
          <v:shape id="_x0000_s1040" type="#_x0000_t13" style="position:absolute;margin-left:119.25pt;margin-top:12.55pt;width:21.25pt;height:9pt;rotation:90;z-index:251653120" fillcolor="black"/>
        </w:pict>
      </w:r>
      <w:r>
        <w:rPr>
          <w:noProof/>
        </w:rPr>
        <w:pict>
          <v:shape id="_x0000_s1041" type="#_x0000_t13" style="position:absolute;margin-left:28.85pt;margin-top:12.55pt;width:21.25pt;height:9pt;rotation:90;z-index:251652096" fillcolor="black"/>
        </w:pict>
      </w:r>
      <w:r>
        <w:rPr>
          <w:rFonts w:ascii="Comic Sans MS" w:hAnsi="Comic Sans MS"/>
          <w:color w:val="000000"/>
        </w:rPr>
        <w:t xml:space="preserve">   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noProof/>
        </w:rPr>
        <w:pict>
          <v:line id="_x0000_s1042" style="position:absolute;flip:y;z-index:251650048" from="357.15pt,.9pt" to="528.15pt,.9pt">
            <v:stroke endarrow="block"/>
          </v:line>
        </w:pict>
      </w:r>
      <w:r>
        <w:rPr>
          <w:noProof/>
        </w:rPr>
        <w:pict>
          <v:line id="_x0000_s1043" style="position:absolute;flip:x;z-index:251651072" from="7.65pt,.9pt" to="357.15pt,.9pt">
            <v:stroke endarrow="block"/>
          </v:line>
        </w:pic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1950                  1971               1975              1952                       1998           2000</w:t>
      </w:r>
    </w:p>
    <w:p w:rsidR="00AD3E15" w:rsidRDefault="00AD3E15" w:rsidP="001347DD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Kemal                 Fatih              Zehra           Nuriye                      Burak          Aslı</w:t>
      </w:r>
    </w:p>
    <w:p w:rsidR="00AD3E15" w:rsidRDefault="00AD3E15" w:rsidP="00E9366F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Eren                  Eren               Eren             Eren                          Eren           Eren</w:t>
      </w:r>
    </w:p>
    <w:p w:rsidR="00AD3E15" w:rsidRDefault="00AD3E15" w:rsidP="00E9366F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(dede)               (baba)             (anne)         (babaanne)                 (ağabey)      (……….)</w:t>
      </w:r>
    </w:p>
    <w:p w:rsidR="00AD3E15" w:rsidRDefault="00AD3E15" w:rsidP="00E9366F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</w:t>
      </w:r>
    </w:p>
    <w:p w:rsidR="00AD3E15" w:rsidRDefault="00AD3E15" w:rsidP="00E9366F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A) Burak Eren         B)  Zehra Eren         C)  Nuriye Eren           D)  Fatih Eren                                                                                                      </w:t>
      </w:r>
    </w:p>
    <w:p w:rsidR="00AD3E15" w:rsidRDefault="00AD3E15" w:rsidP="00E9366F">
      <w:pPr>
        <w:rPr>
          <w:rFonts w:ascii="Comic Sans MS" w:hAnsi="Comic Sans MS"/>
          <w:color w:val="000000"/>
          <w:sz w:val="20"/>
          <w:szCs w:val="20"/>
        </w:rPr>
      </w:pPr>
      <w:r w:rsidRPr="007264FE">
        <w:rPr>
          <w:rFonts w:ascii="Comic Sans MS" w:hAnsi="Comic Sans MS"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               </w:t>
      </w:r>
    </w:p>
    <w:p w:rsidR="00AD3E15" w:rsidRPr="007264FE" w:rsidRDefault="00AD3E15" w:rsidP="00E9366F">
      <w:pPr>
        <w:rPr>
          <w:rFonts w:ascii="Comic Sans MS" w:hAnsi="Comic Sans MS"/>
          <w:color w:val="000000"/>
          <w:sz w:val="20"/>
          <w:szCs w:val="20"/>
        </w:rPr>
      </w:pPr>
      <w:hyperlink r:id="rId4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7264FE">
        <w:rPr>
          <w:rFonts w:ascii="Comic Sans MS" w:hAnsi="Comic Sans MS"/>
          <w:color w:val="000000"/>
          <w:sz w:val="20"/>
          <w:szCs w:val="20"/>
        </w:rPr>
        <w:t xml:space="preserve">  Sedat ÖZKAN</w:t>
      </w:r>
    </w:p>
    <w:p w:rsidR="00AD3E15" w:rsidRPr="007264FE" w:rsidRDefault="00AD3E15" w:rsidP="00E9366F">
      <w:pPr>
        <w:rPr>
          <w:rFonts w:ascii="Comic Sans MS" w:hAnsi="Comic Sans MS"/>
          <w:color w:val="000000"/>
          <w:sz w:val="20"/>
          <w:szCs w:val="20"/>
        </w:rPr>
      </w:pPr>
      <w:r w:rsidRPr="007264FE">
        <w:rPr>
          <w:rFonts w:ascii="Comic Sans MS" w:hAnsi="Comic Sans MS"/>
          <w:color w:val="000000"/>
          <w:sz w:val="20"/>
          <w:szCs w:val="20"/>
        </w:rPr>
        <w:t xml:space="preserve">Veli İmzası:_________________                                         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                    </w:t>
      </w:r>
      <w:r w:rsidRPr="007264FE">
        <w:rPr>
          <w:rFonts w:ascii="Comic Sans MS" w:hAnsi="Comic Sans MS"/>
          <w:color w:val="000000"/>
          <w:sz w:val="20"/>
          <w:szCs w:val="20"/>
        </w:rPr>
        <w:t xml:space="preserve">  4/B Sınıfı Öğretmeni</w:t>
      </w:r>
    </w:p>
    <w:sectPr w:rsidR="00AD3E15" w:rsidRPr="007264FE" w:rsidSect="001347D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7DD"/>
    <w:rsid w:val="000072F2"/>
    <w:rsid w:val="001347DD"/>
    <w:rsid w:val="001B3FAD"/>
    <w:rsid w:val="003719D4"/>
    <w:rsid w:val="00433262"/>
    <w:rsid w:val="004C4594"/>
    <w:rsid w:val="00636BB9"/>
    <w:rsid w:val="006C71C8"/>
    <w:rsid w:val="007264FE"/>
    <w:rsid w:val="007404DD"/>
    <w:rsid w:val="009331B9"/>
    <w:rsid w:val="009A1CD5"/>
    <w:rsid w:val="00A15DA2"/>
    <w:rsid w:val="00A27D6F"/>
    <w:rsid w:val="00A759D4"/>
    <w:rsid w:val="00AD3E15"/>
    <w:rsid w:val="00AE5E0C"/>
    <w:rsid w:val="00BF2239"/>
    <w:rsid w:val="00C42545"/>
    <w:rsid w:val="00D3401C"/>
    <w:rsid w:val="00D36A6A"/>
    <w:rsid w:val="00E9366F"/>
    <w:rsid w:val="00F35952"/>
    <w:rsid w:val="00FC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7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6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64FE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359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2</Pages>
  <Words>836</Words>
  <Characters>4769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EDANUR HANIM</cp:lastModifiedBy>
  <cp:revision>5</cp:revision>
  <cp:lastPrinted>2011-10-30T17:01:00Z</cp:lastPrinted>
  <dcterms:created xsi:type="dcterms:W3CDTF">2011-10-30T13:12:00Z</dcterms:created>
  <dcterms:modified xsi:type="dcterms:W3CDTF">2011-11-20T17:07:00Z</dcterms:modified>
</cp:coreProperties>
</file>