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1.3pt;margin-top:29.3pt;width:75.75pt;height:80.95pt;z-index:251649536;visibility:visible">
            <v:imagedata r:id="rId4" o:title=""/>
            <w10:wrap type="square"/>
          </v:shape>
        </w:pict>
      </w:r>
      <w:r>
        <w:rPr>
          <w:noProof/>
          <w:lang w:eastAsia="tr-TR"/>
        </w:rPr>
        <w:t>SORUBAK</w:t>
      </w:r>
      <w:r w:rsidRPr="00BB18F3">
        <w:rPr>
          <w:rFonts w:ascii="Comic Sans MS" w:hAnsi="Comic Sans MS"/>
          <w:sz w:val="24"/>
          <w:szCs w:val="24"/>
        </w:rPr>
        <w:t xml:space="preserve">  İlköğretim Okulu Türkçe Dersi Çalışma Kağıdı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cümlelerin hangisi öznel yargı,hangisi nesnel yargı belirtmektedir?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40pt;margin-top:10.6pt;width:59.25pt;height:1.5pt;flip:y;z-index:251650560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1) Annemin yaptığı en güzel tatlı sütlaçtır.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8" type="#_x0000_t32" style="position:absolute;margin-left:188.25pt;margin-top:10.6pt;width:107.25pt;height:2.25pt;flip:y;z-index:251651584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2) Sana kısa saç hiç yakışmamış.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203.05pt;margin-top:11.4pt;width:175.5pt;height:0;z-index:251652608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3) Ankara Türkiye’nin başkentidir.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0" type="#_x0000_t32" style="position:absolute;margin-left:236.8pt;margin-top:12.9pt;width:141.75pt;height:0;z-index:251653632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4) Türkiye’nin en güzel kenti İstanbul’dur.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182.05pt;margin-top:9.9pt;width:191.25pt;height:1.5pt;flip:y;z-index:251654656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5) Atletizm en zor spor dalıdır.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margin-left:182.05pt;margin-top:10.7pt;width:186pt;height:2.25pt;flip:y;z-index:251655680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6) Kırmızı renk herkese yakışır.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Resim 4" o:spid="_x0000_s1033" type="#_x0000_t75" style="position:absolute;margin-left:1.3pt;margin-top:29.45pt;width:57.75pt;height:51.85pt;z-index:-251658752;visibility:visible" wrapcoords="-281 0 -281 21287 21600 21287 21600 0 -281 0">
            <v:imagedata r:id="rId5" o:title=""/>
            <w10:wrap type="tight"/>
          </v:shape>
        </w:pict>
      </w:r>
      <w:r>
        <w:rPr>
          <w:noProof/>
          <w:lang w:eastAsia="tr-TR"/>
        </w:rPr>
        <w:pict>
          <v:shape id="_x0000_s1034" type="#_x0000_t32" style="position:absolute;margin-left:182.05pt;margin-top:12.95pt;width:186pt;height:.75pt;z-index:251656704" o:connectortype="straight">
            <v:stroke endarrow="block"/>
          </v:shape>
        </w:pict>
      </w:r>
      <w:r>
        <w:rPr>
          <w:rFonts w:ascii="Comic Sans MS" w:hAnsi="Comic Sans MS"/>
          <w:sz w:val="24"/>
          <w:szCs w:val="24"/>
        </w:rPr>
        <w:t>7) Esmanur’un uzun saçları var.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cümlelerde gereken yerlere soru işaretini koyunuz.( ? )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koca okyanus bir çırpıda geçilebilir mi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Bana meyve ve çiçek toplamak ister misiniz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Benim için bu kadar yoruluyorsunuz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5" type="#_x0000_t75" style="position:absolute;margin-left:6.55pt;margin-top:28.05pt;width:57.75pt;height:51.75pt;z-index:-251657728;visibility:visible" wrapcoords="-281 0 -281 21287 21600 21287 21600 0 -281 0">
            <v:imagedata r:id="rId5" o:title=""/>
            <w10:wrap type="tight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Neden bu kadar erken geldiniz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cümlelerde gereken yerlere virgül koyunuz. ( , )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Ağır ağır merdivenlerden çıktı kapıyı açtı etrafa bakındı.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Yoo asla olmaz!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Yolculuk sırasında köprülerden göllerden geçitlerden geçtik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Arkadaşlar bu iş kolay değil.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6" type="#_x0000_t75" style="position:absolute;margin-left:1.3pt;margin-top:1.15pt;width:57.75pt;height:51.75pt;z-index:-251656704;visibility:visible" wrapcoords="-281 0 -281 21287 21600 21287 21600 0 -281 0">
            <v:imagedata r:id="rId5" o:title=""/>
            <w10:wrap type="tight"/>
          </v:shape>
        </w:pict>
      </w:r>
      <w:r>
        <w:rPr>
          <w:rFonts w:ascii="Comic Sans MS" w:hAnsi="Comic Sans MS"/>
          <w:sz w:val="24"/>
          <w:szCs w:val="24"/>
        </w:rPr>
        <w:t>Aşağıdaki cümlelerde gereken yerlere iki nokta işaretini koyunuz.( : )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Aşağıya baktı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-Buradan inebilecek miyiz?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Maddenin üç hali vardır    katı,sıvı ve gaz.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Orada olanlara örnek verelim kaymakam,Kaan öğretmen ve muhtar.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Orada neler yoktu ki   pastalar,çörekler,börekler.</w:t>
      </w:r>
    </w:p>
    <w:p w:rsidR="009651A3" w:rsidRDefault="009651A3" w:rsidP="00067FC2">
      <w:pPr>
        <w:spacing w:after="0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7" type="#_x0000_t75" style="position:absolute;margin-left:6.55pt;margin-top:11.55pt;width:57.75pt;height:51.75pt;z-index:-251655680;visibility:visible" wrapcoords="-281 0 -281 21287 21600 21287 21600 0 -281 0">
            <v:imagedata r:id="rId5" o:title=""/>
            <w10:wrap type="tight"/>
          </v:shape>
        </w:pic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cümlelerde gereken yerlere ünlem işaretini koyunuz. ( ! )</w:t>
      </w:r>
    </w:p>
    <w:p w:rsidR="009651A3" w:rsidRDefault="009651A3" w:rsidP="0010237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Eyvah, yemek yandı</w:t>
      </w:r>
    </w:p>
    <w:p w:rsidR="009651A3" w:rsidRDefault="009651A3" w:rsidP="0010237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Yaşasın,birinci oldum</w:t>
      </w:r>
    </w:p>
    <w:p w:rsidR="009651A3" w:rsidRDefault="009651A3" w:rsidP="0010237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Eyvah Vazo kırıldı.</w:t>
      </w:r>
    </w:p>
    <w:p w:rsidR="009651A3" w:rsidRDefault="009651A3" w:rsidP="0010237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İmdat Kurtarın beni.</w:t>
      </w:r>
    </w:p>
    <w:p w:rsidR="009651A3" w:rsidRDefault="009651A3" w:rsidP="0010237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Aa ,dışarıda kar yağıyor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Aman , dikkat et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8" type="#_x0000_t75" style="position:absolute;margin-left:1.3pt;margin-top:22.55pt;width:57.75pt;height:51.75pt;z-index:-251654656;visibility:visible" wrapcoords="-281 0 -281 21287 21600 21287 21600 0 -281 0">
            <v:imagedata r:id="rId5" o:title=""/>
            <w10:wrap type="tight"/>
          </v:shape>
        </w:pic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cümlelerde uygun yerlere nokta işaretini koyunuz.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Saat 14 30’da gelecekmiş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Gizem sınıfta  1 sırada oturuyor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Onur 25 10 2011 tarihide doktora gidecekmiş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Poyraz , Prof  Ahmet ‘i hiç görmemiş.</w:t>
      </w:r>
      <w:r>
        <w:rPr>
          <w:noProof/>
          <w:lang w:eastAsia="tr-TR"/>
        </w:rPr>
        <w:pict>
          <v:shape id="_x0000_s1039" type="#_x0000_t75" style="position:absolute;margin-left:1.3pt;margin-top:17.4pt;width:50.2pt;height:45pt;z-index:-251653632;visibility:visible;mso-position-horizontal-relative:text;mso-position-vertical-relative:text" wrapcoords="-322 0 -322 21240 21600 21240 21600 0 -322 0">
            <v:imagedata r:id="rId6" o:title=""/>
            <w10:wrap type="tight"/>
          </v:shape>
        </w:pic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cümlelerde uygun yerlere tırnak işaretini koyunuz.(  “  “ )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Ne Mutlu Türk’üm diyene ! sözünü, Atatürk söylemiştir.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Gülten Dayıoğlu’nun Suna’nın Serçeleri adlı kitabını okudun mu?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 sanatların içinde kuklacılık asla unutulmamalıdır.</w:t>
      </w:r>
    </w:p>
    <w:p w:rsidR="009651A3" w:rsidRDefault="009651A3" w:rsidP="00457403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Elif Dışarıya çıkmak istiyorum. dedi.</w: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Öğretmen Pikniğe gitmek istiyor musunuz? diye sordu.</w: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0" type="#_x0000_t75" style="position:absolute;margin-left:1.3pt;margin-top:16.3pt;width:50.25pt;height:45pt;z-index:-251652608;visibility:visible" wrapcoords="-322 0 -322 21240 21600 21240 21600 0 -322 0">
            <v:imagedata r:id="rId7" o:title=""/>
            <w10:wrap type="tight"/>
          </v:shape>
        </w:pict>
      </w:r>
      <w:r>
        <w:rPr>
          <w:rFonts w:ascii="Comic Sans MS" w:hAnsi="Comic Sans MS"/>
          <w:sz w:val="24"/>
          <w:szCs w:val="24"/>
        </w:rPr>
        <w:t xml:space="preserve">    Aşağıdaki cümlelerde uygun yerlere kısa çizgi işaretini koyunuz.( - )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İstanbul  Tokat seferleri başlamış.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Akşam Yunanistan Türkiye maçı varmış.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Dila cevapladı: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Başkentimiz Ankara’dır. </w: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Bu çocuk yuvası 2  6 yaş arası çocuklar içinmiş.</w: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1" type="#_x0000_t75" style="position:absolute;margin-left:15.55pt;margin-top:3.15pt;width:50.25pt;height:45pt;z-index:-251651584;visibility:visible" wrapcoords="-322 0 -322 21240 21600 21240 21600 0 -322 0">
            <v:imagedata r:id="rId7" o:title=""/>
            <w10:wrap type="tight"/>
          </v:shape>
        </w:pict>
      </w:r>
      <w:r>
        <w:rPr>
          <w:rFonts w:ascii="Comic Sans MS" w:hAnsi="Comic Sans MS"/>
          <w:sz w:val="24"/>
          <w:szCs w:val="24"/>
        </w:rPr>
        <w:t xml:space="preserve">     Aşağıdaki cümlelerde uygun yerlere kesme işaretini koyunuz.(  ‘  )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Emre den bu kitabı aldım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Mustafa  Tekirdağ da tatil yapmış.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Çağla yarışmaya saat 18.30 da katılacakmış.</w:t>
      </w:r>
    </w:p>
    <w:p w:rsidR="009651A3" w:rsidRDefault="009651A3" w:rsidP="001C6C0A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Ayça nın ve Aleyna nın ödevleri çok güzel olmuş.</w: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Sümeyra  okulumuza 2011  de  kayıt olmuş.</w: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roundrect id="_x0000_s1042" style="position:absolute;margin-left:-17.45pt;margin-top:15.5pt;width:518.25pt;height:224.25pt;z-index:251665920" arcsize="10923f" strokecolor="#c0504d" strokeweight="2.5pt">
            <v:shadow color="#868686"/>
            <v:textbox>
              <w:txbxContent>
                <w:p w:rsidR="009651A3" w:rsidRPr="00051D6A" w:rsidRDefault="009651A3" w:rsidP="00051D6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Furkanların</w:t>
                  </w:r>
                  <w:r w:rsidRPr="00051D6A">
                    <w:rPr>
                      <w:rFonts w:ascii="Comic Sans MS" w:hAnsi="Comic Sans MS"/>
                      <w:sz w:val="24"/>
                      <w:szCs w:val="24"/>
                    </w:rPr>
                    <w:t xml:space="preserve"> evi bu mahallede mi?</w:t>
                  </w:r>
                </w:p>
                <w:p w:rsidR="009651A3" w:rsidRDefault="009651A3" w:rsidP="00051D6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051D6A">
                    <w:rPr>
                      <w:rFonts w:ascii="Comic Sans MS" w:hAnsi="Comic Sans MS"/>
                      <w:sz w:val="24"/>
                      <w:szCs w:val="24"/>
                    </w:rPr>
                    <w:t xml:space="preserve">Hakan </w:t>
                  </w: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Yeşilbağ İlköğretim Okulunda</w:t>
                  </w:r>
                  <w:r w:rsidRPr="00051D6A">
                    <w:rPr>
                      <w:rFonts w:ascii="Comic Sans MS" w:hAnsi="Comic Sans MS"/>
                      <w:sz w:val="24"/>
                      <w:szCs w:val="24"/>
                    </w:rPr>
                    <w:t xml:space="preserve"> okuyor.</w:t>
                  </w:r>
                </w:p>
                <w:p w:rsidR="009651A3" w:rsidRDefault="009651A3" w:rsidP="00051D6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Öykü  </w:t>
                  </w: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Beyzalarda </w:t>
                  </w:r>
                  <w:r w:rsidRPr="003B6670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kalmış.</w:t>
                  </w:r>
                </w:p>
                <w:p w:rsidR="009651A3" w:rsidRDefault="009651A3" w:rsidP="00051D6A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Kamp yerinde </w:t>
                  </w: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İzmirli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Vanlı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Eskişehirli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çocuklar vardı.</w:t>
                  </w:r>
                </w:p>
                <w:p w:rsidR="009651A3" w:rsidRDefault="009651A3" w:rsidP="003B6670">
                  <w:pPr>
                    <w:spacing w:after="0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Almanların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yaşam tarzları çok farklıdır.</w:t>
                  </w:r>
                </w:p>
                <w:p w:rsidR="009651A3" w:rsidRDefault="009651A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Bir aydır </w:t>
                  </w:r>
                  <w:r w:rsidRPr="003B6670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Erensiz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ders işliyoruz.</w:t>
                  </w:r>
                </w:p>
                <w:p w:rsidR="009651A3" w:rsidRPr="003B6670" w:rsidRDefault="009651A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B6670">
                    <w:rPr>
                      <w:rFonts w:ascii="Comic Sans MS" w:hAnsi="Comic Sans MS"/>
                      <w:sz w:val="28"/>
                      <w:szCs w:val="28"/>
                    </w:rPr>
                    <w:t xml:space="preserve">Altı çizili olan kelimeler özel isimlerdir.Bu isimlere eklenen ekler bitişik yazılmış.NEDEN?Geçen yılki bilgilerini tazeleme vakti geldi.Düşün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,</w:t>
                  </w:r>
                  <w:r w:rsidRPr="003B6670">
                    <w:rPr>
                      <w:rFonts w:ascii="Comic Sans MS" w:hAnsi="Comic Sans MS"/>
                      <w:sz w:val="28"/>
                      <w:szCs w:val="28"/>
                    </w:rPr>
                    <w:t>araştır ve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defterine </w:t>
                  </w:r>
                  <w:r w:rsidRPr="003B6670">
                    <w:rPr>
                      <w:rFonts w:ascii="Comic Sans MS" w:hAnsi="Comic Sans MS"/>
                      <w:sz w:val="28"/>
                      <w:szCs w:val="28"/>
                    </w:rPr>
                    <w:t xml:space="preserve"> yaz.</w:t>
                  </w:r>
                </w:p>
                <w:p w:rsidR="009651A3" w:rsidRDefault="009651A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651A3" w:rsidRDefault="009651A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9651A3" w:rsidRPr="00051D6A" w:rsidRDefault="009651A3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</w:p>
    <w:p w:rsidR="009651A3" w:rsidRDefault="009651A3" w:rsidP="00457403">
      <w:pPr>
        <w:rPr>
          <w:rFonts w:ascii="Comic Sans MS" w:hAnsi="Comic Sans MS"/>
          <w:sz w:val="24"/>
          <w:szCs w:val="24"/>
        </w:rPr>
      </w:pPr>
    </w:p>
    <w:p w:rsidR="009651A3" w:rsidRDefault="009651A3">
      <w:pPr>
        <w:rPr>
          <w:rFonts w:ascii="Comic Sans MS" w:hAnsi="Comic Sans MS"/>
          <w:sz w:val="24"/>
          <w:szCs w:val="24"/>
        </w:rPr>
      </w:pPr>
    </w:p>
    <w:p w:rsidR="009651A3" w:rsidRDefault="009651A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9651A3" w:rsidRDefault="009651A3">
      <w:pPr>
        <w:rPr>
          <w:rFonts w:ascii="Comic Sans MS" w:hAnsi="Comic Sans MS"/>
          <w:sz w:val="24"/>
          <w:szCs w:val="24"/>
        </w:rPr>
      </w:pPr>
    </w:p>
    <w:p w:rsidR="009651A3" w:rsidRDefault="009651A3">
      <w:pPr>
        <w:rPr>
          <w:rFonts w:ascii="Comic Sans MS" w:hAnsi="Comic Sans MS"/>
          <w:sz w:val="24"/>
          <w:szCs w:val="24"/>
        </w:rPr>
      </w:pPr>
    </w:p>
    <w:p w:rsidR="009651A3" w:rsidRPr="00BB18F3" w:rsidRDefault="009651A3">
      <w:pPr>
        <w:rPr>
          <w:rFonts w:ascii="Comic Sans MS" w:hAnsi="Comic Sans MS"/>
          <w:sz w:val="24"/>
          <w:szCs w:val="24"/>
        </w:rPr>
      </w:pPr>
    </w:p>
    <w:sectPr w:rsidR="009651A3" w:rsidRPr="00BB18F3" w:rsidSect="00102375">
      <w:pgSz w:w="11906" w:h="16838"/>
      <w:pgMar w:top="284" w:right="849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8F3"/>
    <w:rsid w:val="00051D6A"/>
    <w:rsid w:val="00067FC2"/>
    <w:rsid w:val="00102375"/>
    <w:rsid w:val="001871CE"/>
    <w:rsid w:val="001C6C0A"/>
    <w:rsid w:val="00284B2C"/>
    <w:rsid w:val="0031357B"/>
    <w:rsid w:val="003B6670"/>
    <w:rsid w:val="004070A9"/>
    <w:rsid w:val="00457403"/>
    <w:rsid w:val="007B4A13"/>
    <w:rsid w:val="00887C18"/>
    <w:rsid w:val="009651A3"/>
    <w:rsid w:val="00BB18F3"/>
    <w:rsid w:val="00E74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B2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B1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B18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3</Pages>
  <Words>379</Words>
  <Characters>2165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4-A</dc:creator>
  <cp:keywords/>
  <dc:description/>
  <cp:lastModifiedBy>EDANUR HANIM</cp:lastModifiedBy>
  <cp:revision>2</cp:revision>
  <dcterms:created xsi:type="dcterms:W3CDTF">2011-10-18T18:51:00Z</dcterms:created>
  <dcterms:modified xsi:type="dcterms:W3CDTF">2011-11-02T17:12:00Z</dcterms:modified>
</cp:coreProperties>
</file>