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1" w:rsidRDefault="001B7ED1">
      <w:pPr>
        <w:rPr>
          <w:rFonts w:ascii="Arial" w:hAnsi="Arial" w:cs="Arial"/>
        </w:rPr>
      </w:pPr>
      <w:r w:rsidRPr="00C673C7">
        <w:rPr>
          <w:rFonts w:ascii="Arial" w:hAnsi="Arial" w:cs="Arial"/>
        </w:rPr>
        <w:t>1)Aşağıda verilen sayıların o</w:t>
      </w:r>
      <w:r>
        <w:rPr>
          <w:rFonts w:ascii="Arial" w:hAnsi="Arial" w:cs="Arial"/>
        </w:rPr>
        <w:t xml:space="preserve">kunuşlarını yazınız. 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2304.............................................................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193 820=......................................................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38 602=........................................................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75 046=.....................................................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607 023=...................................................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2)Okunuşları verilen sayıları rakamla yazınız.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Otuz üç bin iki yüz on dört=.........................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Yüz altı bin iki yüz on dört=.............................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Dört bin yedi=.....................................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Sekiz bin yedi yüz üç=..........................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Altmış iki bin kırk üç=................................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3)Aşağıdaki sayıların bölüklerini gösteriniz.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26" type="#_x0000_t89" style="position:absolute;margin-left:0;margin-top:13.9pt;width:9pt;height:36pt;z-index:251648512"/>
        </w:pict>
      </w:r>
      <w:r>
        <w:rPr>
          <w:noProof/>
          <w:lang w:eastAsia="tr-TR"/>
        </w:rPr>
        <w:pict>
          <v:shape id="_x0000_s1027" type="#_x0000_t89" style="position:absolute;margin-left:171pt;margin-top:13.9pt;width:9pt;height:36pt;z-index:251649536"/>
        </w:pict>
      </w:r>
      <w:r>
        <w:rPr>
          <w:noProof/>
          <w:lang w:eastAsia="tr-TR"/>
        </w:rPr>
        <w:pict>
          <v:shape id="_x0000_s1028" type="#_x0000_t89" style="position:absolute;margin-left:90pt;margin-top:13.9pt;width:9pt;height:36pt;z-index:251647488"/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margin-left:27pt;margin-top:13.9pt;width:18pt;height:9pt;z-index:251645440" o:connectortype="elbow" adj=",-842400,-259200">
            <v:stroke endarrow="block"/>
          </v:shape>
        </w:pict>
      </w:r>
      <w:r>
        <w:rPr>
          <w:noProof/>
          <w:lang w:eastAsia="tr-TR"/>
        </w:rPr>
        <w:pict>
          <v:shape id="_x0000_s1030" type="#_x0000_t34" style="position:absolute;margin-left:117pt;margin-top:13.9pt;width:18pt;height:9pt;z-index:251646464" o:connectortype="elbow" adj=",-842400,-259200">
            <v:stroke endarrow="block"/>
          </v:shape>
        </w:pict>
      </w:r>
      <w:r>
        <w:rPr>
          <w:noProof/>
          <w:lang w:eastAsia="tr-TR"/>
        </w:rPr>
        <w:pict>
          <v:shape id="_x0000_s1031" type="#_x0000_t34" style="position:absolute;margin-left:189pt;margin-top:13.9pt;width:18pt;height:9pt;z-index:251644416" o:connectortype="elbow" adj=",-842400,-259200">
            <v:stroke endarrow="block"/>
          </v:shape>
        </w:pict>
      </w:r>
      <w:r w:rsidRPr="006B0CE5">
        <w:rPr>
          <w:rFonts w:ascii="Arial" w:hAnsi="Arial" w:cs="Arial"/>
          <w:u w:val="single"/>
        </w:rPr>
        <w:t>24</w:t>
      </w:r>
      <w:r>
        <w:rPr>
          <w:rFonts w:ascii="Arial" w:hAnsi="Arial" w:cs="Arial"/>
        </w:rPr>
        <w:t xml:space="preserve"> </w:t>
      </w:r>
      <w:r w:rsidRPr="006B0CE5">
        <w:rPr>
          <w:rFonts w:ascii="Arial" w:hAnsi="Arial" w:cs="Arial"/>
          <w:u w:val="single"/>
        </w:rPr>
        <w:t>112</w:t>
      </w:r>
      <w:r>
        <w:rPr>
          <w:rFonts w:ascii="Arial" w:hAnsi="Arial" w:cs="Arial"/>
        </w:rPr>
        <w:t xml:space="preserve">                  </w:t>
      </w:r>
      <w:r w:rsidRPr="006B0CE5">
        <w:rPr>
          <w:rFonts w:ascii="Arial" w:hAnsi="Arial" w:cs="Arial"/>
          <w:u w:val="single"/>
        </w:rPr>
        <w:t>498</w:t>
      </w:r>
      <w:r>
        <w:rPr>
          <w:rFonts w:ascii="Arial" w:hAnsi="Arial" w:cs="Arial"/>
        </w:rPr>
        <w:t xml:space="preserve"> </w:t>
      </w:r>
      <w:r w:rsidRPr="006B0CE5">
        <w:rPr>
          <w:rFonts w:ascii="Arial" w:hAnsi="Arial" w:cs="Arial"/>
          <w:u w:val="single"/>
        </w:rPr>
        <w:t xml:space="preserve">503  </w:t>
      </w:r>
      <w:r>
        <w:rPr>
          <w:rFonts w:ascii="Arial" w:hAnsi="Arial" w:cs="Arial"/>
        </w:rPr>
        <w:t xml:space="preserve">           </w:t>
      </w:r>
      <w:r w:rsidRPr="006B0CE5">
        <w:rPr>
          <w:rFonts w:ascii="Arial" w:hAnsi="Arial" w:cs="Arial"/>
          <w:u w:val="single"/>
        </w:rPr>
        <w:t>66</w:t>
      </w:r>
      <w:r>
        <w:rPr>
          <w:rFonts w:ascii="Arial" w:hAnsi="Arial" w:cs="Arial"/>
        </w:rPr>
        <w:t xml:space="preserve"> </w:t>
      </w:r>
      <w:r w:rsidRPr="006B0CE5">
        <w:rPr>
          <w:rFonts w:ascii="Arial" w:hAnsi="Arial" w:cs="Arial"/>
          <w:u w:val="single"/>
        </w:rPr>
        <w:t xml:space="preserve">685 </w:t>
      </w:r>
      <w:r>
        <w:rPr>
          <w:rFonts w:ascii="Arial" w:hAnsi="Arial" w:cs="Arial"/>
        </w:rPr>
        <w:t xml:space="preserve">   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4) Aşağıdaki sayılarda rakamların basamak adlarını yazınız.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8106                                        </w:t>
      </w:r>
      <w:r w:rsidRPr="006B0CE5">
        <w:rPr>
          <w:rFonts w:ascii="Arial" w:hAnsi="Arial" w:cs="Arial"/>
          <w:b/>
        </w:rPr>
        <w:t>10724</w:t>
      </w:r>
      <w:r>
        <w:rPr>
          <w:rFonts w:ascii="Arial" w:hAnsi="Arial" w:cs="Arial"/>
        </w:rPr>
        <w:t xml:space="preserve"> 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682 503                                 403 762    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5)Aşağıdaki sayıları bularak noktalı yere yaz.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9pt;margin-top:4.25pt;width:180pt;height:27pt;z-index:251650560">
            <v:textbox>
              <w:txbxContent>
                <w:p w:rsidR="001B7ED1" w:rsidRDefault="001B7ED1">
                  <w:r>
                    <w:t>5000 -20 -9 -300 – 300 000 – 80 000</w:t>
                  </w:r>
                </w:p>
              </w:txbxContent>
            </v:textbox>
          </v:shape>
        </w:pict>
      </w:r>
      <w:r>
        <w:rPr>
          <w:rFonts w:ascii="Arial" w:hAnsi="Arial" w:cs="Arial"/>
        </w:rPr>
        <w:t xml:space="preserve">                                                                        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..................... 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33" type="#_x0000_t202" style="position:absolute;margin-left:9pt;margin-top:11.6pt;width:2in;height:36pt;z-index:251651584">
            <v:textbox>
              <w:txbxContent>
                <w:p w:rsidR="001B7ED1" w:rsidRDefault="001B7ED1">
                  <w:r>
                    <w:t>300 -50 -90 000-7000 -2</w:t>
                  </w:r>
                </w:p>
              </w:txbxContent>
            </v:textbox>
          </v:shape>
        </w:pic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.............................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34" type="#_x0000_t202" style="position:absolute;margin-left:-4.2pt;margin-top:9pt;width:171pt;height:27pt;z-index:251652608">
            <v:textbox>
              <w:txbxContent>
                <w:p w:rsidR="001B7ED1" w:rsidRDefault="001B7ED1">
                  <w:r>
                    <w:t>6000 -5 -40 -60 000 -800 -400 000</w:t>
                  </w:r>
                </w:p>
              </w:txbxContent>
            </v:textbox>
          </v:shape>
        </w:pict>
      </w:r>
      <w:r>
        <w:rPr>
          <w:rFonts w:ascii="Arial" w:hAnsi="Arial" w:cs="Arial"/>
        </w:rPr>
        <w:t xml:space="preserve">                                   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.........................</w:t>
      </w:r>
    </w:p>
    <w:p w:rsidR="001B7ED1" w:rsidRPr="00C673C7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6) Tablodaki eksiklikleri tamamla,sayıların okunuşlarını yaz.</w:t>
      </w:r>
    </w:p>
    <w:tbl>
      <w:tblPr>
        <w:tblW w:w="5394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8"/>
        <w:gridCol w:w="709"/>
        <w:gridCol w:w="658"/>
        <w:gridCol w:w="861"/>
        <w:gridCol w:w="878"/>
        <w:gridCol w:w="725"/>
        <w:gridCol w:w="505"/>
      </w:tblGrid>
      <w:tr w:rsidR="001B7ED1" w:rsidRPr="003F7EE3" w:rsidTr="00470A20">
        <w:trPr>
          <w:trHeight w:val="540"/>
        </w:trPr>
        <w:tc>
          <w:tcPr>
            <w:tcW w:w="900" w:type="dxa"/>
          </w:tcPr>
          <w:p w:rsidR="001B7ED1" w:rsidRPr="003F7EE3" w:rsidRDefault="001B7ED1" w:rsidP="00ED1597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Bölük adı</w:t>
            </w:r>
          </w:p>
        </w:tc>
        <w:tc>
          <w:tcPr>
            <w:tcW w:w="2322" w:type="dxa"/>
            <w:gridSpan w:val="3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Binler</w:t>
            </w:r>
          </w:p>
        </w:tc>
        <w:tc>
          <w:tcPr>
            <w:tcW w:w="2172" w:type="dxa"/>
            <w:gridSpan w:val="3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</w:tr>
      <w:tr w:rsidR="001B7ED1" w:rsidRPr="003F7EE3" w:rsidTr="00470A20">
        <w:trPr>
          <w:trHeight w:val="765"/>
        </w:trPr>
        <w:tc>
          <w:tcPr>
            <w:tcW w:w="900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Basamak</w:t>
            </w:r>
          </w:p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 xml:space="preserve">adı </w:t>
            </w:r>
          </w:p>
        </w:tc>
        <w:tc>
          <w:tcPr>
            <w:tcW w:w="71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Yüz</w:t>
            </w:r>
          </w:p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binler</w:t>
            </w:r>
          </w:p>
        </w:tc>
        <w:tc>
          <w:tcPr>
            <w:tcW w:w="71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Yüzler</w:t>
            </w:r>
          </w:p>
        </w:tc>
        <w:tc>
          <w:tcPr>
            <w:tcW w:w="738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onlar</w:t>
            </w:r>
          </w:p>
        </w:tc>
        <w:tc>
          <w:tcPr>
            <w:tcW w:w="540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</w:tr>
      <w:tr w:rsidR="001B7ED1" w:rsidRPr="003F7EE3" w:rsidTr="00470A20">
        <w:trPr>
          <w:trHeight w:val="705"/>
        </w:trPr>
        <w:tc>
          <w:tcPr>
            <w:tcW w:w="900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Sayı</w:t>
            </w:r>
          </w:p>
        </w:tc>
        <w:tc>
          <w:tcPr>
            <w:tcW w:w="71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8</w:t>
            </w:r>
          </w:p>
        </w:tc>
        <w:tc>
          <w:tcPr>
            <w:tcW w:w="89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6</w:t>
            </w:r>
          </w:p>
        </w:tc>
        <w:tc>
          <w:tcPr>
            <w:tcW w:w="738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1</w:t>
            </w:r>
          </w:p>
        </w:tc>
      </w:tr>
      <w:tr w:rsidR="001B7ED1" w:rsidRPr="003F7EE3" w:rsidTr="00470A20">
        <w:trPr>
          <w:trHeight w:val="1080"/>
        </w:trPr>
        <w:tc>
          <w:tcPr>
            <w:tcW w:w="900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Basamak</w:t>
            </w:r>
          </w:p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Değerleri</w:t>
            </w:r>
          </w:p>
        </w:tc>
        <w:tc>
          <w:tcPr>
            <w:tcW w:w="714" w:type="dxa"/>
          </w:tcPr>
          <w:p w:rsidR="001B7ED1" w:rsidRPr="003F7EE3" w:rsidRDefault="001B7ED1" w:rsidP="00ED1597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300</w:t>
            </w:r>
          </w:p>
          <w:p w:rsidR="001B7ED1" w:rsidRPr="003F7EE3" w:rsidRDefault="001B7ED1" w:rsidP="00ED1597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000</w:t>
            </w:r>
          </w:p>
        </w:tc>
        <w:tc>
          <w:tcPr>
            <w:tcW w:w="71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1000</w:t>
            </w:r>
          </w:p>
        </w:tc>
        <w:tc>
          <w:tcPr>
            <w:tcW w:w="894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  <w:tc>
          <w:tcPr>
            <w:tcW w:w="738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50</w:t>
            </w:r>
          </w:p>
        </w:tc>
        <w:tc>
          <w:tcPr>
            <w:tcW w:w="540" w:type="dxa"/>
          </w:tcPr>
          <w:p w:rsidR="001B7ED1" w:rsidRPr="003F7EE3" w:rsidRDefault="001B7ED1" w:rsidP="00470A20">
            <w:pPr>
              <w:rPr>
                <w:rFonts w:ascii="Arial" w:hAnsi="Arial" w:cs="Arial"/>
              </w:rPr>
            </w:pPr>
          </w:p>
        </w:tc>
      </w:tr>
    </w:tbl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</w:t>
      </w:r>
    </w:p>
    <w:tbl>
      <w:tblPr>
        <w:tblW w:w="5394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8"/>
        <w:gridCol w:w="624"/>
        <w:gridCol w:w="707"/>
        <w:gridCol w:w="842"/>
        <w:gridCol w:w="817"/>
        <w:gridCol w:w="717"/>
        <w:gridCol w:w="629"/>
      </w:tblGrid>
      <w:tr w:rsidR="001B7ED1" w:rsidRPr="003F7EE3" w:rsidTr="00F4456C">
        <w:trPr>
          <w:trHeight w:val="540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Bölük adı</w:t>
            </w:r>
          </w:p>
        </w:tc>
        <w:tc>
          <w:tcPr>
            <w:tcW w:w="2322" w:type="dxa"/>
            <w:gridSpan w:val="3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2172" w:type="dxa"/>
            <w:gridSpan w:val="3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Birler Bölüğü</w:t>
            </w:r>
          </w:p>
        </w:tc>
      </w:tr>
      <w:tr w:rsidR="001B7ED1" w:rsidRPr="003F7EE3" w:rsidTr="00F4456C">
        <w:trPr>
          <w:trHeight w:val="765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Basamak</w:t>
            </w:r>
          </w:p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 xml:space="preserve">adı 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On</w:t>
            </w:r>
          </w:p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binler</w:t>
            </w: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738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onlar</w:t>
            </w:r>
          </w:p>
        </w:tc>
        <w:tc>
          <w:tcPr>
            <w:tcW w:w="54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birler</w:t>
            </w:r>
          </w:p>
        </w:tc>
      </w:tr>
      <w:tr w:rsidR="001B7ED1" w:rsidRPr="003F7EE3" w:rsidTr="00F4456C">
        <w:trPr>
          <w:trHeight w:val="705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Sayı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9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5</w:t>
            </w: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738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7</w:t>
            </w:r>
          </w:p>
        </w:tc>
        <w:tc>
          <w:tcPr>
            <w:tcW w:w="54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</w:tr>
      <w:tr w:rsidR="001B7ED1" w:rsidRPr="003F7EE3" w:rsidTr="00F4456C">
        <w:trPr>
          <w:trHeight w:val="1080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Basamak</w:t>
            </w:r>
          </w:p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Değerleri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3000</w:t>
            </w: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900</w:t>
            </w:r>
          </w:p>
        </w:tc>
        <w:tc>
          <w:tcPr>
            <w:tcW w:w="738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2</w:t>
            </w:r>
          </w:p>
        </w:tc>
      </w:tr>
    </w:tbl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</w:t>
      </w:r>
    </w:p>
    <w:tbl>
      <w:tblPr>
        <w:tblW w:w="5394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"/>
        <w:gridCol w:w="710"/>
        <w:gridCol w:w="692"/>
        <w:gridCol w:w="871"/>
        <w:gridCol w:w="826"/>
        <w:gridCol w:w="726"/>
        <w:gridCol w:w="510"/>
      </w:tblGrid>
      <w:tr w:rsidR="001B7ED1" w:rsidRPr="003F7EE3" w:rsidTr="00F4456C">
        <w:trPr>
          <w:trHeight w:val="540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Bölük adı</w:t>
            </w:r>
          </w:p>
        </w:tc>
        <w:tc>
          <w:tcPr>
            <w:tcW w:w="2322" w:type="dxa"/>
            <w:gridSpan w:val="3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2172" w:type="dxa"/>
            <w:gridSpan w:val="3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</w:tr>
      <w:tr w:rsidR="001B7ED1" w:rsidRPr="003F7EE3" w:rsidTr="00F4456C">
        <w:trPr>
          <w:trHeight w:val="765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Basamak</w:t>
            </w:r>
          </w:p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 xml:space="preserve">adı 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Yüz binler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binler</w:t>
            </w: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738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onlar</w:t>
            </w:r>
          </w:p>
        </w:tc>
        <w:tc>
          <w:tcPr>
            <w:tcW w:w="54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</w:tr>
      <w:tr w:rsidR="001B7ED1" w:rsidRPr="003F7EE3" w:rsidTr="00F4456C">
        <w:trPr>
          <w:trHeight w:val="705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Sayı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6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3</w:t>
            </w:r>
          </w:p>
        </w:tc>
        <w:tc>
          <w:tcPr>
            <w:tcW w:w="738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9</w:t>
            </w:r>
          </w:p>
        </w:tc>
      </w:tr>
      <w:tr w:rsidR="001B7ED1" w:rsidRPr="003F7EE3" w:rsidTr="00F4456C">
        <w:trPr>
          <w:trHeight w:val="1080"/>
        </w:trPr>
        <w:tc>
          <w:tcPr>
            <w:tcW w:w="90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Basamak</w:t>
            </w:r>
          </w:p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Değerleri</w:t>
            </w: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40 000</w:t>
            </w: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7000</w:t>
            </w:r>
          </w:p>
        </w:tc>
        <w:tc>
          <w:tcPr>
            <w:tcW w:w="894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  <w:tc>
          <w:tcPr>
            <w:tcW w:w="738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  <w:r w:rsidRPr="003F7EE3">
              <w:rPr>
                <w:rFonts w:ascii="Arial" w:hAnsi="Arial" w:cs="Arial"/>
              </w:rPr>
              <w:t>10</w:t>
            </w:r>
          </w:p>
        </w:tc>
        <w:tc>
          <w:tcPr>
            <w:tcW w:w="540" w:type="dxa"/>
          </w:tcPr>
          <w:p w:rsidR="001B7ED1" w:rsidRPr="003F7EE3" w:rsidRDefault="001B7ED1" w:rsidP="00F4456C">
            <w:pPr>
              <w:rPr>
                <w:rFonts w:ascii="Arial" w:hAnsi="Arial" w:cs="Arial"/>
              </w:rPr>
            </w:pPr>
          </w:p>
        </w:tc>
      </w:tr>
    </w:tbl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margin-left:351pt;margin-top:21pt;width:2in;height:60pt;z-index:251655680" adj="-20475,28296">
            <v:textbox>
              <w:txbxContent>
                <w:p w:rsidR="001B7ED1" w:rsidRDefault="001B7ED1" w:rsidP="0006200C">
                  <w:r>
                    <w:t>Altı basamaklı en büyük çift sayıyım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06" style="position:absolute;margin-left:18pt;margin-top:18pt;width:135pt;height:81pt;z-index:251653632" adj="720,15360">
            <v:textbox>
              <w:txbxContent>
                <w:p w:rsidR="001B7ED1" w:rsidRDefault="001B7ED1">
                  <w:r>
                    <w:t>Altı basamaklı en küçük sayıyım</w:t>
                  </w:r>
                </w:p>
                <w:p w:rsidR="001B7ED1" w:rsidRDefault="001B7ED1">
                  <w: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06" style="position:absolute;margin-left:171pt;margin-top:9pt;width:2in;height:81pt;z-index:251654656" adj="-20475,20960">
            <v:textbox>
              <w:txbxContent>
                <w:p w:rsidR="001B7ED1" w:rsidRDefault="001B7ED1" w:rsidP="0006200C">
                  <w:r>
                    <w:t xml:space="preserve">Beş basamaklı en küçük tek  sayıyım  </w:t>
                  </w:r>
                </w:p>
                <w:p w:rsidR="001B7ED1" w:rsidRDefault="001B7ED1" w:rsidP="0006200C">
                  <w:r>
                    <w:t>............................</w:t>
                  </w:r>
                </w:p>
              </w:txbxContent>
            </v:textbox>
          </v:shape>
        </w:pict>
      </w:r>
      <w:r>
        <w:rPr>
          <w:rFonts w:ascii="Arial" w:hAnsi="Arial" w:cs="Arial"/>
        </w:rPr>
        <w:t xml:space="preserve">7)                                                                                                                                                                  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8)Aşağıdaki soruların cevaplarını yazınız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Birler bölüğü 23 olan beş basamaklı en büyük doğal sayı kaçtır?....................................................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*On binler basamağında 5,onlar basamağında 7 olan en küçük altı basamaklı sayı kaçtır?..............................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*Altı basamaklı en küçük tek doğal sayı kaçtır?......................................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*Rakamları birbirinden farklı beş basamaklı en büyük çift doğal sayı kaçtır?..........................................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*Yüzler basamağı 8 olan,diğer basamaklarındaki rakamları birbirinden farklı altı basamaklı en küçük doğal sayı kaçtır?...............................................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*Binler bölüğü en küçük tek sayı,birler bölüğü en büyük çift sayı olan altı basamaklı sayı kaçtır?..............................................................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*Yirmi üç bin doksan dokuz şeklinde okunan sayının yazılışı nasıldır?..............................................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9) Aşağıdaki cümlelerde doğru olanlara “D”,yanlış olanlara”Y” koyunuz.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38" style="position:absolute;margin-left:0;margin-top:.35pt;width:18pt;height:18pt;z-index:251656704"/>
        </w:pict>
      </w:r>
      <w:r>
        <w:rPr>
          <w:rFonts w:ascii="Arial" w:hAnsi="Arial" w:cs="Arial"/>
        </w:rPr>
        <w:t xml:space="preserve">        306 028 doğal sayısı iki bölüklüdür.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39" style="position:absolute;margin-left:0;margin-top:-.2pt;width:18pt;height:18pt;z-index:251657728"/>
        </w:pict>
      </w:r>
      <w:r>
        <w:rPr>
          <w:noProof/>
          <w:lang w:eastAsia="tr-TR"/>
        </w:rPr>
        <w:pict>
          <v:rect id="_x0000_s1040" style="position:absolute;margin-left:6pt;margin-top:17.8pt;width:18pt;height:18pt;z-index:251658752"/>
        </w:pict>
      </w:r>
      <w:r>
        <w:rPr>
          <w:rFonts w:ascii="Arial" w:hAnsi="Arial" w:cs="Arial"/>
        </w:rPr>
        <w:t xml:space="preserve">        Yüzler basamağı birler bölüğünde bulunur.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41" style="position:absolute;margin-left:0;margin-top:32.25pt;width:18pt;height:18pt;z-index:251659776"/>
        </w:pict>
      </w:r>
      <w:r>
        <w:rPr>
          <w:rFonts w:ascii="Arial" w:hAnsi="Arial" w:cs="Arial"/>
        </w:rPr>
        <w:t xml:space="preserve">         “Üç yüz on bin elli beş” şeklinde okunan sayı 310 505 ‘tir.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42" style="position:absolute;margin-left:0;margin-top:20.15pt;width:18pt;height:18pt;z-index:251660800"/>
        </w:pict>
      </w:r>
      <w:r>
        <w:rPr>
          <w:rFonts w:ascii="Arial" w:hAnsi="Arial" w:cs="Arial"/>
        </w:rPr>
        <w:t xml:space="preserve">       “yedi yüz bin yedi”sayısı beş basamaklıdır.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43" style="position:absolute;margin-left:6pt;margin-top:31.6pt;width:18pt;height:18pt;z-index:251661824"/>
        </w:pict>
      </w:r>
      <w:r>
        <w:rPr>
          <w:rFonts w:ascii="Arial" w:hAnsi="Arial" w:cs="Arial"/>
        </w:rPr>
        <w:t xml:space="preserve">        624 342 sayısının binler ve onlar basamağında aynı rakam vardır.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44" style="position:absolute;margin-left:6pt;margin-top:37.5pt;width:18pt;height:18pt;z-index:251662848"/>
        </w:pict>
      </w:r>
      <w:r>
        <w:rPr>
          <w:rFonts w:ascii="Arial" w:hAnsi="Arial" w:cs="Arial"/>
        </w:rPr>
        <w:t xml:space="preserve">         100 000’den küçük en büyük doğal sayı 99 999’dur.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rect id="_x0000_s1045" style="position:absolute;margin-left:6pt;margin-top:34.4pt;width:18pt;height:18pt;z-index:251663872"/>
        </w:pict>
      </w:r>
      <w:r>
        <w:rPr>
          <w:rFonts w:ascii="Arial" w:hAnsi="Arial" w:cs="Arial"/>
        </w:rPr>
        <w:t xml:space="preserve">         109 375 sayısının binler bölüğündeki rakamların toplamı 10’dur.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Doğal sayıları en küçük basamaktan başlayarak okuruz.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10)Aşağıdaki rakamların basamak değerlerini yazınız.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36 403                                 83 092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>610 534                               207 145</w:t>
      </w: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6" type="#_x0000_t74" style="position:absolute;margin-left:-8.7pt;margin-top:33.7pt;width:27pt;height:18pt;z-index:251664896"/>
        </w:pict>
      </w:r>
      <w:r>
        <w:rPr>
          <w:rFonts w:ascii="Arial" w:hAnsi="Arial" w:cs="Arial"/>
        </w:rPr>
        <w:t>11)</w:t>
      </w:r>
      <w:r w:rsidRPr="00E138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) Aşağıdaki cümlelerde doğru olanlara “D”,yanlış olanlara”Y” koyunuz.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47" type="#_x0000_t74" style="position:absolute;margin-left:-8.7pt;margin-top:36.6pt;width:27pt;height:18pt;z-index:251666944"/>
        </w:pict>
      </w:r>
      <w:r>
        <w:rPr>
          <w:rFonts w:ascii="Arial" w:hAnsi="Arial" w:cs="Arial"/>
        </w:rPr>
        <w:t xml:space="preserve">       Beş basamaklı en küçük doğal sayıda 1 on binlik vardır.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48" type="#_x0000_t74" style="position:absolute;margin-left:-8.7pt;margin-top:36.55pt;width:27pt;height:18pt;z-index:251665920"/>
        </w:pict>
      </w:r>
      <w:r>
        <w:rPr>
          <w:rFonts w:ascii="Arial" w:hAnsi="Arial" w:cs="Arial"/>
        </w:rPr>
        <w:t xml:space="preserve">         50 000+2000 +300 +8 şeklinde çözümlenen sayı 52 380’dir.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49" type="#_x0000_t74" style="position:absolute;margin-left:-11.7pt;margin-top:33.45pt;width:27pt;height:18pt;z-index:251671040"/>
        </w:pict>
      </w:r>
      <w:r>
        <w:rPr>
          <w:rFonts w:ascii="Arial" w:hAnsi="Arial" w:cs="Arial"/>
        </w:rPr>
        <w:t xml:space="preserve">        91 700 sayısı 9 yüz binlik,1 binlik ve 7 onluktan oluşmuştur.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50" type="#_x0000_t74" style="position:absolute;margin-left:.3pt;margin-top:30.35pt;width:27pt;height:18pt;z-index:251670016"/>
        </w:pict>
      </w:r>
      <w:r>
        <w:rPr>
          <w:rFonts w:ascii="Arial" w:hAnsi="Arial" w:cs="Arial"/>
        </w:rPr>
        <w:t xml:space="preserve">      41 464 sayısında tekrar eden rakamların basamak değerleri toplamı 40 404’tür.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51" type="#_x0000_t74" style="position:absolute;margin-left:.3pt;margin-top:36.25pt;width:27pt;height:18pt;z-index:251668992"/>
        </w:pict>
      </w:r>
      <w:r>
        <w:rPr>
          <w:rFonts w:ascii="Arial" w:hAnsi="Arial" w:cs="Arial"/>
        </w:rPr>
        <w:t xml:space="preserve">           505 265 sayısının on binler basamağındaki rakamın basamak değeri sıfırdır.</w:t>
      </w:r>
    </w:p>
    <w:p w:rsidR="001B7ED1" w:rsidRDefault="001B7ED1">
      <w:pPr>
        <w:rPr>
          <w:rFonts w:ascii="Arial" w:hAnsi="Arial" w:cs="Arial"/>
        </w:rPr>
      </w:pPr>
      <w:r>
        <w:rPr>
          <w:noProof/>
          <w:lang w:eastAsia="tr-TR"/>
        </w:rPr>
        <w:pict>
          <v:shape id="_x0000_s1052" type="#_x0000_t74" style="position:absolute;margin-left:-11.7pt;margin-top:33.15pt;width:27pt;height:18pt;z-index:251667968"/>
        </w:pict>
      </w:r>
      <w:r>
        <w:rPr>
          <w:rFonts w:ascii="Arial" w:hAnsi="Arial" w:cs="Arial"/>
        </w:rPr>
        <w:t xml:space="preserve">          Altı basamaklı en büyük çift doğal sayısında 9 birlik vardır.</w:t>
      </w:r>
    </w:p>
    <w:p w:rsidR="001B7ED1" w:rsidRDefault="001B7E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Dört basamaklı en büyük sayıya bir birlik eklenince yeni sayıda sıfır binlik olur.</w:t>
      </w:r>
    </w:p>
    <w:p w:rsidR="001B7ED1" w:rsidRPr="00C673C7" w:rsidRDefault="001B7ED1">
      <w:pPr>
        <w:rPr>
          <w:rFonts w:ascii="Arial" w:hAnsi="Arial" w:cs="Arial"/>
        </w:rPr>
      </w:pPr>
      <w:hyperlink r:id="rId4" w:history="1">
        <w:r w:rsidRPr="00BE5B7B"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sectPr w:rsidR="001B7ED1" w:rsidRPr="00C673C7" w:rsidSect="00470A20">
      <w:pgSz w:w="11906" w:h="16838"/>
      <w:pgMar w:top="360" w:right="206" w:bottom="36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3C7"/>
    <w:rsid w:val="0006200C"/>
    <w:rsid w:val="00065D3F"/>
    <w:rsid w:val="001B7ED1"/>
    <w:rsid w:val="0028169A"/>
    <w:rsid w:val="00347FA4"/>
    <w:rsid w:val="003F7EE3"/>
    <w:rsid w:val="00470A20"/>
    <w:rsid w:val="00493D88"/>
    <w:rsid w:val="00600E41"/>
    <w:rsid w:val="00652886"/>
    <w:rsid w:val="006B0CE5"/>
    <w:rsid w:val="006D1E4B"/>
    <w:rsid w:val="00BE5B7B"/>
    <w:rsid w:val="00C673C7"/>
    <w:rsid w:val="00CB3DF1"/>
    <w:rsid w:val="00CC62A6"/>
    <w:rsid w:val="00E13834"/>
    <w:rsid w:val="00ED1597"/>
    <w:rsid w:val="00EE39F2"/>
    <w:rsid w:val="00F4456C"/>
    <w:rsid w:val="00FD7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2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00E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65D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2</Pages>
  <Words>684</Words>
  <Characters>3902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YILDIZ BİLGİSAYAR</dc:creator>
  <cp:keywords/>
  <dc:description/>
  <cp:lastModifiedBy>EDANUR HANIM</cp:lastModifiedBy>
  <cp:revision>5</cp:revision>
  <dcterms:created xsi:type="dcterms:W3CDTF">2011-11-03T17:58:00Z</dcterms:created>
  <dcterms:modified xsi:type="dcterms:W3CDTF">2011-11-20T16:58:00Z</dcterms:modified>
</cp:coreProperties>
</file>